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3BB" w:rsidRPr="00CB168F" w:rsidRDefault="000C1199" w:rsidP="00BF63BB">
      <w:pPr>
        <w:tabs>
          <w:tab w:val="left" w:pos="1985"/>
          <w:tab w:val="left" w:pos="7920"/>
        </w:tabs>
        <w:jc w:val="both"/>
        <w:rPr>
          <w:rFonts w:ascii="Arial" w:hAnsi="Arial" w:cs="Arial"/>
          <w:b/>
          <w:sz w:val="24"/>
        </w:rPr>
      </w:pPr>
      <w:r w:rsidRPr="000C1199">
        <w:rPr>
          <w:rFonts w:ascii="Arial" w:hAnsi="Arial" w:cs="Arial"/>
          <w:b/>
          <w:sz w:val="24"/>
          <w:lang w:val="de-DE"/>
        </w:rPr>
        <w:t>3GPP TSG-RAN WG4 Meeting #</w:t>
      </w:r>
      <w:r w:rsidR="00F935B0">
        <w:rPr>
          <w:rFonts w:ascii="Arial" w:hAnsi="Arial" w:cs="Arial"/>
          <w:b/>
          <w:sz w:val="24"/>
          <w:lang w:val="de-DE"/>
        </w:rPr>
        <w:t>9</w:t>
      </w:r>
      <w:r w:rsidR="007D7FEB">
        <w:rPr>
          <w:rFonts w:ascii="Arial" w:hAnsi="Arial" w:cs="Arial"/>
          <w:b/>
          <w:sz w:val="24"/>
          <w:lang w:val="de-DE"/>
        </w:rPr>
        <w:t>1</w:t>
      </w:r>
      <w:r w:rsidR="00BF63BB" w:rsidRPr="002C213F">
        <w:rPr>
          <w:rFonts w:ascii="Arial" w:hAnsi="Arial" w:cs="Arial"/>
          <w:b/>
          <w:sz w:val="24"/>
          <w:lang w:val="de-DE"/>
        </w:rPr>
        <w:tab/>
      </w:r>
      <w:r w:rsidR="00BF63BB" w:rsidRPr="002C213F">
        <w:rPr>
          <w:rFonts w:ascii="Arial" w:hAnsi="Arial" w:cs="Arial"/>
          <w:b/>
          <w:sz w:val="24"/>
          <w:lang w:val="de-DE"/>
        </w:rPr>
        <w:tab/>
      </w:r>
      <w:r w:rsidR="00CB2F62" w:rsidRPr="00CB2F62">
        <w:rPr>
          <w:rFonts w:ascii="Arial" w:hAnsi="Arial" w:cs="Arial"/>
          <w:b/>
          <w:sz w:val="24"/>
          <w:lang w:val="de-DE"/>
        </w:rPr>
        <w:t>R4-1906110</w:t>
      </w:r>
      <w:r w:rsidR="00BF63BB">
        <w:rPr>
          <w:rFonts w:ascii="Arial" w:hAnsi="Arial" w:cs="Arial"/>
          <w:b/>
          <w:sz w:val="24"/>
          <w:lang w:val="de-DE"/>
        </w:rPr>
        <w:br/>
      </w:r>
      <w:r w:rsidR="007D7FEB" w:rsidRPr="007D7FEB">
        <w:rPr>
          <w:rFonts w:ascii="Arial" w:hAnsi="Arial" w:cs="Arial"/>
          <w:b/>
          <w:sz w:val="24"/>
        </w:rPr>
        <w:t>Reno, Nevada, 13 - 17 May 2019</w:t>
      </w:r>
      <w:r w:rsidR="00BF63BB">
        <w:rPr>
          <w:rFonts w:ascii="Arial" w:hAnsi="Arial" w:cs="Arial"/>
          <w:b/>
          <w:sz w:val="24"/>
        </w:rPr>
        <w:t xml:space="preserve"> </w:t>
      </w:r>
    </w:p>
    <w:p w:rsidR="007F7E76" w:rsidRPr="00BF63BB" w:rsidRDefault="007F7E76" w:rsidP="007F7E76">
      <w:pPr>
        <w:tabs>
          <w:tab w:val="left" w:pos="1985"/>
        </w:tabs>
        <w:spacing w:before="0" w:after="0"/>
        <w:ind w:left="1975" w:hangingChars="823" w:hanging="1975"/>
        <w:jc w:val="both"/>
        <w:rPr>
          <w:rFonts w:ascii="Arial" w:hAnsi="Arial" w:cs="Arial"/>
          <w:sz w:val="24"/>
          <w:highlight w:val="yellow"/>
        </w:rPr>
      </w:pPr>
      <w:bookmarkStart w:id="0" w:name="_GoBack"/>
      <w:bookmarkEnd w:id="0"/>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1" w:name="Source"/>
      <w:bookmarkEnd w:id="1"/>
      <w:r w:rsidR="000C1199">
        <w:rPr>
          <w:rFonts w:ascii="Arial" w:hAnsi="Arial" w:cs="Arial"/>
          <w:b/>
          <w:sz w:val="24"/>
        </w:rPr>
        <w:t>10</w:t>
      </w:r>
      <w:r w:rsidR="000C1199">
        <w:rPr>
          <w:rFonts w:ascii="Arial" w:hAnsi="Arial" w:cs="Arial" w:hint="eastAsia"/>
          <w:b/>
          <w:sz w:val="24"/>
          <w:lang w:eastAsia="zh-CN"/>
        </w:rPr>
        <w:t>.</w:t>
      </w:r>
      <w:r w:rsidR="00B329E2">
        <w:rPr>
          <w:rFonts w:ascii="Arial" w:hAnsi="Arial" w:cs="Arial"/>
          <w:b/>
          <w:sz w:val="24"/>
        </w:rPr>
        <w:t>2</w:t>
      </w:r>
      <w:r w:rsidR="001969BD" w:rsidRPr="001969BD">
        <w:rPr>
          <w:rFonts w:ascii="Arial" w:hAnsi="Arial" w:cs="Arial"/>
          <w:b/>
          <w:sz w:val="24"/>
        </w:rPr>
        <w:t>.</w:t>
      </w:r>
      <w:r w:rsidR="000C1199">
        <w:rPr>
          <w:rFonts w:ascii="Arial" w:hAnsi="Arial" w:cs="Arial"/>
          <w:b/>
          <w:sz w:val="24"/>
        </w:rPr>
        <w:t>1</w:t>
      </w:r>
    </w:p>
    <w:p w:rsidR="001E105C" w:rsidRPr="001545A6" w:rsidRDefault="001E105C" w:rsidP="00D9163E">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r>
      <w:r w:rsidR="000C1199">
        <w:rPr>
          <w:rFonts w:ascii="Arial" w:hAnsi="Arial" w:cs="Arial"/>
          <w:b/>
          <w:sz w:val="24"/>
        </w:rPr>
        <w:t>CA</w:t>
      </w:r>
      <w:r w:rsidR="009A321F">
        <w:rPr>
          <w:rFonts w:ascii="Arial" w:hAnsi="Arial" w:cs="Arial"/>
          <w:b/>
          <w:sz w:val="24"/>
        </w:rPr>
        <w:t>ICT</w:t>
      </w:r>
    </w:p>
    <w:p w:rsidR="001E105C" w:rsidRPr="00146B4F" w:rsidRDefault="001E105C" w:rsidP="00CE5A7E">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0C1199" w:rsidRPr="000C1199">
        <w:rPr>
          <w:rFonts w:ascii="Arial" w:hAnsi="Arial" w:cs="Arial"/>
          <w:b/>
          <w:sz w:val="24"/>
        </w:rPr>
        <w:t xml:space="preserve">NR MIMO OTA Ad-hoc meeting </w:t>
      </w:r>
      <w:r w:rsidR="0071047D">
        <w:rPr>
          <w:rFonts w:ascii="Arial" w:hAnsi="Arial" w:cs="Arial" w:hint="eastAsia"/>
          <w:b/>
          <w:sz w:val="24"/>
          <w:lang w:eastAsia="zh-CN"/>
        </w:rPr>
        <w:t>notes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2" w:name="DocumentFor"/>
      <w:bookmarkEnd w:id="2"/>
      <w:r w:rsidR="004A65F8">
        <w:rPr>
          <w:rFonts w:ascii="Arial" w:hAnsi="Arial" w:cs="Arial"/>
          <w:b/>
          <w:sz w:val="24"/>
        </w:rPr>
        <w:t>Approval</w:t>
      </w:r>
    </w:p>
    <w:p w:rsidR="003A0C47" w:rsidRPr="00316E07" w:rsidRDefault="003A0C47" w:rsidP="003A0C47">
      <w:pPr>
        <w:pStyle w:val="1"/>
      </w:pPr>
      <w:r>
        <w:t>Channel models</w:t>
      </w:r>
      <w:r w:rsidR="009558DB">
        <w:t xml:space="preserve"> </w:t>
      </w:r>
    </w:p>
    <w:p w:rsidR="003A0C47" w:rsidRPr="00316E07" w:rsidRDefault="003A0C47" w:rsidP="003A0C47">
      <w:pPr>
        <w:pStyle w:val="2"/>
      </w:pPr>
      <w:r w:rsidRPr="00316E07">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9"/>
        <w:gridCol w:w="1984"/>
        <w:gridCol w:w="1135"/>
        <w:gridCol w:w="851"/>
        <w:gridCol w:w="989"/>
      </w:tblGrid>
      <w:tr w:rsidR="003A0C47" w:rsidRPr="00BF63BB" w:rsidTr="005864E6">
        <w:trPr>
          <w:trHeight w:val="230"/>
        </w:trPr>
        <w:tc>
          <w:tcPr>
            <w:tcW w:w="61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90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3A0C47" w:rsidRPr="004E120F" w:rsidRDefault="003A0C47" w:rsidP="00900307">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3"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3A0C47" w:rsidRPr="00A506CE" w:rsidTr="005864E6">
        <w:trPr>
          <w:trHeight w:val="230"/>
        </w:trPr>
        <w:tc>
          <w:tcPr>
            <w:tcW w:w="619" w:type="pct"/>
            <w:shd w:val="clear" w:color="auto" w:fill="00B050"/>
          </w:tcPr>
          <w:p w:rsidR="003A0C47" w:rsidRPr="00A506CE" w:rsidRDefault="003A0C47" w:rsidP="00900307">
            <w:pPr>
              <w:spacing w:before="60" w:after="60"/>
              <w:jc w:val="center"/>
              <w:rPr>
                <w:rFonts w:ascii="Arial" w:hAnsi="Arial" w:cs="Arial"/>
                <w:b/>
                <w:bCs/>
                <w:color w:val="FFFFFF"/>
                <w:szCs w:val="18"/>
                <w:lang w:val="en-US" w:eastAsia="ja-JP" w:bidi="hi-IN"/>
              </w:rPr>
            </w:pPr>
          </w:p>
        </w:tc>
        <w:tc>
          <w:tcPr>
            <w:tcW w:w="4381" w:type="pct"/>
            <w:gridSpan w:val="5"/>
            <w:shd w:val="clear" w:color="auto" w:fill="00B050"/>
            <w:noWrap/>
            <w:vAlign w:val="center"/>
          </w:tcPr>
          <w:p w:rsidR="003A0C47" w:rsidRPr="00114743" w:rsidRDefault="009558DB" w:rsidP="00900307">
            <w:pPr>
              <w:spacing w:before="60" w:after="60"/>
              <w:jc w:val="center"/>
              <w:rPr>
                <w:rFonts w:ascii="Arial" w:hAnsi="Arial" w:cs="Arial"/>
                <w:b/>
                <w:bCs/>
                <w:color w:val="FFFFFF"/>
                <w:szCs w:val="18"/>
                <w:lang w:val="en-US" w:eastAsia="zh-CN" w:bidi="hi-IN"/>
              </w:rPr>
            </w:pPr>
            <w:r w:rsidRPr="00BF63BB">
              <w:rPr>
                <w:rFonts w:ascii="Arial" w:eastAsia="Times New Roman" w:hAnsi="Arial" w:cs="Arial"/>
                <w:b/>
                <w:bCs/>
                <w:color w:val="FFFFFF"/>
                <w:lang w:val="en-US"/>
              </w:rPr>
              <w:t>TDoc</w:t>
            </w:r>
            <w:r w:rsidRPr="009558DB">
              <w:rPr>
                <w:rFonts w:ascii="Arial" w:hAnsi="Arial" w:cs="Arial"/>
                <w:b/>
                <w:bCs/>
                <w:color w:val="FFFFFF"/>
                <w:szCs w:val="18"/>
                <w:lang w:val="en-US" w:eastAsia="zh-CN" w:bidi="hi-IN"/>
              </w:rPr>
              <w:t xml:space="preserve"> </w:t>
            </w:r>
            <w:r>
              <w:rPr>
                <w:rFonts w:ascii="Arial" w:hAnsi="Arial" w:cs="Arial"/>
                <w:b/>
                <w:bCs/>
                <w:color w:val="FFFFFF"/>
                <w:szCs w:val="18"/>
                <w:lang w:val="en-US" w:eastAsia="zh-CN" w:bidi="hi-IN"/>
              </w:rPr>
              <w:t xml:space="preserve">on </w:t>
            </w:r>
            <w:r w:rsidRPr="00114743">
              <w:rPr>
                <w:rFonts w:ascii="Arial" w:hAnsi="Arial" w:cs="Arial"/>
                <w:b/>
                <w:bCs/>
                <w:color w:val="FFFFFF"/>
                <w:szCs w:val="18"/>
                <w:lang w:val="en-US" w:eastAsia="zh-CN" w:bidi="hi-IN"/>
              </w:rPr>
              <w:t>Channel models</w:t>
            </w:r>
          </w:p>
        </w:tc>
      </w:tr>
      <w:tr w:rsidR="00EF12FA"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EF12FA" w:rsidRDefault="001F027C" w:rsidP="00EF12FA">
            <w:pPr>
              <w:overflowPunct/>
              <w:autoSpaceDE/>
              <w:autoSpaceDN/>
              <w:adjustRightInd/>
              <w:spacing w:before="0" w:after="0"/>
              <w:textAlignment w:val="auto"/>
              <w:rPr>
                <w:rFonts w:ascii="Arial" w:hAnsi="Arial" w:cs="Arial"/>
                <w:b/>
                <w:bCs/>
                <w:color w:val="0000FF"/>
                <w:sz w:val="16"/>
                <w:szCs w:val="16"/>
                <w:u w:val="single"/>
                <w:lang w:val="en-US" w:eastAsia="zh-CN"/>
              </w:rPr>
            </w:pPr>
            <w:hyperlink r:id="rId12" w:history="1">
              <w:r w:rsidR="00EF12FA">
                <w:rPr>
                  <w:rStyle w:val="af8"/>
                  <w:rFonts w:ascii="Arial" w:hAnsi="Arial" w:cs="Arial"/>
                  <w:b/>
                  <w:bCs/>
                  <w:sz w:val="16"/>
                  <w:szCs w:val="16"/>
                </w:rPr>
                <w:t>R4-1906827</w:t>
              </w:r>
            </w:hyperlink>
          </w:p>
        </w:tc>
        <w:tc>
          <w:tcPr>
            <w:tcW w:w="1909" w:type="pct"/>
            <w:shd w:val="clear" w:color="auto" w:fill="auto"/>
            <w:noWrap/>
          </w:tcPr>
          <w:p w:rsidR="00EF12FA" w:rsidRDefault="00EF12FA" w:rsidP="00EF12FA">
            <w:pPr>
              <w:rPr>
                <w:rFonts w:ascii="Arial" w:hAnsi="Arial" w:cs="Arial"/>
                <w:sz w:val="16"/>
                <w:szCs w:val="16"/>
              </w:rPr>
            </w:pPr>
            <w:r>
              <w:rPr>
                <w:rFonts w:ascii="Arial" w:hAnsi="Arial" w:cs="Arial"/>
                <w:sz w:val="16"/>
                <w:szCs w:val="16"/>
              </w:rPr>
              <w:t>Channel model parameters for UMi and UMa CDL-A and C for FR1</w:t>
            </w:r>
          </w:p>
        </w:tc>
        <w:tc>
          <w:tcPr>
            <w:tcW w:w="989" w:type="pct"/>
            <w:shd w:val="clear" w:color="auto" w:fill="auto"/>
            <w:noWrap/>
          </w:tcPr>
          <w:p w:rsidR="00EF12FA" w:rsidRDefault="00EF12FA" w:rsidP="00EF12FA">
            <w:pPr>
              <w:rPr>
                <w:rFonts w:ascii="Arial" w:hAnsi="Arial" w:cs="Arial"/>
                <w:sz w:val="16"/>
                <w:szCs w:val="16"/>
              </w:rPr>
            </w:pPr>
            <w:r>
              <w:rPr>
                <w:rFonts w:ascii="Arial" w:hAnsi="Arial" w:cs="Arial"/>
                <w:sz w:val="16"/>
                <w:szCs w:val="16"/>
              </w:rPr>
              <w:t>Keysight Technologies UK Ltd</w:t>
            </w:r>
          </w:p>
        </w:tc>
        <w:tc>
          <w:tcPr>
            <w:tcW w:w="566" w:type="pct"/>
          </w:tcPr>
          <w:p w:rsidR="00EF12FA" w:rsidRDefault="00EF12FA" w:rsidP="00EF12FA">
            <w:pPr>
              <w:rPr>
                <w:rFonts w:ascii="Arial" w:hAnsi="Arial" w:cs="Arial"/>
                <w:sz w:val="16"/>
                <w:szCs w:val="16"/>
              </w:rPr>
            </w:pPr>
            <w:r>
              <w:rPr>
                <w:rFonts w:ascii="Arial" w:hAnsi="Arial" w:cs="Arial"/>
                <w:sz w:val="16"/>
                <w:szCs w:val="16"/>
              </w:rPr>
              <w:t>Approval</w:t>
            </w:r>
          </w:p>
        </w:tc>
        <w:tc>
          <w:tcPr>
            <w:tcW w:w="424" w:type="pct"/>
          </w:tcPr>
          <w:p w:rsidR="00EF12FA" w:rsidRDefault="00EF12FA" w:rsidP="00EF12FA">
            <w:pPr>
              <w:rPr>
                <w:rFonts w:ascii="Arial" w:hAnsi="Arial" w:cs="Arial"/>
                <w:sz w:val="16"/>
                <w:szCs w:val="16"/>
              </w:rPr>
            </w:pPr>
            <w:r>
              <w:rPr>
                <w:rFonts w:ascii="Arial" w:hAnsi="Arial" w:cs="Arial"/>
                <w:sz w:val="16"/>
                <w:szCs w:val="16"/>
              </w:rPr>
              <w:t>10.2.4</w:t>
            </w:r>
          </w:p>
        </w:tc>
        <w:tc>
          <w:tcPr>
            <w:tcW w:w="493" w:type="pct"/>
          </w:tcPr>
          <w:p w:rsidR="00EF12FA" w:rsidRDefault="00EF12FA" w:rsidP="00EF12FA">
            <w:pPr>
              <w:rPr>
                <w:rFonts w:ascii="Arial" w:hAnsi="Arial" w:cs="Arial"/>
                <w:b/>
                <w:bCs/>
                <w:sz w:val="16"/>
                <w:szCs w:val="16"/>
                <w:u w:val="single"/>
              </w:rPr>
            </w:pPr>
            <w:r>
              <w:rPr>
                <w:rFonts w:ascii="Arial" w:hAnsi="Arial" w:cs="Arial"/>
                <w:b/>
                <w:bCs/>
                <w:sz w:val="16"/>
                <w:szCs w:val="16"/>
                <w:u w:val="single"/>
              </w:rPr>
              <w:t>available</w:t>
            </w:r>
          </w:p>
        </w:tc>
      </w:tr>
      <w:tr w:rsidR="00EF12FA" w:rsidRPr="00A506CE" w:rsidTr="005864E6">
        <w:trPr>
          <w:trHeight w:val="449"/>
        </w:trPr>
        <w:tc>
          <w:tcPr>
            <w:tcW w:w="619" w:type="pct"/>
            <w:tcBorders>
              <w:top w:val="nil"/>
              <w:left w:val="single" w:sz="4" w:space="0" w:color="A6A6A6"/>
              <w:bottom w:val="single" w:sz="4" w:space="0" w:color="A6A6A6"/>
              <w:right w:val="single" w:sz="4" w:space="0" w:color="A6A6A6"/>
            </w:tcBorders>
            <w:shd w:val="clear" w:color="auto" w:fill="auto"/>
            <w:noWrap/>
          </w:tcPr>
          <w:p w:rsidR="00EF12FA" w:rsidRDefault="001F027C" w:rsidP="00EF12FA">
            <w:pPr>
              <w:rPr>
                <w:rFonts w:ascii="Arial" w:hAnsi="Arial" w:cs="Arial"/>
                <w:b/>
                <w:bCs/>
                <w:color w:val="0000FF"/>
                <w:sz w:val="16"/>
                <w:szCs w:val="16"/>
                <w:u w:val="single"/>
              </w:rPr>
            </w:pPr>
            <w:hyperlink r:id="rId13" w:history="1">
              <w:r w:rsidR="00EF12FA">
                <w:rPr>
                  <w:rStyle w:val="af8"/>
                  <w:rFonts w:ascii="Arial" w:hAnsi="Arial" w:cs="Arial"/>
                  <w:b/>
                  <w:bCs/>
                  <w:sz w:val="16"/>
                  <w:szCs w:val="16"/>
                </w:rPr>
                <w:t>R4-1906828</w:t>
              </w:r>
            </w:hyperlink>
          </w:p>
        </w:tc>
        <w:tc>
          <w:tcPr>
            <w:tcW w:w="1909" w:type="pct"/>
            <w:shd w:val="clear" w:color="auto" w:fill="auto"/>
            <w:noWrap/>
          </w:tcPr>
          <w:p w:rsidR="00EF12FA" w:rsidRDefault="00EF12FA" w:rsidP="00EF12FA">
            <w:pPr>
              <w:rPr>
                <w:rFonts w:ascii="Arial" w:hAnsi="Arial" w:cs="Arial"/>
                <w:sz w:val="16"/>
                <w:szCs w:val="16"/>
              </w:rPr>
            </w:pPr>
            <w:r>
              <w:rPr>
                <w:rFonts w:ascii="Arial" w:hAnsi="Arial" w:cs="Arial"/>
                <w:sz w:val="16"/>
                <w:szCs w:val="16"/>
              </w:rPr>
              <w:t>Channel model parameters for UMi and InO CDL-A and C for FR2</w:t>
            </w:r>
          </w:p>
        </w:tc>
        <w:tc>
          <w:tcPr>
            <w:tcW w:w="989" w:type="pct"/>
            <w:shd w:val="clear" w:color="auto" w:fill="auto"/>
            <w:noWrap/>
          </w:tcPr>
          <w:p w:rsidR="00EF12FA" w:rsidRDefault="00EF12FA" w:rsidP="00EF12FA">
            <w:pPr>
              <w:rPr>
                <w:rFonts w:ascii="Arial" w:hAnsi="Arial" w:cs="Arial"/>
                <w:sz w:val="16"/>
                <w:szCs w:val="16"/>
              </w:rPr>
            </w:pPr>
            <w:r>
              <w:rPr>
                <w:rFonts w:ascii="Arial" w:hAnsi="Arial" w:cs="Arial"/>
                <w:sz w:val="16"/>
                <w:szCs w:val="16"/>
              </w:rPr>
              <w:t>Keysight Technologies UK Ltd</w:t>
            </w:r>
          </w:p>
        </w:tc>
        <w:tc>
          <w:tcPr>
            <w:tcW w:w="566" w:type="pct"/>
          </w:tcPr>
          <w:p w:rsidR="00EF12FA" w:rsidRDefault="00EF12FA" w:rsidP="00EF12FA">
            <w:pPr>
              <w:rPr>
                <w:rFonts w:ascii="Arial" w:hAnsi="Arial" w:cs="Arial"/>
                <w:sz w:val="16"/>
                <w:szCs w:val="16"/>
              </w:rPr>
            </w:pPr>
            <w:r>
              <w:rPr>
                <w:rFonts w:ascii="Arial" w:hAnsi="Arial" w:cs="Arial"/>
                <w:sz w:val="16"/>
                <w:szCs w:val="16"/>
              </w:rPr>
              <w:t>Approval</w:t>
            </w:r>
          </w:p>
        </w:tc>
        <w:tc>
          <w:tcPr>
            <w:tcW w:w="424" w:type="pct"/>
          </w:tcPr>
          <w:p w:rsidR="00EF12FA" w:rsidRDefault="00EF12FA" w:rsidP="00EF12FA">
            <w:pPr>
              <w:rPr>
                <w:rFonts w:ascii="Arial" w:hAnsi="Arial" w:cs="Arial"/>
                <w:sz w:val="16"/>
                <w:szCs w:val="16"/>
              </w:rPr>
            </w:pPr>
            <w:r>
              <w:rPr>
                <w:rFonts w:ascii="Arial" w:hAnsi="Arial" w:cs="Arial"/>
                <w:sz w:val="16"/>
                <w:szCs w:val="16"/>
              </w:rPr>
              <w:t>10.2.4</w:t>
            </w:r>
          </w:p>
        </w:tc>
        <w:tc>
          <w:tcPr>
            <w:tcW w:w="493" w:type="pct"/>
          </w:tcPr>
          <w:p w:rsidR="00EF12FA" w:rsidRDefault="00EF12FA" w:rsidP="00EF12FA">
            <w:pPr>
              <w:rPr>
                <w:rFonts w:ascii="Arial" w:hAnsi="Arial" w:cs="Arial"/>
                <w:b/>
                <w:bCs/>
                <w:sz w:val="16"/>
                <w:szCs w:val="16"/>
                <w:u w:val="single"/>
              </w:rPr>
            </w:pPr>
            <w:r>
              <w:rPr>
                <w:rFonts w:ascii="Arial" w:hAnsi="Arial" w:cs="Arial"/>
                <w:b/>
                <w:bCs/>
                <w:sz w:val="16"/>
                <w:szCs w:val="16"/>
                <w:u w:val="single"/>
              </w:rPr>
              <w:t>available</w:t>
            </w:r>
          </w:p>
        </w:tc>
      </w:tr>
      <w:tr w:rsidR="00EF12FA"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EF12FA" w:rsidRDefault="001F027C" w:rsidP="00EF12FA">
            <w:pPr>
              <w:rPr>
                <w:rFonts w:ascii="Arial" w:hAnsi="Arial" w:cs="Arial"/>
                <w:b/>
                <w:bCs/>
                <w:color w:val="0000FF"/>
                <w:sz w:val="16"/>
                <w:szCs w:val="16"/>
                <w:u w:val="single"/>
              </w:rPr>
            </w:pPr>
            <w:hyperlink r:id="rId14" w:history="1">
              <w:r w:rsidR="00EF12FA">
                <w:rPr>
                  <w:rStyle w:val="af8"/>
                  <w:rFonts w:ascii="Arial" w:hAnsi="Arial" w:cs="Arial"/>
                  <w:b/>
                  <w:bCs/>
                  <w:sz w:val="16"/>
                  <w:szCs w:val="16"/>
                </w:rPr>
                <w:t>R4-1907109</w:t>
              </w:r>
            </w:hyperlink>
          </w:p>
        </w:tc>
        <w:tc>
          <w:tcPr>
            <w:tcW w:w="1909" w:type="pct"/>
            <w:shd w:val="clear" w:color="auto" w:fill="auto"/>
            <w:noWrap/>
          </w:tcPr>
          <w:p w:rsidR="00EF12FA" w:rsidRDefault="00EF12FA" w:rsidP="00EF12FA">
            <w:pPr>
              <w:rPr>
                <w:rFonts w:ascii="Arial" w:hAnsi="Arial" w:cs="Arial"/>
                <w:sz w:val="16"/>
                <w:szCs w:val="16"/>
              </w:rPr>
            </w:pPr>
            <w:r>
              <w:rPr>
                <w:rFonts w:ascii="Arial" w:hAnsi="Arial" w:cs="Arial"/>
                <w:sz w:val="16"/>
                <w:szCs w:val="16"/>
              </w:rPr>
              <w:t>CDL modification proposal</w:t>
            </w:r>
          </w:p>
        </w:tc>
        <w:tc>
          <w:tcPr>
            <w:tcW w:w="989" w:type="pct"/>
            <w:shd w:val="clear" w:color="auto" w:fill="auto"/>
            <w:noWrap/>
          </w:tcPr>
          <w:p w:rsidR="00EF12FA" w:rsidRDefault="00EF12FA" w:rsidP="00EF12FA">
            <w:pPr>
              <w:rPr>
                <w:rFonts w:ascii="Arial" w:hAnsi="Arial" w:cs="Arial"/>
                <w:sz w:val="16"/>
                <w:szCs w:val="16"/>
              </w:rPr>
            </w:pPr>
            <w:r>
              <w:rPr>
                <w:rFonts w:ascii="Arial" w:hAnsi="Arial" w:cs="Arial"/>
                <w:sz w:val="16"/>
                <w:szCs w:val="16"/>
              </w:rPr>
              <w:t>Spirent Communications</w:t>
            </w:r>
          </w:p>
        </w:tc>
        <w:tc>
          <w:tcPr>
            <w:tcW w:w="566" w:type="pct"/>
          </w:tcPr>
          <w:p w:rsidR="00EF12FA" w:rsidRDefault="00EF12FA" w:rsidP="00EF12FA">
            <w:pPr>
              <w:rPr>
                <w:rFonts w:ascii="Arial" w:hAnsi="Arial" w:cs="Arial"/>
                <w:sz w:val="16"/>
                <w:szCs w:val="16"/>
              </w:rPr>
            </w:pPr>
            <w:r>
              <w:rPr>
                <w:rFonts w:ascii="Arial" w:hAnsi="Arial" w:cs="Arial"/>
                <w:sz w:val="16"/>
                <w:szCs w:val="16"/>
              </w:rPr>
              <w:t>Approval</w:t>
            </w:r>
          </w:p>
        </w:tc>
        <w:tc>
          <w:tcPr>
            <w:tcW w:w="424" w:type="pct"/>
          </w:tcPr>
          <w:p w:rsidR="00EF12FA" w:rsidRDefault="00EF12FA" w:rsidP="00EF12FA">
            <w:pPr>
              <w:rPr>
                <w:rFonts w:ascii="Arial" w:hAnsi="Arial" w:cs="Arial"/>
                <w:sz w:val="16"/>
                <w:szCs w:val="16"/>
              </w:rPr>
            </w:pPr>
            <w:r>
              <w:rPr>
                <w:rFonts w:ascii="Arial" w:hAnsi="Arial" w:cs="Arial"/>
                <w:sz w:val="16"/>
                <w:szCs w:val="16"/>
              </w:rPr>
              <w:t>10.2.4</w:t>
            </w:r>
          </w:p>
        </w:tc>
        <w:tc>
          <w:tcPr>
            <w:tcW w:w="493" w:type="pct"/>
          </w:tcPr>
          <w:p w:rsidR="00EF12FA" w:rsidRDefault="00EF12FA" w:rsidP="00EF12FA">
            <w:pPr>
              <w:rPr>
                <w:rFonts w:ascii="Arial" w:hAnsi="Arial" w:cs="Arial"/>
                <w:b/>
                <w:bCs/>
                <w:sz w:val="16"/>
                <w:szCs w:val="16"/>
                <w:u w:val="single"/>
              </w:rPr>
            </w:pPr>
            <w:r>
              <w:rPr>
                <w:rFonts w:ascii="Arial" w:hAnsi="Arial" w:cs="Arial"/>
                <w:b/>
                <w:bCs/>
                <w:sz w:val="16"/>
                <w:szCs w:val="16"/>
                <w:u w:val="single"/>
              </w:rPr>
              <w:t>available</w:t>
            </w:r>
          </w:p>
        </w:tc>
      </w:tr>
      <w:tr w:rsidR="00EF12FA"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EF12FA" w:rsidRDefault="001F027C" w:rsidP="00EF12FA">
            <w:pPr>
              <w:rPr>
                <w:rFonts w:ascii="Arial" w:hAnsi="Arial" w:cs="Arial"/>
                <w:b/>
                <w:bCs/>
                <w:color w:val="0000FF"/>
                <w:sz w:val="16"/>
                <w:szCs w:val="16"/>
                <w:u w:val="single"/>
              </w:rPr>
            </w:pPr>
            <w:hyperlink r:id="rId15" w:history="1">
              <w:r w:rsidR="00EF12FA">
                <w:rPr>
                  <w:rStyle w:val="af8"/>
                  <w:rFonts w:ascii="Arial" w:hAnsi="Arial" w:cs="Arial"/>
                  <w:b/>
                  <w:bCs/>
                  <w:sz w:val="16"/>
                  <w:szCs w:val="16"/>
                </w:rPr>
                <w:t>R4-1907169</w:t>
              </w:r>
            </w:hyperlink>
          </w:p>
        </w:tc>
        <w:tc>
          <w:tcPr>
            <w:tcW w:w="1909" w:type="pct"/>
            <w:tcBorders>
              <w:bottom w:val="single" w:sz="4" w:space="0" w:color="auto"/>
            </w:tcBorders>
            <w:shd w:val="clear" w:color="auto" w:fill="auto"/>
            <w:noWrap/>
          </w:tcPr>
          <w:p w:rsidR="00EF12FA" w:rsidRDefault="00EF12FA" w:rsidP="00EF12FA">
            <w:pPr>
              <w:rPr>
                <w:rFonts w:ascii="Arial" w:hAnsi="Arial" w:cs="Arial"/>
                <w:sz w:val="16"/>
                <w:szCs w:val="16"/>
              </w:rPr>
            </w:pPr>
            <w:r>
              <w:rPr>
                <w:rFonts w:ascii="Arial" w:hAnsi="Arial" w:cs="Arial"/>
                <w:sz w:val="16"/>
                <w:szCs w:val="16"/>
              </w:rPr>
              <w:t>Channel Model Scaling in FR1 and FR2</w:t>
            </w:r>
          </w:p>
        </w:tc>
        <w:tc>
          <w:tcPr>
            <w:tcW w:w="989" w:type="pct"/>
            <w:tcBorders>
              <w:bottom w:val="single" w:sz="4" w:space="0" w:color="auto"/>
            </w:tcBorders>
            <w:shd w:val="clear" w:color="auto" w:fill="auto"/>
            <w:noWrap/>
          </w:tcPr>
          <w:p w:rsidR="00EF12FA" w:rsidRDefault="00EF12FA" w:rsidP="00EF12FA">
            <w:pPr>
              <w:rPr>
                <w:rFonts w:ascii="Arial" w:hAnsi="Arial" w:cs="Arial"/>
                <w:sz w:val="16"/>
                <w:szCs w:val="16"/>
              </w:rPr>
            </w:pPr>
            <w:r>
              <w:rPr>
                <w:rFonts w:ascii="Arial" w:hAnsi="Arial" w:cs="Arial"/>
                <w:sz w:val="16"/>
                <w:szCs w:val="16"/>
              </w:rPr>
              <w:t>Qualcomm UK Ltd</w:t>
            </w:r>
          </w:p>
        </w:tc>
        <w:tc>
          <w:tcPr>
            <w:tcW w:w="566" w:type="pct"/>
            <w:tcBorders>
              <w:bottom w:val="single" w:sz="4" w:space="0" w:color="auto"/>
            </w:tcBorders>
          </w:tcPr>
          <w:p w:rsidR="00EF12FA" w:rsidRDefault="00EF12FA" w:rsidP="00EF12FA">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EF12FA" w:rsidRDefault="00EF12FA" w:rsidP="00EF12FA">
            <w:pPr>
              <w:rPr>
                <w:rFonts w:ascii="Arial" w:hAnsi="Arial" w:cs="Arial"/>
                <w:sz w:val="16"/>
                <w:szCs w:val="16"/>
              </w:rPr>
            </w:pPr>
            <w:r>
              <w:rPr>
                <w:rFonts w:ascii="Arial" w:hAnsi="Arial" w:cs="Arial"/>
                <w:sz w:val="16"/>
                <w:szCs w:val="16"/>
              </w:rPr>
              <w:t>10.2.4</w:t>
            </w:r>
          </w:p>
        </w:tc>
        <w:tc>
          <w:tcPr>
            <w:tcW w:w="493" w:type="pct"/>
            <w:tcBorders>
              <w:bottom w:val="single" w:sz="4" w:space="0" w:color="auto"/>
            </w:tcBorders>
          </w:tcPr>
          <w:p w:rsidR="00EF12FA" w:rsidRDefault="00EF12FA" w:rsidP="00EF12FA">
            <w:pPr>
              <w:rPr>
                <w:rFonts w:ascii="Arial" w:hAnsi="Arial" w:cs="Arial"/>
                <w:b/>
                <w:bCs/>
                <w:sz w:val="16"/>
                <w:szCs w:val="16"/>
                <w:u w:val="single"/>
              </w:rPr>
            </w:pPr>
            <w:r>
              <w:rPr>
                <w:rFonts w:ascii="Arial" w:hAnsi="Arial" w:cs="Arial"/>
                <w:b/>
                <w:bCs/>
                <w:sz w:val="16"/>
                <w:szCs w:val="16"/>
                <w:u w:val="single"/>
              </w:rPr>
              <w:t>available</w:t>
            </w:r>
          </w:p>
        </w:tc>
      </w:tr>
      <w:tr w:rsidR="003A0C47" w:rsidRPr="00900983" w:rsidTr="005864E6">
        <w:trPr>
          <w:trHeight w:val="230"/>
        </w:trPr>
        <w:tc>
          <w:tcPr>
            <w:tcW w:w="619" w:type="pct"/>
            <w:shd w:val="clear" w:color="000000" w:fill="0033CC"/>
            <w:noWrap/>
            <w:vAlign w:val="center"/>
            <w:hideMark/>
          </w:tcPr>
          <w:p w:rsidR="003A0C47" w:rsidRPr="00900983" w:rsidRDefault="003A0C47" w:rsidP="00900307">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4381" w:type="pct"/>
            <w:gridSpan w:val="5"/>
            <w:shd w:val="clear" w:color="000000" w:fill="0033CC"/>
            <w:noWrap/>
            <w:vAlign w:val="center"/>
            <w:hideMark/>
          </w:tcPr>
          <w:p w:rsidR="003A0C47" w:rsidRPr="00900983" w:rsidRDefault="003A0C47" w:rsidP="00900307">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Pr>
                <w:rFonts w:ascii="Arial" w:hAnsi="Arial" w:cs="Arial" w:hint="eastAsia"/>
                <w:b/>
                <w:bCs/>
                <w:szCs w:val="18"/>
                <w:lang w:val="en-US" w:eastAsia="zh-CN" w:bidi="hi-IN"/>
              </w:rPr>
              <w:t xml:space="preserve">channel </w:t>
            </w:r>
            <w:r>
              <w:rPr>
                <w:rFonts w:ascii="Arial" w:hAnsi="Arial" w:cs="Arial"/>
                <w:b/>
                <w:bCs/>
                <w:szCs w:val="18"/>
                <w:lang w:val="en-US" w:eastAsia="ja-JP" w:bidi="hi-IN"/>
              </w:rPr>
              <w:t xml:space="preserve">models </w:t>
            </w:r>
          </w:p>
        </w:tc>
      </w:tr>
      <w:tr w:rsidR="003A0C47" w:rsidRPr="00900983" w:rsidTr="005864E6">
        <w:trPr>
          <w:trHeight w:val="806"/>
        </w:trPr>
        <w:tc>
          <w:tcPr>
            <w:tcW w:w="619" w:type="pct"/>
            <w:shd w:val="clear" w:color="auto" w:fill="auto"/>
            <w:noWrap/>
            <w:vAlign w:val="center"/>
          </w:tcPr>
          <w:p w:rsidR="003A0C47" w:rsidRDefault="00EF12FA" w:rsidP="00900307">
            <w:pPr>
              <w:spacing w:before="60" w:after="60"/>
              <w:rPr>
                <w:rFonts w:ascii="Arial" w:hAnsi="Arial" w:cs="Arial"/>
                <w:sz w:val="16"/>
                <w:szCs w:val="16"/>
              </w:rPr>
            </w:pPr>
            <w:r>
              <w:rPr>
                <w:rFonts w:ascii="Arial" w:hAnsi="Arial" w:cs="Arial"/>
                <w:sz w:val="16"/>
                <w:szCs w:val="16"/>
              </w:rPr>
              <w:t>Keysight Technologies UK Ltd</w:t>
            </w:r>
          </w:p>
          <w:p w:rsidR="003A0C47" w:rsidRPr="00900983" w:rsidRDefault="001F027C" w:rsidP="00900307">
            <w:pPr>
              <w:spacing w:before="60" w:after="60"/>
              <w:rPr>
                <w:rFonts w:ascii="Arial" w:hAnsi="Arial" w:cs="Arial"/>
                <w:szCs w:val="18"/>
                <w:lang w:val="en-US" w:eastAsia="ja-JP" w:bidi="hi-IN"/>
              </w:rPr>
            </w:pPr>
            <w:hyperlink r:id="rId16" w:history="1">
              <w:r w:rsidR="00EF12FA">
                <w:rPr>
                  <w:rStyle w:val="af8"/>
                  <w:rFonts w:ascii="Arial" w:hAnsi="Arial" w:cs="Arial"/>
                  <w:b/>
                  <w:bCs/>
                  <w:sz w:val="16"/>
                  <w:szCs w:val="16"/>
                </w:rPr>
                <w:t>R4-1906827</w:t>
              </w:r>
            </w:hyperlink>
          </w:p>
        </w:tc>
        <w:tc>
          <w:tcPr>
            <w:tcW w:w="4381" w:type="pct"/>
            <w:gridSpan w:val="5"/>
            <w:shd w:val="clear" w:color="auto" w:fill="auto"/>
            <w:noWrap/>
            <w:vAlign w:val="center"/>
          </w:tcPr>
          <w:p w:rsidR="00EF12FA" w:rsidRPr="00EF12FA" w:rsidRDefault="00EF12FA" w:rsidP="00EF12FA">
            <w:pPr>
              <w:jc w:val="both"/>
              <w:rPr>
                <w:b/>
              </w:rPr>
            </w:pPr>
            <w:r w:rsidRPr="00EF12FA">
              <w:rPr>
                <w:b/>
              </w:rPr>
              <w:t>Proposal 1: Use channel model parameters of Table 1 for the FR1 UMi CDL-A scenario.</w:t>
            </w:r>
          </w:p>
          <w:p w:rsidR="00EF12FA" w:rsidRPr="00EF12FA" w:rsidRDefault="00EF12FA" w:rsidP="00EF12FA">
            <w:pPr>
              <w:jc w:val="both"/>
              <w:rPr>
                <w:b/>
              </w:rPr>
            </w:pPr>
            <w:r w:rsidRPr="00EF12FA">
              <w:rPr>
                <w:b/>
              </w:rPr>
              <w:t>Proposal 2: Use channel model parameters of Table 2 for the FR1 UMi CDL-C scenario.</w:t>
            </w:r>
          </w:p>
          <w:p w:rsidR="00EF12FA" w:rsidRPr="00EF12FA" w:rsidRDefault="00EF12FA" w:rsidP="00EF12FA">
            <w:pPr>
              <w:jc w:val="both"/>
              <w:rPr>
                <w:b/>
              </w:rPr>
            </w:pPr>
            <w:r w:rsidRPr="00EF12FA">
              <w:rPr>
                <w:b/>
              </w:rPr>
              <w:t>Proposal 3: Use channel model parameters of Table 3 for the FR1 UMa CDL-A scenario.</w:t>
            </w:r>
          </w:p>
          <w:p w:rsidR="003A0C47" w:rsidRPr="00DC6A27" w:rsidRDefault="00EF12FA" w:rsidP="00EF12FA">
            <w:pPr>
              <w:jc w:val="both"/>
              <w:rPr>
                <w:b/>
              </w:rPr>
            </w:pPr>
            <w:r w:rsidRPr="00EF12FA">
              <w:rPr>
                <w:b/>
              </w:rPr>
              <w:t>Proposal 4: Use channel model parameters of Table 4 for the FR1 UMa CDL-C scenario.</w:t>
            </w:r>
          </w:p>
        </w:tc>
      </w:tr>
      <w:tr w:rsidR="003A0C47" w:rsidRPr="00900983" w:rsidTr="005864E6">
        <w:trPr>
          <w:trHeight w:val="806"/>
        </w:trPr>
        <w:tc>
          <w:tcPr>
            <w:tcW w:w="619" w:type="pct"/>
            <w:shd w:val="clear" w:color="auto" w:fill="auto"/>
            <w:noWrap/>
            <w:vAlign w:val="center"/>
          </w:tcPr>
          <w:p w:rsidR="003A0C47" w:rsidRDefault="00EF12FA" w:rsidP="00900307">
            <w:pPr>
              <w:spacing w:before="60" w:after="60"/>
              <w:rPr>
                <w:rFonts w:ascii="Arial" w:hAnsi="Arial" w:cs="Arial"/>
                <w:sz w:val="16"/>
                <w:szCs w:val="16"/>
              </w:rPr>
            </w:pPr>
            <w:r>
              <w:rPr>
                <w:rFonts w:ascii="Arial" w:hAnsi="Arial" w:cs="Arial"/>
                <w:sz w:val="16"/>
                <w:szCs w:val="16"/>
              </w:rPr>
              <w:t>Keysight Technologies UK Ltd</w:t>
            </w:r>
          </w:p>
          <w:p w:rsidR="003A0C47" w:rsidRDefault="001F027C" w:rsidP="00900307">
            <w:pPr>
              <w:spacing w:before="60" w:after="60"/>
              <w:rPr>
                <w:rFonts w:ascii="Arial" w:hAnsi="Arial" w:cs="Arial"/>
                <w:sz w:val="16"/>
                <w:szCs w:val="16"/>
              </w:rPr>
            </w:pPr>
            <w:hyperlink r:id="rId17" w:history="1">
              <w:r w:rsidR="00EF12FA">
                <w:rPr>
                  <w:rStyle w:val="af8"/>
                  <w:rFonts w:ascii="Arial" w:hAnsi="Arial" w:cs="Arial"/>
                  <w:b/>
                  <w:bCs/>
                  <w:sz w:val="16"/>
                  <w:szCs w:val="16"/>
                </w:rPr>
                <w:t>R4-1906828</w:t>
              </w:r>
            </w:hyperlink>
          </w:p>
        </w:tc>
        <w:tc>
          <w:tcPr>
            <w:tcW w:w="4381" w:type="pct"/>
            <w:gridSpan w:val="5"/>
            <w:shd w:val="clear" w:color="auto" w:fill="auto"/>
            <w:noWrap/>
            <w:vAlign w:val="center"/>
          </w:tcPr>
          <w:p w:rsidR="00EF12FA" w:rsidRPr="00EF12FA" w:rsidRDefault="00EF12FA" w:rsidP="00EF12FA">
            <w:pPr>
              <w:jc w:val="both"/>
              <w:rPr>
                <w:rFonts w:eastAsia="Batang"/>
                <w:b/>
              </w:rPr>
            </w:pPr>
            <w:r w:rsidRPr="00EF12FA">
              <w:rPr>
                <w:rFonts w:eastAsia="Batang"/>
                <w:b/>
              </w:rPr>
              <w:t>Proposal 1: Use channel model parameters of Table 1 for the FR2 UMi CDL-A scenario.</w:t>
            </w:r>
          </w:p>
          <w:p w:rsidR="00EF12FA" w:rsidRPr="00EF12FA" w:rsidRDefault="00EF12FA" w:rsidP="00EF12FA">
            <w:pPr>
              <w:jc w:val="both"/>
              <w:rPr>
                <w:rFonts w:eastAsia="Batang"/>
                <w:b/>
              </w:rPr>
            </w:pPr>
            <w:r w:rsidRPr="00EF12FA">
              <w:rPr>
                <w:rFonts w:eastAsia="Batang"/>
                <w:b/>
              </w:rPr>
              <w:t>Proposal 2: Use channel model parameters of Table 2 for the FR2 UMi CDL-C scenario.</w:t>
            </w:r>
          </w:p>
          <w:p w:rsidR="00EF12FA" w:rsidRPr="00EF12FA" w:rsidRDefault="00EF12FA" w:rsidP="00EF12FA">
            <w:pPr>
              <w:jc w:val="both"/>
              <w:rPr>
                <w:rFonts w:eastAsia="Batang"/>
                <w:b/>
              </w:rPr>
            </w:pPr>
            <w:r w:rsidRPr="00EF12FA">
              <w:rPr>
                <w:rFonts w:eastAsia="Batang"/>
                <w:b/>
              </w:rPr>
              <w:t>Proposal 3: Use channel model parameters of Table 3 for the FR2 InO CDL-A scenario.</w:t>
            </w:r>
          </w:p>
          <w:p w:rsidR="00952D3E" w:rsidRPr="00DC6A27" w:rsidRDefault="00EF12FA" w:rsidP="00EF12FA">
            <w:pPr>
              <w:rPr>
                <w:rFonts w:eastAsia="Batang"/>
              </w:rPr>
            </w:pPr>
            <w:r w:rsidRPr="00EF12FA">
              <w:rPr>
                <w:rFonts w:eastAsia="Batang"/>
                <w:b/>
              </w:rPr>
              <w:t>Proposal 4: Use channel model parameters of Table 4 for the FR2 InO CDL-C scenario.</w:t>
            </w:r>
          </w:p>
        </w:tc>
      </w:tr>
      <w:tr w:rsidR="003A0C47" w:rsidRPr="00900983" w:rsidTr="005864E6">
        <w:trPr>
          <w:trHeight w:val="806"/>
        </w:trPr>
        <w:tc>
          <w:tcPr>
            <w:tcW w:w="619" w:type="pct"/>
            <w:shd w:val="clear" w:color="auto" w:fill="auto"/>
            <w:noWrap/>
            <w:vAlign w:val="center"/>
          </w:tcPr>
          <w:p w:rsidR="003A0C47" w:rsidRDefault="00EF12FA" w:rsidP="00900307">
            <w:pPr>
              <w:spacing w:before="60" w:after="60"/>
              <w:rPr>
                <w:rFonts w:ascii="Arial" w:hAnsi="Arial" w:cs="Arial"/>
                <w:sz w:val="16"/>
                <w:szCs w:val="16"/>
              </w:rPr>
            </w:pPr>
            <w:r>
              <w:rPr>
                <w:rFonts w:ascii="Arial" w:hAnsi="Arial" w:cs="Arial"/>
                <w:sz w:val="16"/>
                <w:szCs w:val="16"/>
              </w:rPr>
              <w:t>Spirent Communications</w:t>
            </w:r>
          </w:p>
          <w:p w:rsidR="003A0C47" w:rsidRDefault="001F027C" w:rsidP="00900307">
            <w:pPr>
              <w:spacing w:before="60" w:after="60"/>
              <w:rPr>
                <w:rFonts w:ascii="Arial" w:hAnsi="Arial" w:cs="Arial"/>
                <w:sz w:val="16"/>
                <w:szCs w:val="16"/>
              </w:rPr>
            </w:pPr>
            <w:hyperlink r:id="rId18" w:history="1">
              <w:r w:rsidR="00EF12FA">
                <w:rPr>
                  <w:rStyle w:val="af8"/>
                  <w:rFonts w:ascii="Arial" w:hAnsi="Arial" w:cs="Arial"/>
                  <w:b/>
                  <w:bCs/>
                  <w:sz w:val="16"/>
                  <w:szCs w:val="16"/>
                </w:rPr>
                <w:t>R4-1907109</w:t>
              </w:r>
            </w:hyperlink>
          </w:p>
        </w:tc>
        <w:tc>
          <w:tcPr>
            <w:tcW w:w="4381" w:type="pct"/>
            <w:gridSpan w:val="5"/>
            <w:shd w:val="clear" w:color="auto" w:fill="auto"/>
            <w:noWrap/>
            <w:vAlign w:val="center"/>
          </w:tcPr>
          <w:p w:rsidR="00EF12FA" w:rsidRDefault="00EF12FA" w:rsidP="00EF12FA">
            <w:pPr>
              <w:jc w:val="both"/>
            </w:pPr>
            <w:r w:rsidRPr="003251BB">
              <w:rPr>
                <w:b/>
              </w:rPr>
              <w:t>Proposal 1:</w:t>
            </w:r>
            <w:r>
              <w:t xml:space="preserve"> Treat the problematic clusters as midpaths (as intended when the CDLs where drawn from statistical distributions).</w:t>
            </w:r>
          </w:p>
          <w:p w:rsidR="003A0C47" w:rsidRPr="00EF12FA" w:rsidRDefault="00EF12FA" w:rsidP="00EF12FA">
            <w:pPr>
              <w:jc w:val="both"/>
            </w:pPr>
            <w:r>
              <w:t>For the purpose of using CDLs A-E in various simulations and modelling activities, we propose using this technique on all CDLs in 38.901.</w:t>
            </w:r>
          </w:p>
        </w:tc>
      </w:tr>
      <w:tr w:rsidR="003A0C47" w:rsidRPr="00900983" w:rsidTr="005864E6">
        <w:trPr>
          <w:trHeight w:val="806"/>
        </w:trPr>
        <w:tc>
          <w:tcPr>
            <w:tcW w:w="619" w:type="pct"/>
            <w:shd w:val="clear" w:color="auto" w:fill="auto"/>
            <w:noWrap/>
            <w:vAlign w:val="center"/>
          </w:tcPr>
          <w:p w:rsidR="003A0C47" w:rsidRDefault="00EF12FA" w:rsidP="00900307">
            <w:pPr>
              <w:spacing w:before="60" w:after="60"/>
              <w:rPr>
                <w:rFonts w:ascii="Arial" w:hAnsi="Arial" w:cs="Arial"/>
                <w:sz w:val="16"/>
                <w:szCs w:val="16"/>
              </w:rPr>
            </w:pPr>
            <w:r>
              <w:rPr>
                <w:rFonts w:ascii="Arial" w:hAnsi="Arial" w:cs="Arial"/>
                <w:sz w:val="16"/>
                <w:szCs w:val="16"/>
              </w:rPr>
              <w:t>Qualcomm UK Ltd</w:t>
            </w:r>
          </w:p>
          <w:p w:rsidR="003A0C47" w:rsidRDefault="001F027C" w:rsidP="00900307">
            <w:pPr>
              <w:spacing w:before="60" w:after="60"/>
              <w:rPr>
                <w:rFonts w:ascii="Arial" w:hAnsi="Arial" w:cs="Arial"/>
                <w:sz w:val="16"/>
                <w:szCs w:val="16"/>
              </w:rPr>
            </w:pPr>
            <w:hyperlink r:id="rId19" w:history="1">
              <w:r w:rsidR="00EF12FA">
                <w:rPr>
                  <w:rStyle w:val="af8"/>
                  <w:rFonts w:ascii="Arial" w:hAnsi="Arial" w:cs="Arial"/>
                  <w:b/>
                  <w:bCs/>
                  <w:sz w:val="16"/>
                  <w:szCs w:val="16"/>
                </w:rPr>
                <w:t>R4-1907169</w:t>
              </w:r>
            </w:hyperlink>
          </w:p>
        </w:tc>
        <w:tc>
          <w:tcPr>
            <w:tcW w:w="4381" w:type="pct"/>
            <w:gridSpan w:val="5"/>
            <w:shd w:val="clear" w:color="auto" w:fill="auto"/>
            <w:noWrap/>
            <w:vAlign w:val="center"/>
          </w:tcPr>
          <w:p w:rsidR="00EF12FA" w:rsidRDefault="00EF12FA" w:rsidP="00EF12FA">
            <w:pPr>
              <w:rPr>
                <w:b/>
                <w:lang w:val="en-US"/>
              </w:rPr>
            </w:pPr>
            <w:r w:rsidRPr="0015064D">
              <w:rPr>
                <w:b/>
                <w:lang w:val="en-US"/>
              </w:rPr>
              <w:t xml:space="preserve">Observation 1: Equations (1)-(3) calculate mean angle and angular spread by using the values of the actual angle </w:t>
            </w:r>
            <w:r w:rsidRPr="00EF12FA">
              <w:rPr>
                <w:b/>
                <w:lang w:val="en-US"/>
              </w:rPr>
              <w:fldChar w:fldCharType="begin"/>
            </w:r>
            <w:r w:rsidRPr="00EF12FA">
              <w:rPr>
                <w:b/>
                <w:lang w:val="en-US"/>
              </w:rPr>
              <w:instrText xml:space="preserve"> QUOTE </w:instrText>
            </w:r>
            <w:r w:rsidR="00CB2F62">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CA&quot; w:vendorID=&quot;64&quot; w:dllVersion=&quot;131078&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A49&quot;/&gt;&lt;wsp:rsid wsp:val=&quot;00001F45&quot;/&gt;&lt;wsp:rsid wsp:val=&quot;00001FC3&quot;/&gt;&lt;wsp:rsid wsp:val=&quot;00002375&quot;/&gt;&lt;wsp:rsid wsp:val=&quot;00002459&quot;/&gt;&lt;wsp:rsid wsp:val=&quot;00003131&quot;/&gt;&lt;wsp:rsid wsp:val=&quot;000031AB&quot;/&gt;&lt;wsp:rsid wsp:val=&quot;00003519&quot;/&gt;&lt;wsp:rsid wsp:val=&quot;000036D3&quot;/&gt;&lt;wsp:rsid wsp:val=&quot;00003772&quot;/&gt;&lt;wsp:rsid wsp:val=&quot;000037FB&quot;/&gt;&lt;wsp:rsid wsp:val=&quot;00003C16&quot;/&gt;&lt;wsp:rsid wsp:val=&quot;00004885&quot;/&gt;&lt;wsp:rsid wsp:val=&quot;00004896&quot;/&gt;&lt;wsp:rsid wsp:val=&quot;00004CD0&quot;/&gt;&lt;wsp:rsid wsp:val=&quot;00004D8C&quot;/&gt;&lt;wsp:rsid wsp:val=&quot;00004DCB&quot;/&gt;&lt;wsp:rsid wsp:val=&quot;000051F0&quot;/&gt;&lt;wsp:rsid wsp:val=&quot;00005327&quot;/&gt;&lt;wsp:rsid wsp:val=&quot;0000553B&quot;/&gt;&lt;wsp:rsid wsp:val=&quot;000063C6&quot;/&gt;&lt;wsp:rsid wsp:val=&quot;0000660A&quot;/&gt;&lt;wsp:rsid wsp:val=&quot;000066DA&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74&quot;/&gt;&lt;wsp:rsid wsp:val=&quot;00010FD1&quot;/&gt;&lt;wsp:rsid wsp:val=&quot;00011519&quot;/&gt;&lt;wsp:rsid wsp:val=&quot;00011595&quot;/&gt;&lt;wsp:rsid wsp:val=&quot;00011703&quot;/&gt;&lt;wsp:rsid wsp:val=&quot;000118B4&quot;/&gt;&lt;wsp:rsid wsp:val=&quot;00011A2F&quot;/&gt;&lt;wsp:rsid wsp:val=&quot;00011D25&quot;/&gt;&lt;wsp:rsid wsp:val=&quot;000121EC&quot;/&gt;&lt;wsp:rsid wsp:val=&quot;000124D1&quot;/&gt;&lt;wsp:rsid wsp:val=&quot;00012B39&quot;/&gt;&lt;wsp:rsid wsp:val=&quot;00012D90&quot;/&gt;&lt;wsp:rsid wsp:val=&quot;00012DCC&quot;/&gt;&lt;wsp:rsid wsp:val=&quot;0001321B&quot;/&gt;&lt;wsp:rsid wsp:val=&quot;000137FF&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3F8&quot;/&gt;&lt;wsp:rsid wsp:val=&quot;00016DCE&quot;/&gt;&lt;wsp:rsid wsp:val=&quot;00016DDC&quot;/&gt;&lt;wsp:rsid wsp:val=&quot;0001729B&quot;/&gt;&lt;wsp:rsid wsp:val=&quot;00017309&quot;/&gt;&lt;wsp:rsid wsp:val=&quot;00017BE2&quot;/&gt;&lt;wsp:rsid wsp:val=&quot;000202A7&quot;/&gt;&lt;wsp:rsid wsp:val=&quot;00020331&quot;/&gt;&lt;wsp:rsid wsp:val=&quot;0002033F&quot;/&gt;&lt;wsp:rsid wsp:val=&quot;00020483&quot;/&gt;&lt;wsp:rsid wsp:val=&quot;000205C1&quot;/&gt;&lt;wsp:rsid wsp:val=&quot;000208B8&quot;/&gt;&lt;wsp:rsid wsp:val=&quot;00020D61&quot;/&gt;&lt;wsp:rsid wsp:val=&quot;00020E70&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AC4&quot;/&gt;&lt;wsp:rsid wsp:val=&quot;00022BCE&quot;/&gt;&lt;wsp:rsid wsp:val=&quot;00023393&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291&quot;/&gt;&lt;wsp:rsid wsp:val=&quot;0003138D&quot;/&gt;&lt;wsp:rsid wsp:val=&quot;000317B4&quot;/&gt;&lt;wsp:rsid wsp:val=&quot;00031C90&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182&quot;/&gt;&lt;wsp:rsid wsp:val=&quot;00034698&quot;/&gt;&lt;wsp:rsid wsp:val=&quot;00034787&quot;/&gt;&lt;wsp:rsid wsp:val=&quot;00034964&quot;/&gt;&lt;wsp:rsid wsp:val=&quot;000349B7&quot;/&gt;&lt;wsp:rsid wsp:val=&quot;00034C02&quot;/&gt;&lt;wsp:rsid wsp:val=&quot;00034DC2&quot;/&gt;&lt;wsp:rsid wsp:val=&quot;000350B6&quot;/&gt;&lt;wsp:rsid wsp:val=&quot;0003540B&quot;/&gt;&lt;wsp:rsid wsp:val=&quot;00035CAB&quot;/&gt;&lt;wsp:rsid wsp:val=&quot;00035F32&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AB8&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BFC&quot;/&gt;&lt;wsp:rsid wsp:val=&quot;000430CF&quot;/&gt;&lt;wsp:rsid wsp:val=&quot;00043303&quot;/&gt;&lt;wsp:rsid wsp:val=&quot;00043607&quot;/&gt;&lt;wsp:rsid wsp:val=&quot;00043703&quot;/&gt;&lt;wsp:rsid wsp:val=&quot;00043DBC&quot;/&gt;&lt;wsp:rsid wsp:val=&quot;0004403C&quot;/&gt;&lt;wsp:rsid wsp:val=&quot;00044225&quot;/&gt;&lt;wsp:rsid wsp:val=&quot;00044359&quot;/&gt;&lt;wsp:rsid wsp:val=&quot;000444AD&quot;/&gt;&lt;wsp:rsid wsp:val=&quot;00044576&quot;/&gt;&lt;wsp:rsid wsp:val=&quot;000445D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2A&quot;/&gt;&lt;wsp:rsid wsp:val=&quot;00051C70&quot;/&gt;&lt;wsp:rsid wsp:val=&quot;0005201C&quot;/&gt;&lt;wsp:rsid wsp:val=&quot;000528EA&quot;/&gt;&lt;wsp:rsid wsp:val=&quot;0005291A&quot;/&gt;&lt;wsp:rsid wsp:val=&quot;00052AE3&quot;/&gt;&lt;wsp:rsid wsp:val=&quot;00052C5E&quot;/&gt;&lt;wsp:rsid wsp:val=&quot;00052CF1&quot;/&gt;&lt;wsp:rsid wsp:val=&quot;000531A8&quot;/&gt;&lt;wsp:rsid wsp:val=&quot;0005330B&quot;/&gt;&lt;wsp:rsid wsp:val=&quot;0005382E&quot;/&gt;&lt;wsp:rsid wsp:val=&quot;00053849&quot;/&gt;&lt;wsp:rsid wsp:val=&quot;00053A47&quot;/&gt;&lt;wsp:rsid wsp:val=&quot;0005456E&quot;/&gt;&lt;wsp:rsid wsp:val=&quot;00054614&quot;/&gt;&lt;wsp:rsid wsp:val=&quot;0005468A&quot;/&gt;&lt;wsp:rsid wsp:val=&quot;00054A5B&quot;/&gt;&lt;wsp:rsid wsp:val=&quot;00054ACE&quot;/&gt;&lt;wsp:rsid wsp:val=&quot;00054AD7&quot;/&gt;&lt;wsp:rsid wsp:val=&quot;00054AD9&quot;/&gt;&lt;wsp:rsid wsp:val=&quot;00054C81&quot;/&gt;&lt;wsp:rsid wsp:val=&quot;00054DAB&quot;/&gt;&lt;wsp:rsid wsp:val=&quot;00054E63&quot;/&gt;&lt;wsp:rsid wsp:val=&quot;0005504C&quot;/&gt;&lt;wsp:rsid wsp:val=&quot;00055873&quot;/&gt;&lt;wsp:rsid wsp:val=&quot;00055A96&quot;/&gt;&lt;wsp:rsid wsp:val=&quot;00055B03&quot;/&gt;&lt;wsp:rsid wsp:val=&quot;00055B8E&quot;/&gt;&lt;wsp:rsid wsp:val=&quot;0005602E&quot;/&gt;&lt;wsp:rsid wsp:val=&quot;00056057&quot;/&gt;&lt;wsp:rsid wsp:val=&quot;00056E66&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ED6&quot;/&gt;&lt;wsp:rsid wsp:val=&quot;00060FDB&quot;/&gt;&lt;wsp:rsid wsp:val=&quot;000612C5&quot;/&gt;&lt;wsp:rsid wsp:val=&quot;00061C96&quot;/&gt;&lt;wsp:rsid wsp:val=&quot;00061E34&quot;/&gt;&lt;wsp:rsid wsp:val=&quot;00061EBD&quot;/&gt;&lt;wsp:rsid wsp:val=&quot;000621A9&quot;/&gt;&lt;wsp:rsid wsp:val=&quot;0006263A&quot;/&gt;&lt;wsp:rsid wsp:val=&quot;0006310C&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195&quot;/&gt;&lt;wsp:rsid wsp:val=&quot;000667D1&quot;/&gt;&lt;wsp:rsid wsp:val=&quot;00066CF0&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CBC&quot;/&gt;&lt;wsp:rsid wsp:val=&quot;0007118F&quot;/&gt;&lt;wsp:rsid wsp:val=&quot;000711FC&quot;/&gt;&lt;wsp:rsid wsp:val=&quot;000716FB&quot;/&gt;&lt;wsp:rsid wsp:val=&quot;00071E66&quot;/&gt;&lt;wsp:rsid wsp:val=&quot;00071E9B&quot;/&gt;&lt;wsp:rsid wsp:val=&quot;00071F99&quot;/&gt;&lt;wsp:rsid wsp:val=&quot;000727D5&quot;/&gt;&lt;wsp:rsid wsp:val=&quot;00072885&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52CD&quot;/&gt;&lt;wsp:rsid wsp:val=&quot;0007531E&quot;/&gt;&lt;wsp:rsid wsp:val=&quot;00075680&quot;/&gt;&lt;wsp:rsid wsp:val=&quot;0007590A&quot;/&gt;&lt;wsp:rsid wsp:val=&quot;00075999&quot;/&gt;&lt;wsp:rsid wsp:val=&quot;00075FE3&quot;/&gt;&lt;wsp:rsid wsp:val=&quot;000764C3&quot;/&gt;&lt;wsp:rsid wsp:val=&quot;00076775&quot;/&gt;&lt;wsp:rsid wsp:val=&quot;00076D63&quot;/&gt;&lt;wsp:rsid wsp:val=&quot;00077579&quot;/&gt;&lt;wsp:rsid wsp:val=&quot;00077A78&quot;/&gt;&lt;wsp:rsid wsp:val=&quot;00080170&quot;/&gt;&lt;wsp:rsid wsp:val=&quot;000805B2&quot;/&gt;&lt;wsp:rsid wsp:val=&quot;00080786&quot;/&gt;&lt;wsp:rsid wsp:val=&quot;00080D74&quot;/&gt;&lt;wsp:rsid wsp:val=&quot;000814A2&quot;/&gt;&lt;wsp:rsid wsp:val=&quot;00082152&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788&quot;/&gt;&lt;wsp:rsid wsp:val=&quot;00084255&quot;/&gt;&lt;wsp:rsid wsp:val=&quot;0008460E&quot;/&gt;&lt;wsp:rsid wsp:val=&quot;00084937&quot;/&gt;&lt;wsp:rsid wsp:val=&quot;00084E53&quot;/&gt;&lt;wsp:rsid wsp:val=&quot;00085239&quot;/&gt;&lt;wsp:rsid wsp:val=&quot;000852FF&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3F&quot;/&gt;&lt;wsp:rsid wsp:val=&quot;00087BAB&quot;/&gt;&lt;wsp:rsid wsp:val=&quot;00087E29&quot;/&gt;&lt;wsp:rsid wsp:val=&quot;00087F91&quot;/&gt;&lt;wsp:rsid wsp:val=&quot;00090573&quot;/&gt;&lt;wsp:rsid wsp:val=&quot;00090586&quot;/&gt;&lt;wsp:rsid wsp:val=&quot;00090653&quot;/&gt;&lt;wsp:rsid wsp:val=&quot;00090A5D&quot;/&gt;&lt;wsp:rsid wsp:val=&quot;00090BD3&quot;/&gt;&lt;wsp:rsid wsp:val=&quot;0009158A&quot;/&gt;&lt;wsp:rsid wsp:val=&quot;00091714&quot;/&gt;&lt;wsp:rsid wsp:val=&quot;000921E3&quot;/&gt;&lt;wsp:rsid wsp:val=&quot;00092334&quot;/&gt;&lt;wsp:rsid wsp:val=&quot;000931C3&quot;/&gt;&lt;wsp:rsid wsp:val=&quot;000938A0&quot;/&gt;&lt;wsp:rsid wsp:val=&quot;00093B72&quot;/&gt;&lt;wsp:rsid wsp:val=&quot;0009437A&quot;/&gt;&lt;wsp:rsid wsp:val=&quot;000947B7&quot;/&gt;&lt;wsp:rsid wsp:val=&quot;00095671&quot;/&gt;&lt;wsp:rsid wsp:val=&quot;00095920&quot;/&gt;&lt;wsp:rsid wsp:val=&quot;00095C96&quot;/&gt;&lt;wsp:rsid wsp:val=&quot;00095F31&quot;/&gt;&lt;wsp:rsid wsp:val=&quot;00095F53&quot;/&gt;&lt;wsp:rsid wsp:val=&quot;0009612D&quot;/&gt;&lt;wsp:rsid wsp:val=&quot;0009653B&quot;/&gt;&lt;wsp:rsid wsp:val=&quot;000965E2&quot;/&gt;&lt;wsp:rsid wsp:val=&quot;0009680E&quot;/&gt;&lt;wsp:rsid wsp:val=&quot;000968CF&quot;/&gt;&lt;wsp:rsid wsp:val=&quot;000968D8&quot;/&gt;&lt;wsp:rsid wsp:val=&quot;00096C9E&quot;/&gt;&lt;wsp:rsid wsp:val=&quot;00096CF2&quot;/&gt;&lt;wsp:rsid wsp:val=&quot;0009709B&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F0&quot;/&gt;&lt;wsp:rsid wsp:val=&quot;000A1D49&quot;/&gt;&lt;wsp:rsid wsp:val=&quot;000A1F8D&quot;/&gt;&lt;wsp:rsid wsp:val=&quot;000A23B7&quot;/&gt;&lt;wsp:rsid wsp:val=&quot;000A2521&quot;/&gt;&lt;wsp:rsid wsp:val=&quot;000A2D70&quot;/&gt;&lt;wsp:rsid wsp:val=&quot;000A31E4&quot;/&gt;&lt;wsp:rsid wsp:val=&quot;000A389C&quot;/&gt;&lt;wsp:rsid wsp:val=&quot;000A3A3A&quot;/&gt;&lt;wsp:rsid wsp:val=&quot;000A3ACB&quot;/&gt;&lt;wsp:rsid wsp:val=&quot;000A3F1B&quot;/&gt;&lt;wsp:rsid wsp:val=&quot;000A4388&quot;/&gt;&lt;wsp:rsid wsp:val=&quot;000A448E&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D8A&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2C6&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199&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6E38&quot;/&gt;&lt;wsp:rsid wsp:val=&quot;000C71D9&quot;/&gt;&lt;wsp:rsid wsp:val=&quot;000C7C3E&quot;/&gt;&lt;wsp:rsid wsp:val=&quot;000D037E&quot;/&gt;&lt;wsp:rsid wsp:val=&quot;000D0A0F&quot;/&gt;&lt;wsp:rsid wsp:val=&quot;000D0AB8&quot;/&gt;&lt;wsp:rsid wsp:val=&quot;000D0BCC&quot;/&gt;&lt;wsp:rsid wsp:val=&quot;000D0D27&quot;/&gt;&lt;wsp:rsid wsp:val=&quot;000D0F9A&quot;/&gt;&lt;wsp:rsid wsp:val=&quot;000D12FA&quot;/&gt;&lt;wsp:rsid wsp:val=&quot;000D1311&quot;/&gt;&lt;wsp:rsid wsp:val=&quot;000D148D&quot;/&gt;&lt;wsp:rsid wsp:val=&quot;000D14EB&quot;/&gt;&lt;wsp:rsid wsp:val=&quot;000D1610&quot;/&gt;&lt;wsp:rsid wsp:val=&quot;000D1737&quot;/&gt;&lt;wsp:rsid wsp:val=&quot;000D1915&quot;/&gt;&lt;wsp:rsid wsp:val=&quot;000D206C&quot;/&gt;&lt;wsp:rsid wsp:val=&quot;000D23C1&quot;/&gt;&lt;wsp:rsid wsp:val=&quot;000D2AE0&quot;/&gt;&lt;wsp:rsid wsp:val=&quot;000D2EA5&quot;/&gt;&lt;wsp:rsid wsp:val=&quot;000D35D4&quot;/&gt;&lt;wsp:rsid wsp:val=&quot;000D362A&quot;/&gt;&lt;wsp:rsid wsp:val=&quot;000D37FA&quot;/&gt;&lt;wsp:rsid wsp:val=&quot;000D3A33&quot;/&gt;&lt;wsp:rsid wsp:val=&quot;000D3A6C&quot;/&gt;&lt;wsp:rsid wsp:val=&quot;000D3EEA&quot;/&gt;&lt;wsp:rsid wsp:val=&quot;000D4232&quot;/&gt;&lt;wsp:rsid wsp:val=&quot;000D4324&quot;/&gt;&lt;wsp:rsid wsp:val=&quot;000D43EA&quot;/&gt;&lt;wsp:rsid wsp:val=&quot;000D4481&quot;/&gt;&lt;wsp:rsid wsp:val=&quot;000D46EE&quot;/&gt;&lt;wsp:rsid wsp:val=&quot;000D4ABD&quot;/&gt;&lt;wsp:rsid wsp:val=&quot;000D4B1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55&quot;/&gt;&lt;wsp:rsid wsp:val=&quot;000D6B84&quot;/&gt;&lt;wsp:rsid wsp:val=&quot;000D6E96&quot;/&gt;&lt;wsp:rsid wsp:val=&quot;000D6FBC&quot;/&gt;&lt;wsp:rsid wsp:val=&quot;000D7268&quot;/&gt;&lt;wsp:rsid wsp:val=&quot;000D7383&quot;/&gt;&lt;wsp:rsid wsp:val=&quot;000D745D&quot;/&gt;&lt;wsp:rsid wsp:val=&quot;000D75CC&quot;/&gt;&lt;wsp:rsid wsp:val=&quot;000D75EE&quot;/&gt;&lt;wsp:rsid wsp:val=&quot;000D7665&quot;/&gt;&lt;wsp:rsid wsp:val=&quot;000D7783&quot;/&gt;&lt;wsp:rsid wsp:val=&quot;000D77A8&quot;/&gt;&lt;wsp:rsid wsp:val=&quot;000D7C7C&quot;/&gt;&lt;wsp:rsid wsp:val=&quot;000E011D&quot;/&gt;&lt;wsp:rsid wsp:val=&quot;000E0706&quot;/&gt;&lt;wsp:rsid wsp:val=&quot;000E0BAE&quot;/&gt;&lt;wsp:rsid wsp:val=&quot;000E0DEA&quot;/&gt;&lt;wsp:rsid wsp:val=&quot;000E0E10&quot;/&gt;&lt;wsp:rsid wsp:val=&quot;000E14B9&quot;/&gt;&lt;wsp:rsid wsp:val=&quot;000E182B&quot;/&gt;&lt;wsp:rsid wsp:val=&quot;000E1E8E&quot;/&gt;&lt;wsp:rsid wsp:val=&quot;000E2421&quot;/&gt;&lt;wsp:rsid wsp:val=&quot;000E279B&quot;/&gt;&lt;wsp:rsid wsp:val=&quot;000E2AFE&quot;/&gt;&lt;wsp:rsid wsp:val=&quot;000E2D41&quot;/&gt;&lt;wsp:rsid wsp:val=&quot;000E3075&quot;/&gt;&lt;wsp:rsid wsp:val=&quot;000E32C0&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F62&quot;/&gt;&lt;wsp:rsid wsp:val=&quot;000E6F71&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6C2&quot;/&gt;&lt;wsp:rsid wsp:val=&quot;000F3755&quot;/&gt;&lt;wsp:rsid wsp:val=&quot;000F3B40&quot;/&gt;&lt;wsp:rsid wsp:val=&quot;000F3FFF&quot;/&gt;&lt;wsp:rsid wsp:val=&quot;000F42EA&quot;/&gt;&lt;wsp:rsid wsp:val=&quot;000F4CAF&quot;/&gt;&lt;wsp:rsid wsp:val=&quot;000F4D3B&quot;/&gt;&lt;wsp:rsid wsp:val=&quot;000F4D95&quot;/&gt;&lt;wsp:rsid wsp:val=&quot;000F4F44&quot;/&gt;&lt;wsp:rsid wsp:val=&quot;000F53CB&quot;/&gt;&lt;wsp:rsid wsp:val=&quot;000F55A9&quot;/&gt;&lt;wsp:rsid wsp:val=&quot;000F5F71&quot;/&gt;&lt;wsp:rsid wsp:val=&quot;000F61C4&quot;/&gt;&lt;wsp:rsid wsp:val=&quot;000F6646&quot;/&gt;&lt;wsp:rsid wsp:val=&quot;000F6881&quot;/&gt;&lt;wsp:rsid wsp:val=&quot;000F6BA0&quot;/&gt;&lt;wsp:rsid wsp:val=&quot;000F6C32&quot;/&gt;&lt;wsp:rsid wsp:val=&quot;000F6E68&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64F&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4FF4&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6F22&quot;/&gt;&lt;wsp:rsid wsp:val=&quot;00107249&quot;/&gt;&lt;wsp:rsid wsp:val=&quot;001074D1&quot;/&gt;&lt;wsp:rsid wsp:val=&quot;00107CDD&quot;/&gt;&lt;wsp:rsid wsp:val=&quot;0011061F&quot;/&gt;&lt;wsp:rsid wsp:val=&quot;001106C0&quot;/&gt;&lt;wsp:rsid wsp:val=&quot;00110B85&quot;/&gt;&lt;wsp:rsid wsp:val=&quot;00111114&quot;/&gt;&lt;wsp:rsid wsp:val=&quot;001115C0&quot;/&gt;&lt;wsp:rsid wsp:val=&quot;001115F4&quot;/&gt;&lt;wsp:rsid wsp:val=&quot;001118AA&quot;/&gt;&lt;wsp:rsid wsp:val=&quot;00111AD9&quot;/&gt;&lt;wsp:rsid wsp:val=&quot;00111B0A&quot;/&gt;&lt;wsp:rsid wsp:val=&quot;00111C33&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43&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A9A&quot;/&gt;&lt;wsp:rsid wsp:val=&quot;00115B67&quot;/&gt;&lt;wsp:rsid wsp:val=&quot;00115D19&quot;/&gt;&lt;wsp:rsid wsp:val=&quot;00116624&quot;/&gt;&lt;wsp:rsid wsp:val=&quot;00117957&quot;/&gt;&lt;wsp:rsid wsp:val=&quot;00117B4F&quot;/&gt;&lt;wsp:rsid wsp:val=&quot;00117B90&quot;/&gt;&lt;wsp:rsid wsp:val=&quot;00117FFE&quot;/&gt;&lt;wsp:rsid wsp:val=&quot;001202E9&quot;/&gt;&lt;wsp:rsid wsp:val=&quot;001203DB&quot;/&gt;&lt;wsp:rsid wsp:val=&quot;0012079F&quot;/&gt;&lt;wsp:rsid wsp:val=&quot;001207F3&quot;/&gt;&lt;wsp:rsid wsp:val=&quot;00120BC8&quot;/&gt;&lt;wsp:rsid wsp:val=&quot;00121316&quot;/&gt;&lt;wsp:rsid wsp:val=&quot;0012142A&quot;/&gt;&lt;wsp:rsid wsp:val=&quot;001215DB&quot;/&gt;&lt;wsp:rsid wsp:val=&quot;00121897&quot;/&gt;&lt;wsp:rsid wsp:val=&quot;001218BF&quot;/&gt;&lt;wsp:rsid wsp:val=&quot;00122153&quot;/&gt;&lt;wsp:rsid wsp:val=&quot;00122318&quot;/&gt;&lt;wsp:rsid wsp:val=&quot;00122581&quot;/&gt;&lt;wsp:rsid wsp:val=&quot;00122842&quot;/&gt;&lt;wsp:rsid wsp:val=&quot;00122E60&quot;/&gt;&lt;wsp:rsid wsp:val=&quot;00122EB3&quot;/&gt;&lt;wsp:rsid wsp:val=&quot;00123090&quot;/&gt;&lt;wsp:rsid wsp:val=&quot;0012345C&quot;/&gt;&lt;wsp:rsid wsp:val=&quot;001235C4&quot;/&gt;&lt;wsp:rsid wsp:val=&quot;00123975&quot;/&gt;&lt;wsp:rsid wsp:val=&quot;00123AED&quot;/&gt;&lt;wsp:rsid wsp:val=&quot;00123DED&quot;/&gt;&lt;wsp:rsid wsp:val=&quot;0012434E&quot;/&gt;&lt;wsp:rsid wsp:val=&quot;0012467D&quot;/&gt;&lt;wsp:rsid wsp:val=&quot;001246EC&quot;/&gt;&lt;wsp:rsid wsp:val=&quot;001249D7&quot;/&gt;&lt;wsp:rsid wsp:val=&quot;00124E10&quot;/&gt;&lt;wsp:rsid wsp:val=&quot;00124F96&quot;/&gt;&lt;wsp:rsid wsp:val=&quot;00125078&quot;/&gt;&lt;wsp:rsid wsp:val=&quot;001252FE&quot;/&gt;&lt;wsp:rsid wsp:val=&quot;001257E6&quot;/&gt;&lt;wsp:rsid wsp:val=&quot;00126AB6&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523&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37D7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1D&quot;/&gt;&lt;wsp:rsid wsp:val=&quot;00141E46&quot;/&gt;&lt;wsp:rsid wsp:val=&quot;0014206B&quot;/&gt;&lt;wsp:rsid wsp:val=&quot;00142093&quot;/&gt;&lt;wsp:rsid wsp:val=&quot;001425AC&quot;/&gt;&lt;wsp:rsid wsp:val=&quot;00142772&quot;/&gt;&lt;wsp:rsid wsp:val=&quot;00142E42&quot;/&gt;&lt;wsp:rsid wsp:val=&quot;00143221&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5D0A&quot;/&gt;&lt;wsp:rsid wsp:val=&quot;00146129&quot;/&gt;&lt;wsp:rsid wsp:val=&quot;00146142&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47E12&quot;/&gt;&lt;wsp:rsid wsp:val=&quot;0015070B&quot;/&gt;&lt;wsp:rsid wsp:val=&quot;001508E1&quot;/&gt;&lt;wsp:rsid wsp:val=&quot;00150BAF&quot;/&gt;&lt;wsp:rsid wsp:val=&quot;00150CD5&quot;/&gt;&lt;wsp:rsid wsp:val=&quot;00150EDE&quot;/&gt;&lt;wsp:rsid wsp:val=&quot;00151096&quot;/&gt;&lt;wsp:rsid wsp:val=&quot;001510B6&quot;/&gt;&lt;wsp:rsid wsp:val=&quot;001510BE&quot;/&gt;&lt;wsp:rsid wsp:val=&quot;001510ED&quot;/&gt;&lt;wsp:rsid wsp:val=&quot;00151740&quot;/&gt;&lt;wsp:rsid wsp:val=&quot;00151805&quot;/&gt;&lt;wsp:rsid wsp:val=&quot;001518AA&quot;/&gt;&lt;wsp:rsid wsp:val=&quot;00151E59&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EEF&quot;/&gt;&lt;wsp:rsid wsp:val=&quot;00153F29&quot;/&gt;&lt;wsp:rsid wsp:val=&quot;001544AB&quot;/&gt;&lt;wsp:rsid wsp:val=&quot;001545A6&quot;/&gt;&lt;wsp:rsid wsp:val=&quot;00154B50&quot;/&gt;&lt;wsp:rsid wsp:val=&quot;00154DA3&quot;/&gt;&lt;wsp:rsid wsp:val=&quot;00155839&quot;/&gt;&lt;wsp:rsid wsp:val=&quot;00155F7A&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AB7&quot;/&gt;&lt;wsp:rsid wsp:val=&quot;00162BD5&quot;/&gt;&lt;wsp:rsid wsp:val=&quot;00162CF1&quot;/&gt;&lt;wsp:rsid wsp:val=&quot;00162E37&quot;/&gt;&lt;wsp:rsid wsp:val=&quot;00162F82&quot;/&gt;&lt;wsp:rsid wsp:val=&quot;001630E4&quot;/&gt;&lt;wsp:rsid wsp:val=&quot;00163449&quot;/&gt;&lt;wsp:rsid wsp:val=&quot;001639BC&quot;/&gt;&lt;wsp:rsid wsp:val=&quot;00163AFC&quot;/&gt;&lt;wsp:rsid wsp:val=&quot;00163CA8&quot;/&gt;&lt;wsp:rsid wsp:val=&quot;001644CC&quot;/&gt;&lt;wsp:rsid wsp:val=&quot;00164646&quot;/&gt;&lt;wsp:rsid wsp:val=&quot;001647FA&quot;/&gt;&lt;wsp:rsid wsp:val=&quot;001649D4&quot;/&gt;&lt;wsp:rsid wsp:val=&quot;00165137&quot;/&gt;&lt;wsp:rsid wsp:val=&quot;001651AA&quot;/&gt;&lt;wsp:rsid wsp:val=&quot;00165828&quot;/&gt;&lt;wsp:rsid wsp:val=&quot;0016634F&quot;/&gt;&lt;wsp:rsid wsp:val=&quot;0016642D&quot;/&gt;&lt;wsp:rsid wsp:val=&quot;00166994&quot;/&gt;&lt;wsp:rsid wsp:val=&quot;001669F9&quot;/&gt;&lt;wsp:rsid wsp:val=&quot;0016700E&quot;/&gt;&lt;wsp:rsid wsp:val=&quot;0016711A&quot;/&gt;&lt;wsp:rsid wsp:val=&quot;00167182&quot;/&gt;&lt;wsp:rsid wsp:val=&quot;0016764C&quot;/&gt;&lt;wsp:rsid wsp:val=&quot;00167709&quot;/&gt;&lt;wsp:rsid wsp:val=&quot;001678ED&quot;/&gt;&lt;wsp:rsid wsp:val=&quot;00170248&quot;/&gt;&lt;wsp:rsid wsp:val=&quot;00170397&quot;/&gt;&lt;wsp:rsid wsp:val=&quot;001706E4&quot;/&gt;&lt;wsp:rsid wsp:val=&quot;001708D0&quot;/&gt;&lt;wsp:rsid wsp:val=&quot;00170FB5&quot;/&gt;&lt;wsp:rsid wsp:val=&quot;00171717&quot;/&gt;&lt;wsp:rsid wsp:val=&quot;00171944&quot;/&gt;&lt;wsp:rsid wsp:val=&quot;00171D7E&quot;/&gt;&lt;wsp:rsid wsp:val=&quot;00171F14&quot;/&gt;&lt;wsp:rsid wsp:val=&quot;0017226B&quot;/&gt;&lt;wsp:rsid wsp:val=&quot;00172903&quot;/&gt;&lt;wsp:rsid wsp:val=&quot;00172985&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90D&quot;/&gt;&lt;wsp:rsid wsp:val=&quot;00174B60&quot;/&gt;&lt;wsp:rsid wsp:val=&quot;00174DDB&quot;/&gt;&lt;wsp:rsid wsp:val=&quot;00174F2F&quot;/&gt;&lt;wsp:rsid wsp:val=&quot;001752EC&quot;/&gt;&lt;wsp:rsid wsp:val=&quot;0017535F&quot;/&gt;&lt;wsp:rsid wsp:val=&quot;00175B5A&quot;/&gt;&lt;wsp:rsid wsp:val=&quot;00175DBB&quot;/&gt;&lt;wsp:rsid wsp:val=&quot;00175E60&quot;/&gt;&lt;wsp:rsid wsp:val=&quot;00175FDA&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C57&quot;/&gt;&lt;wsp:rsid wsp:val=&quot;00180DC7&quot;/&gt;&lt;wsp:rsid wsp:val=&quot;00180E60&quot;/&gt;&lt;wsp:rsid wsp:val=&quot;00181763&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6E8D&quot;/&gt;&lt;wsp:rsid wsp:val=&quot;0018767B&quot;/&gt;&lt;wsp:rsid wsp:val=&quot;00187A1A&quot;/&gt;&lt;wsp:rsid wsp:val=&quot;00187DC2&quot;/&gt;&lt;wsp:rsid wsp:val=&quot;0019022C&quot;/&gt;&lt;wsp:rsid wsp:val=&quot;00190307&quot;/&gt;&lt;wsp:rsid wsp:val=&quot;00190927&quot;/&gt;&lt;wsp:rsid wsp:val=&quot;00190BD5&quot;/&gt;&lt;wsp:rsid wsp:val=&quot;00191727&quot;/&gt;&lt;wsp:rsid wsp:val=&quot;00191A2B&quot;/&gt;&lt;wsp:rsid wsp:val=&quot;00191EBF&quot;/&gt;&lt;wsp:rsid wsp:val=&quot;001925E5&quot;/&gt;&lt;wsp:rsid wsp:val=&quot;00192A10&quot;/&gt;&lt;wsp:rsid wsp:val=&quot;00192CA9&quot;/&gt;&lt;wsp:rsid wsp:val=&quot;00192D98&quot;/&gt;&lt;wsp:rsid wsp:val=&quot;00193747&quot;/&gt;&lt;wsp:rsid wsp:val=&quot;00193987&quot;/&gt;&lt;wsp:rsid wsp:val=&quot;00193B22&quot;/&gt;&lt;wsp:rsid wsp:val=&quot;00194D1C&quot;/&gt;&lt;wsp:rsid wsp:val=&quot;0019573B&quot;/&gt;&lt;wsp:rsid wsp:val=&quot;0019592C&quot;/&gt;&lt;wsp:rsid wsp:val=&quot;00196085&quot;/&gt;&lt;wsp:rsid wsp:val=&quot;00196300&quot;/&gt;&lt;wsp:rsid wsp:val=&quot;001969BD&quot;/&gt;&lt;wsp:rsid wsp:val=&quot;00196A48&quot;/&gt;&lt;wsp:rsid wsp:val=&quot;00196B90&quot;/&gt;&lt;wsp:rsid wsp:val=&quot;00196BC7&quot;/&gt;&lt;wsp:rsid wsp:val=&quot;00196D0D&quot;/&gt;&lt;wsp:rsid wsp:val=&quot;00196FF4&quot;/&gt;&lt;wsp:rsid wsp:val=&quot;0019734F&quot;/&gt;&lt;wsp:rsid wsp:val=&quot;001976E2&quot;/&gt;&lt;wsp:rsid wsp:val=&quot;001A02BC&quot;/&gt;&lt;wsp:rsid wsp:val=&quot;001A0303&quot;/&gt;&lt;wsp:rsid wsp:val=&quot;001A032E&quot;/&gt;&lt;wsp:rsid wsp:val=&quot;001A0421&quot;/&gt;&lt;wsp:rsid wsp:val=&quot;001A067A&quot;/&gt;&lt;wsp:rsid wsp:val=&quot;001A06FC&quot;/&gt;&lt;wsp:rsid wsp:val=&quot;001A09C6&quot;/&gt;&lt;wsp:rsid wsp:val=&quot;001A0A1E&quot;/&gt;&lt;wsp:rsid wsp:val=&quot;001A12DF&quot;/&gt;&lt;wsp:rsid wsp:val=&quot;001A24E7&quot;/&gt;&lt;wsp:rsid wsp:val=&quot;001A258A&quot;/&gt;&lt;wsp:rsid wsp:val=&quot;001A25E7&quot;/&gt;&lt;wsp:rsid wsp:val=&quot;001A2939&quot;/&gt;&lt;wsp:rsid wsp:val=&quot;001A2BFF&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5234&quot;/&gt;&lt;wsp:rsid wsp:val=&quot;001A61A0&quot;/&gt;&lt;wsp:rsid wsp:val=&quot;001A628F&quot;/&gt;&lt;wsp:rsid wsp:val=&quot;001A6719&quot;/&gt;&lt;wsp:rsid wsp:val=&quot;001A6AFE&quot;/&gt;&lt;wsp:rsid wsp:val=&quot;001A6EF1&quot;/&gt;&lt;wsp:rsid wsp:val=&quot;001A6F38&quot;/&gt;&lt;wsp:rsid wsp:val=&quot;001A706D&quot;/&gt;&lt;wsp:rsid wsp:val=&quot;001A71EB&quot;/&gt;&lt;wsp:rsid wsp:val=&quot;001A72EE&quot;/&gt;&lt;wsp:rsid wsp:val=&quot;001A7821&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999&quot;/&gt;&lt;wsp:rsid wsp:val=&quot;001B1C7B&quot;/&gt;&lt;wsp:rsid wsp:val=&quot;001B1F17&quot;/&gt;&lt;wsp:rsid wsp:val=&quot;001B1F29&quot;/&gt;&lt;wsp:rsid wsp:val=&quot;001B2085&quot;/&gt;&lt;wsp:rsid wsp:val=&quot;001B26EE&quot;/&gt;&lt;wsp:rsid wsp:val=&quot;001B2993&quot;/&gt;&lt;wsp:rsid wsp:val=&quot;001B2DF5&quot;/&gt;&lt;wsp:rsid wsp:val=&quot;001B343E&quot;/&gt;&lt;wsp:rsid wsp:val=&quot;001B3754&quot;/&gt;&lt;wsp:rsid wsp:val=&quot;001B4398&quot;/&gt;&lt;wsp:rsid wsp:val=&quot;001B4938&quot;/&gt;&lt;wsp:rsid wsp:val=&quot;001B4AAD&quot;/&gt;&lt;wsp:rsid wsp:val=&quot;001B4E2D&quot;/&gt;&lt;wsp:rsid wsp:val=&quot;001B5176&quot;/&gt;&lt;wsp:rsid wsp:val=&quot;001B519B&quot;/&gt;&lt;wsp:rsid wsp:val=&quot;001B5332&quot;/&gt;&lt;wsp:rsid wsp:val=&quot;001B53B3&quot;/&gt;&lt;wsp:rsid wsp:val=&quot;001B54E9&quot;/&gt;&lt;wsp:rsid wsp:val=&quot;001B5F67&quot;/&gt;&lt;wsp:rsid wsp:val=&quot;001B6306&quot;/&gt;&lt;wsp:rsid wsp:val=&quot;001B645A&quot;/&gt;&lt;wsp:rsid wsp:val=&quot;001B6488&quot;/&gt;&lt;wsp:rsid wsp:val=&quot;001B6C77&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E60&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64C2&quot;/&gt;&lt;wsp:rsid wsp:val=&quot;001C6C6C&quot;/&gt;&lt;wsp:rsid wsp:val=&quot;001C7185&quot;/&gt;&lt;wsp:rsid wsp:val=&quot;001C76FC&quot;/&gt;&lt;wsp:rsid wsp:val=&quot;001C7AB6&quot;/&gt;&lt;wsp:rsid wsp:val=&quot;001C7F47&quot;/&gt;&lt;wsp:rsid wsp:val=&quot;001D006C&quot;/&gt;&lt;wsp:rsid wsp:val=&quot;001D017C&quot;/&gt;&lt;wsp:rsid wsp:val=&quot;001D02FA&quot;/&gt;&lt;wsp:rsid wsp:val=&quot;001D0447&quot;/&gt;&lt;wsp:rsid wsp:val=&quot;001D0578&quot;/&gt;&lt;wsp:rsid wsp:val=&quot;001D0593&quot;/&gt;&lt;wsp:rsid wsp:val=&quot;001D0C3F&quot;/&gt;&lt;wsp:rsid wsp:val=&quot;001D1258&quot;/&gt;&lt;wsp:rsid wsp:val=&quot;001D13B0&quot;/&gt;&lt;wsp:rsid wsp:val=&quot;001D1673&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41D&quot;/&gt;&lt;wsp:rsid wsp:val=&quot;001D3555&quot;/&gt;&lt;wsp:rsid wsp:val=&quot;001D39CD&quot;/&gt;&lt;wsp:rsid wsp:val=&quot;001D3A25&quot;/&gt;&lt;wsp:rsid wsp:val=&quot;001D3C68&quot;/&gt;&lt;wsp:rsid wsp:val=&quot;001D4315&quot;/&gt;&lt;wsp:rsid wsp:val=&quot;001D43C0&quot;/&gt;&lt;wsp:rsid wsp:val=&quot;001D46EB&quot;/&gt;&lt;wsp:rsid wsp:val=&quot;001D4875&quot;/&gt;&lt;wsp:rsid wsp:val=&quot;001D492D&quot;/&gt;&lt;wsp:rsid wsp:val=&quot;001D4969&quot;/&gt;&lt;wsp:rsid wsp:val=&quot;001D4AF0&quot;/&gt;&lt;wsp:rsid wsp:val=&quot;001D4F24&quot;/&gt;&lt;wsp:rsid wsp:val=&quot;001D506F&quot;/&gt;&lt;wsp:rsid wsp:val=&quot;001D53DC&quot;/&gt;&lt;wsp:rsid wsp:val=&quot;001D57BC&quot;/&gt;&lt;wsp:rsid wsp:val=&quot;001D5BA2&quot;/&gt;&lt;wsp:rsid wsp:val=&quot;001D6581&quot;/&gt;&lt;wsp:rsid wsp:val=&quot;001D6E61&quot;/&gt;&lt;wsp:rsid wsp:val=&quot;001D6F30&quot;/&gt;&lt;wsp:rsid wsp:val=&quot;001D6F9A&quot;/&gt;&lt;wsp:rsid wsp:val=&quot;001D7260&quot;/&gt;&lt;wsp:rsid wsp:val=&quot;001D7816&quot;/&gt;&lt;wsp:rsid wsp:val=&quot;001D7B96&quot;/&gt;&lt;wsp:rsid wsp:val=&quot;001D7CA8&quot;/&gt;&lt;wsp:rsid wsp:val=&quot;001D7F8C&quot;/&gt;&lt;wsp:rsid wsp:val=&quot;001D7FE2&quot;/&gt;&lt;wsp:rsid wsp:val=&quot;001E01C0&quot;/&gt;&lt;wsp:rsid wsp:val=&quot;001E022E&quot;/&gt;&lt;wsp:rsid wsp:val=&quot;001E0774&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0B4&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76&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2AF&quot;/&gt;&lt;wsp:rsid wsp:val=&quot;001F04C3&quot;/&gt;&lt;wsp:rsid wsp:val=&quot;001F0546&quot;/&gt;&lt;wsp:rsid wsp:val=&quot;001F0BCC&quot;/&gt;&lt;wsp:rsid wsp:val=&quot;001F0C47&quot;/&gt;&lt;wsp:rsid wsp:val=&quot;001F0DDF&quot;/&gt;&lt;wsp:rsid wsp:val=&quot;001F0E4E&quot;/&gt;&lt;wsp:rsid wsp:val=&quot;001F125F&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6E6&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377&quot;/&gt;&lt;wsp:rsid wsp:val=&quot;001F6408&quot;/&gt;&lt;wsp:rsid wsp:val=&quot;001F644E&quot;/&gt;&lt;wsp:rsid wsp:val=&quot;001F6682&quot;/&gt;&lt;wsp:rsid wsp:val=&quot;001F6E45&quot;/&gt;&lt;wsp:rsid wsp:val=&quot;001F71EA&quot;/&gt;&lt;wsp:rsid wsp:val=&quot;001F728B&quot;/&gt;&lt;wsp:rsid wsp:val=&quot;001F72A1&quot;/&gt;&lt;wsp:rsid wsp:val=&quot;001F7317&quot;/&gt;&lt;wsp:rsid wsp:val=&quot;001F7456&quot;/&gt;&lt;wsp:rsid wsp:val=&quot;001F74FD&quot;/&gt;&lt;wsp:rsid wsp:val=&quot;001F771E&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32A&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0A6&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074&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4D8&quot;/&gt;&lt;wsp:rsid wsp:val=&quot;00213706&quot;/&gt;&lt;wsp:rsid wsp:val=&quot;00213851&quot;/&gt;&lt;wsp:rsid wsp:val=&quot;00213FF2&quot;/&gt;&lt;wsp:rsid wsp:val=&quot;00214416&quot;/&gt;&lt;wsp:rsid wsp:val=&quot;00214E0D&quot;/&gt;&lt;wsp:rsid wsp:val=&quot;0021521A&quot;/&gt;&lt;wsp:rsid wsp:val=&quot;0021586D&quot;/&gt;&lt;wsp:rsid wsp:val=&quot;00215BD7&quot;/&gt;&lt;wsp:rsid wsp:val=&quot;002161EE&quot;/&gt;&lt;wsp:rsid wsp:val=&quot;00216226&quot;/&gt;&lt;wsp:rsid wsp:val=&quot;002162EA&quot;/&gt;&lt;wsp:rsid wsp:val=&quot;002165F9&quot;/&gt;&lt;wsp:rsid wsp:val=&quot;00216685&quot;/&gt;&lt;wsp:rsid wsp:val=&quot;00216B17&quot;/&gt;&lt;wsp:rsid wsp:val=&quot;00216BBF&quot;/&gt;&lt;wsp:rsid wsp:val=&quot;00216E47&quot;/&gt;&lt;wsp:rsid wsp:val=&quot;00216FED&quot;/&gt;&lt;wsp:rsid wsp:val=&quot;00217135&quot;/&gt;&lt;wsp:rsid wsp:val=&quot;0021737B&quot;/&gt;&lt;wsp:rsid wsp:val=&quot;0021772A&quot;/&gt;&lt;wsp:rsid wsp:val=&quot;00217CE8&quot;/&gt;&lt;wsp:rsid wsp:val=&quot;0022000C&quot;/&gt;&lt;wsp:rsid wsp:val=&quot;002202EC&quot;/&gt;&lt;wsp:rsid wsp:val=&quot;002204ED&quot;/&gt;&lt;wsp:rsid wsp:val=&quot;00220E92&quot;/&gt;&lt;wsp:rsid wsp:val=&quot;00221067&quot;/&gt;&lt;wsp:rsid wsp:val=&quot;002211DD&quot;/&gt;&lt;wsp:rsid wsp:val=&quot;0022135D&quot;/&gt;&lt;wsp:rsid wsp:val=&quot;002213CD&quot;/&gt;&lt;wsp:rsid wsp:val=&quot;00221B93&quot;/&gt;&lt;wsp:rsid wsp:val=&quot;00221CEB&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9B&quot;/&gt;&lt;wsp:rsid wsp:val=&quot;00224C25&quot;/&gt;&lt;wsp:rsid wsp:val=&quot;00225161&quot;/&gt;&lt;wsp:rsid wsp:val=&quot;00225219&quot;/&gt;&lt;wsp:rsid wsp:val=&quot;00225BC3&quot;/&gt;&lt;wsp:rsid wsp:val=&quot;00225BEB&quot;/&gt;&lt;wsp:rsid wsp:val=&quot;0022657F&quot;/&gt;&lt;wsp:rsid wsp:val=&quot;002269A7&quot;/&gt;&lt;wsp:rsid wsp:val=&quot;00226BD3&quot;/&gt;&lt;wsp:rsid wsp:val=&quot;00226F21&quot;/&gt;&lt;wsp:rsid wsp:val=&quot;00226FCE&quot;/&gt;&lt;wsp:rsid wsp:val=&quot;0022735A&quot;/&gt;&lt;wsp:rsid wsp:val=&quot;002275A8&quot;/&gt;&lt;wsp:rsid wsp:val=&quot;00227873&quot;/&gt;&lt;wsp:rsid wsp:val=&quot;002279D2&quot;/&gt;&lt;wsp:rsid wsp:val=&quot;00227C3A&quot;/&gt;&lt;wsp:rsid wsp:val=&quot;00227E6C&quot;/&gt;&lt;wsp:rsid wsp:val=&quot;00227F9E&quot;/&gt;&lt;wsp:rsid wsp:val=&quot;00230040&quot;/&gt;&lt;wsp:rsid wsp:val=&quot;002300E1&quot;/&gt;&lt;wsp:rsid wsp:val=&quot;002305EF&quot;/&gt;&lt;wsp:rsid wsp:val=&quot;00230806&quot;/&gt;&lt;wsp:rsid wsp:val=&quot;00230944&quot;/&gt;&lt;wsp:rsid wsp:val=&quot;002309DA&quot;/&gt;&lt;wsp:rsid wsp:val=&quot;00230AD3&quot;/&gt;&lt;wsp:rsid wsp:val=&quot;00230BB1&quot;/&gt;&lt;wsp:rsid wsp:val=&quot;0023101D&quot;/&gt;&lt;wsp:rsid wsp:val=&quot;002313B5&quot;/&gt;&lt;wsp:rsid wsp:val=&quot;002314EE&quot;/&gt;&lt;wsp:rsid wsp:val=&quot;002315D8&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CE1&quot;/&gt;&lt;wsp:rsid wsp:val=&quot;00234D9F&quot;/&gt;&lt;wsp:rsid wsp:val=&quot;00234E0D&quot;/&gt;&lt;wsp:rsid wsp:val=&quot;002351CB&quot;/&gt;&lt;wsp:rsid wsp:val=&quot;00235581&quot;/&gt;&lt;wsp:rsid wsp:val=&quot;00235698&quot;/&gt;&lt;wsp:rsid wsp:val=&quot;00235724&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37D78&quot;/&gt;&lt;wsp:rsid wsp:val=&quot;002409A7&quot;/&gt;&lt;wsp:rsid wsp:val=&quot;00240A69&quot;/&gt;&lt;wsp:rsid wsp:val=&quot;00240B7D&quot;/&gt;&lt;wsp:rsid wsp:val=&quot;00240DB9&quot;/&gt;&lt;wsp:rsid wsp:val=&quot;00240F76&quot;/&gt;&lt;wsp:rsid wsp:val=&quot;0024103F&quot;/&gt;&lt;wsp:rsid wsp:val=&quot;00241C7B&quot;/&gt;&lt;wsp:rsid wsp:val=&quot;002421F2&quot;/&gt;&lt;wsp:rsid wsp:val=&quot;0024276C&quot;/&gt;&lt;wsp:rsid wsp:val=&quot;00242783&quot;/&gt;&lt;wsp:rsid wsp:val=&quot;00242B2A&quot;/&gt;&lt;wsp:rsid wsp:val=&quot;00242CAE&quot;/&gt;&lt;wsp:rsid wsp:val=&quot;00242E0E&quot;/&gt;&lt;wsp:rsid wsp:val=&quot;00243ACD&quot;/&gt;&lt;wsp:rsid wsp:val=&quot;00243DCC&quot;/&gt;&lt;wsp:rsid wsp:val=&quot;00243ED0&quot;/&gt;&lt;wsp:rsid wsp:val=&quot;002443C2&quot;/&gt;&lt;wsp:rsid wsp:val=&quot;00244606&quot;/&gt;&lt;wsp:rsid wsp:val=&quot;00244924&quot;/&gt;&lt;wsp:rsid wsp:val=&quot;002452BE&quot;/&gt;&lt;wsp:rsid wsp:val=&quot;002452F9&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718B&quot;/&gt;&lt;wsp:rsid wsp:val=&quot;002471AB&quot;/&gt;&lt;wsp:rsid wsp:val=&quot;0024785A&quot;/&gt;&lt;wsp:rsid wsp:val=&quot;00247C82&quot;/&gt;&lt;wsp:rsid wsp:val=&quot;00247D8E&quot;/&gt;&lt;wsp:rsid wsp:val=&quot;00247DD1&quot;/&gt;&lt;wsp:rsid wsp:val=&quot;00250A54&quot;/&gt;&lt;wsp:rsid wsp:val=&quot;00250CD0&quot;/&gt;&lt;wsp:rsid wsp:val=&quot;00250D9C&quot;/&gt;&lt;wsp:rsid wsp:val=&quot;00250E53&quot;/&gt;&lt;wsp:rsid wsp:val=&quot;00251117&quot;/&gt;&lt;wsp:rsid wsp:val=&quot;002512A9&quot;/&gt;&lt;wsp:rsid wsp:val=&quot;0025169E&quot;/&gt;&lt;wsp:rsid wsp:val=&quot;00251929&quot;/&gt;&lt;wsp:rsid wsp:val=&quot;00251CA5&quot;/&gt;&lt;wsp:rsid wsp:val=&quot;00251F5E&quot;/&gt;&lt;wsp:rsid wsp:val=&quot;002521CC&quot;/&gt;&lt;wsp:rsid wsp:val=&quot;002522FF&quot;/&gt;&lt;wsp:rsid wsp:val=&quot;002529EB&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A98&quot;/&gt;&lt;wsp:rsid wsp:val=&quot;00254D49&quot;/&gt;&lt;wsp:rsid wsp:val=&quot;00254D76&quot;/&gt;&lt;wsp:rsid wsp:val=&quot;002553F3&quot;/&gt;&lt;wsp:rsid wsp:val=&quot;00255C71&quot;/&gt;&lt;wsp:rsid wsp:val=&quot;00255C73&quot;/&gt;&lt;wsp:rsid wsp:val=&quot;00255D42&quot;/&gt;&lt;wsp:rsid wsp:val=&quot;00256F02&quot;/&gt;&lt;wsp:rsid wsp:val=&quot;002571C8&quot;/&gt;&lt;wsp:rsid wsp:val=&quot;002572F1&quot;/&gt;&lt;wsp:rsid wsp:val=&quot;002574B6&quot;/&gt;&lt;wsp:rsid wsp:val=&quot;002575F0&quot;/&gt;&lt;wsp:rsid wsp:val=&quot;00257A62&quot;/&gt;&lt;wsp:rsid wsp:val=&quot;00257CB5&quot;/&gt;&lt;wsp:rsid wsp:val=&quot;00260156&quot;/&gt;&lt;wsp:rsid wsp:val=&quot;0026037C&quot;/&gt;&lt;wsp:rsid wsp:val=&quot;0026075E&quot;/&gt;&lt;wsp:rsid wsp:val=&quot;00260E03&quot;/&gt;&lt;wsp:rsid wsp:val=&quot;00260FAD&quot;/&gt;&lt;wsp:rsid wsp:val=&quot;002612A1&quot;/&gt;&lt;wsp:rsid wsp:val=&quot;00261559&quot;/&gt;&lt;wsp:rsid wsp:val=&quot;00261A63&quot;/&gt;&lt;wsp:rsid wsp:val=&quot;00261D05&quot;/&gt;&lt;wsp:rsid wsp:val=&quot;00262085&quot;/&gt;&lt;wsp:rsid wsp:val=&quot;002622E3&quot;/&gt;&lt;wsp:rsid wsp:val=&quot;002623AC&quot;/&gt;&lt;wsp:rsid wsp:val=&quot;002623DA&quot;/&gt;&lt;wsp:rsid wsp:val=&quot;00262648&quot;/&gt;&lt;wsp:rsid wsp:val=&quot;00262979&quot;/&gt;&lt;wsp:rsid wsp:val=&quot;00262A27&quot;/&gt;&lt;wsp:rsid wsp:val=&quot;00262BAD&quot;/&gt;&lt;wsp:rsid wsp:val=&quot;00262CEB&quot;/&gt;&lt;wsp:rsid wsp:val=&quot;00262E69&quot;/&gt;&lt;wsp:rsid wsp:val=&quot;00263038&quot;/&gt;&lt;wsp:rsid wsp:val=&quot;0026395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165&quot;/&gt;&lt;wsp:rsid wsp:val=&quot;00266210&quot;/&gt;&lt;wsp:rsid wsp:val=&quot;00266427&quot;/&gt;&lt;wsp:rsid wsp:val=&quot;00267026&quot;/&gt;&lt;wsp:rsid wsp:val=&quot;0026716C&quot;/&gt;&lt;wsp:rsid wsp:val=&quot;002672D7&quot;/&gt;&lt;wsp:rsid wsp:val=&quot;00267959&quot;/&gt;&lt;wsp:rsid wsp:val=&quot;00267D2F&quot;/&gt;&lt;wsp:rsid wsp:val=&quot;00267E95&quot;/&gt;&lt;wsp:rsid wsp:val=&quot;00270C63&quot;/&gt;&lt;wsp:rsid wsp:val=&quot;00270C70&quot;/&gt;&lt;wsp:rsid wsp:val=&quot;00270C98&quot;/&gt;&lt;wsp:rsid wsp:val=&quot;00270E57&quot;/&gt;&lt;wsp:rsid wsp:val=&quot;002716B1&quot;/&gt;&lt;wsp:rsid wsp:val=&quot;00271738&quot;/&gt;&lt;wsp:rsid wsp:val=&quot;0027193C&quot;/&gt;&lt;wsp:rsid wsp:val=&quot;00271B1E&quot;/&gt;&lt;wsp:rsid wsp:val=&quot;00271EEF&quot;/&gt;&lt;wsp:rsid wsp:val=&quot;0027242C&quot;/&gt;&lt;wsp:rsid wsp:val=&quot;00272439&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4E68&quot;/&gt;&lt;wsp:rsid wsp:val=&quot;00275435&quot;/&gt;&lt;wsp:rsid wsp:val=&quot;00275464&quot;/&gt;&lt;wsp:rsid wsp:val=&quot;0027568B&quot;/&gt;&lt;wsp:rsid wsp:val=&quot;002756D5&quot;/&gt;&lt;wsp:rsid wsp:val=&quot;002758B1&quot;/&gt;&lt;wsp:rsid wsp:val=&quot;00275CB2&quot;/&gt;&lt;wsp:rsid wsp:val=&quot;00276001&quot;/&gt;&lt;wsp:rsid wsp:val=&quot;002764FB&quot;/&gt;&lt;wsp:rsid wsp:val=&quot;00276BEE&quot;/&gt;&lt;wsp:rsid wsp:val=&quot;00276EFA&quot;/&gt;&lt;wsp:rsid wsp:val=&quot;002774DF&quot;/&gt;&lt;wsp:rsid wsp:val=&quot;00277AF3&quot;/&gt;&lt;wsp:rsid wsp:val=&quot;00277E66&quot;/&gt;&lt;wsp:rsid wsp:val=&quot;002801E2&quot;/&gt;&lt;wsp:rsid wsp:val=&quot;0028052D&quot;/&gt;&lt;wsp:rsid wsp:val=&quot;00280684&quot;/&gt;&lt;wsp:rsid wsp:val=&quot;00280706&quot;/&gt;&lt;wsp:rsid wsp:val=&quot;0028073A&quot;/&gt;&lt;wsp:rsid wsp:val=&quot;00280851&quot;/&gt;&lt;wsp:rsid wsp:val=&quot;00280960&quot;/&gt;&lt;wsp:rsid wsp:val=&quot;00280D6E&quot;/&gt;&lt;wsp:rsid wsp:val=&quot;00281166&quot;/&gt;&lt;wsp:rsid wsp:val=&quot;002825CE&quot;/&gt;&lt;wsp:rsid wsp:val=&quot;002826D0&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489&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254&quot;/&gt;&lt;wsp:rsid wsp:val=&quot;0029035E&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44CA&quot;/&gt;&lt;wsp:rsid wsp:val=&quot;00294722&quot;/&gt;&lt;wsp:rsid wsp:val=&quot;00294AB1&quot;/&gt;&lt;wsp:rsid wsp:val=&quot;00295018&quot;/&gt;&lt;wsp:rsid wsp:val=&quot;00295226&quot;/&gt;&lt;wsp:rsid wsp:val=&quot;00295372&quot;/&gt;&lt;wsp:rsid wsp:val=&quot;0029548C&quot;/&gt;&lt;wsp:rsid wsp:val=&quot;00295539&quot;/&gt;&lt;wsp:rsid wsp:val=&quot;00295F1C&quot;/&gt;&lt;wsp:rsid wsp:val=&quot;0029636B&quot;/&gt;&lt;wsp:rsid wsp:val=&quot;002963EC&quot;/&gt;&lt;wsp:rsid wsp:val=&quot;002965C5&quot;/&gt;&lt;wsp:rsid wsp:val=&quot;00296E40&quot;/&gt;&lt;wsp:rsid wsp:val=&quot;00296FD8&quot;/&gt;&lt;wsp:rsid wsp:val=&quot;0029743A&quot;/&gt;&lt;wsp:rsid wsp:val=&quot;00297499&quot;/&gt;&lt;wsp:rsid wsp:val=&quot;002974AA&quot;/&gt;&lt;wsp:rsid wsp:val=&quot;00297749&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CA8&quot;/&gt;&lt;wsp:rsid wsp:val=&quot;002A4E20&quot;/&gt;&lt;wsp:rsid wsp:val=&quot;002A523D&quot;/&gt;&lt;wsp:rsid wsp:val=&quot;002A5488&quot;/&gt;&lt;wsp:rsid wsp:val=&quot;002A56E5&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0F4&quot;/&gt;&lt;wsp:rsid wsp:val=&quot;002B0232&quot;/&gt;&lt;wsp:rsid wsp:val=&quot;002B0322&quot;/&gt;&lt;wsp:rsid wsp:val=&quot;002B0343&quot;/&gt;&lt;wsp:rsid wsp:val=&quot;002B03D8&quot;/&gt;&lt;wsp:rsid wsp:val=&quot;002B049E&quot;/&gt;&lt;wsp:rsid wsp:val=&quot;002B07BF&quot;/&gt;&lt;wsp:rsid wsp:val=&quot;002B0805&quot;/&gt;&lt;wsp:rsid wsp:val=&quot;002B09C7&quot;/&gt;&lt;wsp:rsid wsp:val=&quot;002B0C99&quot;/&gt;&lt;wsp:rsid wsp:val=&quot;002B0EDA&quot;/&gt;&lt;wsp:rsid wsp:val=&quot;002B10F9&quot;/&gt;&lt;wsp:rsid wsp:val=&quot;002B19CC&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64C&quot;/&gt;&lt;wsp:rsid wsp:val=&quot;002B5976&quot;/&gt;&lt;wsp:rsid wsp:val=&quot;002B5A52&quot;/&gt;&lt;wsp:rsid wsp:val=&quot;002B6397&quot;/&gt;&lt;wsp:rsid wsp:val=&quot;002B64FE&quot;/&gt;&lt;wsp:rsid wsp:val=&quot;002B651D&quot;/&gt;&lt;wsp:rsid wsp:val=&quot;002B6890&quot;/&gt;&lt;wsp:rsid wsp:val=&quot;002B694E&quot;/&gt;&lt;wsp:rsid wsp:val=&quot;002B6A54&quot;/&gt;&lt;wsp:rsid wsp:val=&quot;002B6C2C&quot;/&gt;&lt;wsp:rsid wsp:val=&quot;002B7095&quot;/&gt;&lt;wsp:rsid wsp:val=&quot;002C04C2&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11F&quot;/&gt;&lt;wsp:rsid wsp:val=&quot;002C33D3&quot;/&gt;&lt;wsp:rsid wsp:val=&quot;002C36D3&quot;/&gt;&lt;wsp:rsid wsp:val=&quot;002C379F&quot;/&gt;&lt;wsp:rsid wsp:val=&quot;002C3AE4&quot;/&gt;&lt;wsp:rsid wsp:val=&quot;002C3C99&quot;/&gt;&lt;wsp:rsid wsp:val=&quot;002C3E89&quot;/&gt;&lt;wsp:rsid wsp:val=&quot;002C4602&quot;/&gt;&lt;wsp:rsid wsp:val=&quot;002C499F&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9F3&quot;/&gt;&lt;wsp:rsid wsp:val=&quot;002D6B9D&quot;/&gt;&lt;wsp:rsid wsp:val=&quot;002D6C69&quot;/&gt;&lt;wsp:rsid wsp:val=&quot;002D7058&quot;/&gt;&lt;wsp:rsid wsp:val=&quot;002D7077&quot;/&gt;&lt;wsp:rsid wsp:val=&quot;002D772F&quot;/&gt;&lt;wsp:rsid wsp:val=&quot;002D7833&quot;/&gt;&lt;wsp:rsid wsp:val=&quot;002E018E&quot;/&gt;&lt;wsp:rsid wsp:val=&quot;002E03E6&quot;/&gt;&lt;wsp:rsid wsp:val=&quot;002E047C&quot;/&gt;&lt;wsp:rsid wsp:val=&quot;002E04F0&quot;/&gt;&lt;wsp:rsid wsp:val=&quot;002E0661&quot;/&gt;&lt;wsp:rsid wsp:val=&quot;002E086B&quot;/&gt;&lt;wsp:rsid wsp:val=&quot;002E0D41&quot;/&gt;&lt;wsp:rsid wsp:val=&quot;002E0E94&quot;/&gt;&lt;wsp:rsid wsp:val=&quot;002E1009&quot;/&gt;&lt;wsp:rsid wsp:val=&quot;002E16BC&quot;/&gt;&lt;wsp:rsid wsp:val=&quot;002E1941&quot;/&gt;&lt;wsp:rsid wsp:val=&quot;002E1BD8&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732&quot;/&gt;&lt;wsp:rsid wsp:val=&quot;002E38A5&quot;/&gt;&lt;wsp:rsid wsp:val=&quot;002E38B7&quot;/&gt;&lt;wsp:rsid wsp:val=&quot;002E485E&quot;/&gt;&lt;wsp:rsid wsp:val=&quot;002E4B7B&quot;/&gt;&lt;wsp:rsid wsp:val=&quot;002E4C0E&quot;/&gt;&lt;wsp:rsid wsp:val=&quot;002E501A&quot;/&gt;&lt;wsp:rsid wsp:val=&quot;002E550C&quot;/&gt;&lt;wsp:rsid wsp:val=&quot;002E58E1&quot;/&gt;&lt;wsp:rsid wsp:val=&quot;002E5BDD&quot;/&gt;&lt;wsp:rsid wsp:val=&quot;002E5C56&quot;/&gt;&lt;wsp:rsid wsp:val=&quot;002E6162&quot;/&gt;&lt;wsp:rsid wsp:val=&quot;002E679D&quot;/&gt;&lt;wsp:rsid wsp:val=&quot;002E70AC&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846&quot;/&gt;&lt;wsp:rsid wsp:val=&quot;002F0ADB&quot;/&gt;&lt;wsp:rsid wsp:val=&quot;002F13AA&quot;/&gt;&lt;wsp:rsid wsp:val=&quot;002F15C7&quot;/&gt;&lt;wsp:rsid wsp:val=&quot;002F1BBA&quot;/&gt;&lt;wsp:rsid wsp:val=&quot;002F23FC&quot;/&gt;&lt;wsp:rsid wsp:val=&quot;002F2AE0&quot;/&gt;&lt;wsp:rsid wsp:val=&quot;002F2F8B&quot;/&gt;&lt;wsp:rsid wsp:val=&quot;002F3390&quot;/&gt;&lt;wsp:rsid wsp:val=&quot;002F3AAA&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859&quot;/&gt;&lt;wsp:rsid wsp:val=&quot;00300FC7&quot;/&gt;&lt;wsp:rsid wsp:val=&quot;00301074&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7C6&quot;/&gt;&lt;wsp:rsid wsp:val=&quot;0030621C&quot;/&gt;&lt;wsp:rsid wsp:val=&quot;00306306&quot;/&gt;&lt;wsp:rsid wsp:val=&quot;003065FB&quot;/&gt;&lt;wsp:rsid wsp:val=&quot;00306C47&quot;/&gt;&lt;wsp:rsid wsp:val=&quot;00307B27&quot;/&gt;&lt;wsp:rsid wsp:val=&quot;00307F28&quot;/&gt;&lt;wsp:rsid wsp:val=&quot;003101DC&quot;/&gt;&lt;wsp:rsid wsp:val=&quot;0031035A&quot;/&gt;&lt;wsp:rsid wsp:val=&quot;00310CC6&quot;/&gt;&lt;wsp:rsid wsp:val=&quot;00311642&quot;/&gt;&lt;wsp:rsid wsp:val=&quot;00311728&quot;/&gt;&lt;wsp:rsid wsp:val=&quot;00311761&quot;/&gt;&lt;wsp:rsid wsp:val=&quot;00311941&quot;/&gt;&lt;wsp:rsid wsp:val=&quot;00312064&quot;/&gt;&lt;wsp:rsid wsp:val=&quot;003121B8&quot;/&gt;&lt;wsp:rsid wsp:val=&quot;00312EB5&quot;/&gt;&lt;wsp:rsid wsp:val=&quot;0031347D&quot;/&gt;&lt;wsp:rsid wsp:val=&quot;003137A0&quot;/&gt;&lt;wsp:rsid wsp:val=&quot;003137ED&quot;/&gt;&lt;wsp:rsid wsp:val=&quot;00313C4F&quot;/&gt;&lt;wsp:rsid wsp:val=&quot;00314176&quot;/&gt;&lt;wsp:rsid wsp:val=&quot;003141C2&quot;/&gt;&lt;wsp:rsid wsp:val=&quot;00314629&quot;/&gt;&lt;wsp:rsid wsp:val=&quot;003150EA&quot;/&gt;&lt;wsp:rsid wsp:val=&quot;0031599D&quot;/&gt;&lt;wsp:rsid wsp:val=&quot;00315DF0&quot;/&gt;&lt;wsp:rsid wsp:val=&quot;00315F72&quot;/&gt;&lt;wsp:rsid wsp:val=&quot;00316072&quot;/&gt;&lt;wsp:rsid wsp:val=&quot;003160FB&quot;/&gt;&lt;wsp:rsid wsp:val=&quot;00316265&quot;/&gt;&lt;wsp:rsid wsp:val=&quot;00316C58&quot;/&gt;&lt;wsp:rsid wsp:val=&quot;00316E07&quot;/&gt;&lt;wsp:rsid wsp:val=&quot;00316E46&quot;/&gt;&lt;wsp:rsid wsp:val=&quot;00317050&quot;/&gt;&lt;wsp:rsid wsp:val=&quot;00317884&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FAD&quot;/&gt;&lt;wsp:rsid wsp:val=&quot;003242C1&quot;/&gt;&lt;wsp:rsid wsp:val=&quot;00324731&quot;/&gt;&lt;wsp:rsid wsp:val=&quot;003249F8&quot;/&gt;&lt;wsp:rsid wsp:val=&quot;00324E47&quot;/&gt;&lt;wsp:rsid wsp:val=&quot;00324F6C&quot;/&gt;&lt;wsp:rsid wsp:val=&quot;00325C1C&quot;/&gt;&lt;wsp:rsid wsp:val=&quot;00325C6A&quot;/&gt;&lt;wsp:rsid wsp:val=&quot;00325C6E&quot;/&gt;&lt;wsp:rsid wsp:val=&quot;0032649F&quot;/&gt;&lt;wsp:rsid wsp:val=&quot;003265BE&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2980&quot;/&gt;&lt;wsp:rsid wsp:val=&quot;003329E9&quot;/&gt;&lt;wsp:rsid wsp:val=&quot;00333A53&quot;/&gt;&lt;wsp:rsid wsp:val=&quot;00333FB4&quot;/&gt;&lt;wsp:rsid wsp:val=&quot;00334799&quot;/&gt;&lt;wsp:rsid wsp:val=&quot;00335250&quot;/&gt;&lt;wsp:rsid wsp:val=&quot;0033588B&quot;/&gt;&lt;wsp:rsid wsp:val=&quot;0033592C&quot;/&gt;&lt;wsp:rsid wsp:val=&quot;00335E2A&quot;/&gt;&lt;wsp:rsid wsp:val=&quot;003360A3&quot;/&gt;&lt;wsp:rsid wsp:val=&quot;00336153&quot;/&gt;&lt;wsp:rsid wsp:val=&quot;00336225&quot;/&gt;&lt;wsp:rsid wsp:val=&quot;00336780&quot;/&gt;&lt;wsp:rsid wsp:val=&quot;003367C5&quot;/&gt;&lt;wsp:rsid wsp:val=&quot;003370D3&quot;/&gt;&lt;wsp:rsid wsp:val=&quot;003378A3&quot;/&gt;&lt;wsp:rsid wsp:val=&quot;00337A57&quot;/&gt;&lt;wsp:rsid wsp:val=&quot;00337B32&quot;/&gt;&lt;wsp:rsid wsp:val=&quot;00337C71&quot;/&gt;&lt;wsp:rsid wsp:val=&quot;00337F8B&quot;/&gt;&lt;wsp:rsid wsp:val=&quot;00340083&quot;/&gt;&lt;wsp:rsid wsp:val=&quot;00340305&quot;/&gt;&lt;wsp:rsid wsp:val=&quot;00340D85&quot;/&gt;&lt;wsp:rsid wsp:val=&quot;00340E16&quot;/&gt;&lt;wsp:rsid wsp:val=&quot;00340E58&quot;/&gt;&lt;wsp:rsid wsp:val=&quot;00340F47&quot;/&gt;&lt;wsp:rsid wsp:val=&quot;00340F94&quot;/&gt;&lt;wsp:rsid wsp:val=&quot;00341087&quot;/&gt;&lt;wsp:rsid wsp:val=&quot;003413A1&quot;/&gt;&lt;wsp:rsid wsp:val=&quot;00341840&quot;/&gt;&lt;wsp:rsid wsp:val=&quot;00341CDF&quot;/&gt;&lt;wsp:rsid wsp:val=&quot;0034243C&quot;/&gt;&lt;wsp:rsid wsp:val=&quot;00342440&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6BAD&quot;/&gt;&lt;wsp:rsid wsp:val=&quot;003471DC&quot;/&gt;&lt;wsp:rsid wsp:val=&quot;0034745C&quot;/&gt;&lt;wsp:rsid wsp:val=&quot;00347C8D&quot;/&gt;&lt;wsp:rsid wsp:val=&quot;00347F2E&quot;/&gt;&lt;wsp:rsid wsp:val=&quot;00350186&quot;/&gt;&lt;wsp:rsid wsp:val=&quot;0035025F&quot;/&gt;&lt;wsp:rsid wsp:val=&quot;003503F4&quot;/&gt;&lt;wsp:rsid wsp:val=&quot;0035041A&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828&quot;/&gt;&lt;wsp:rsid wsp:val=&quot;00352952&quot;/&gt;&lt;wsp:rsid wsp:val=&quot;00352A91&quot;/&gt;&lt;wsp:rsid wsp:val=&quot;00352CC9&quot;/&gt;&lt;wsp:rsid wsp:val=&quot;00352D80&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97E&quot;/&gt;&lt;wsp:rsid wsp:val=&quot;003621A7&quot;/&gt;&lt;wsp:rsid wsp:val=&quot;0036262C&quot;/&gt;&lt;wsp:rsid wsp:val=&quot;00362A2B&quot;/&gt;&lt;wsp:rsid wsp:val=&quot;00362C5A&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0CE&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FD7&quot;/&gt;&lt;wsp:rsid wsp:val=&quot;003734F9&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E60&quot;/&gt;&lt;wsp:rsid wsp:val=&quot;0037709A&quot;/&gt;&lt;wsp:rsid wsp:val=&quot;00377146&quot;/&gt;&lt;wsp:rsid wsp:val=&quot;00377397&quot;/&gt;&lt;wsp:rsid wsp:val=&quot;003774FD&quot;/&gt;&lt;wsp:rsid wsp:val=&quot;003775BD&quot;/&gt;&lt;wsp:rsid wsp:val=&quot;003800CA&quot;/&gt;&lt;wsp:rsid wsp:val=&quot;003802CD&quot;/&gt;&lt;wsp:rsid wsp:val=&quot;0038084F&quot;/&gt;&lt;wsp:rsid wsp:val=&quot;00380892&quot;/&gt;&lt;wsp:rsid wsp:val=&quot;00381079&quot;/&gt;&lt;wsp:rsid wsp:val=&quot;00381685&quot;/&gt;&lt;wsp:rsid wsp:val=&quot;00381918&quot;/&gt;&lt;wsp:rsid wsp:val=&quot;003821E7&quot;/&gt;&lt;wsp:rsid wsp:val=&quot;0038227A&quot;/&gt;&lt;wsp:rsid wsp:val=&quot;00382390&quot;/&gt;&lt;wsp:rsid wsp:val=&quot;0038245B&quot;/&gt;&lt;wsp:rsid wsp:val=&quot;003827B3&quot;/&gt;&lt;wsp:rsid wsp:val=&quot;00382903&quot;/&gt;&lt;wsp:rsid wsp:val=&quot;00382DE6&quot;/&gt;&lt;wsp:rsid wsp:val=&quot;003833FD&quot;/&gt;&lt;wsp:rsid wsp:val=&quot;00383483&quot;/&gt;&lt;wsp:rsid wsp:val=&quot;00383D4B&quot;/&gt;&lt;wsp:rsid wsp:val=&quot;00383DDB&quot;/&gt;&lt;wsp:rsid wsp:val=&quot;00383F0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493&quot;/&gt;&lt;wsp:rsid wsp:val=&quot;00386A15&quot;/&gt;&lt;wsp:rsid wsp:val=&quot;00386B71&quot;/&gt;&lt;wsp:rsid wsp:val=&quot;00386EB4&quot;/&gt;&lt;wsp:rsid wsp:val=&quot;0038702D&quot;/&gt;&lt;wsp:rsid wsp:val=&quot;003870BC&quot;/&gt;&lt;wsp:rsid wsp:val=&quot;0038732E&quot;/&gt;&lt;wsp:rsid wsp:val=&quot;0038762C&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049&quot;/&gt;&lt;wsp:rsid wsp:val=&quot;00392649&quot;/&gt;&lt;wsp:rsid wsp:val=&quot;003926BE&quot;/&gt;&lt;wsp:rsid wsp:val=&quot;00392C9B&quot;/&gt;&lt;wsp:rsid wsp:val=&quot;00392DB8&quot;/&gt;&lt;wsp:rsid wsp:val=&quot;00392E8F&quot;/&gt;&lt;wsp:rsid wsp:val=&quot;0039383E&quot;/&gt;&lt;wsp:rsid wsp:val=&quot;00393B78&quot;/&gt;&lt;wsp:rsid wsp:val=&quot;00393E7D&quot;/&gt;&lt;wsp:rsid wsp:val=&quot;0039419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35&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C47&quot;/&gt;&lt;wsp:rsid wsp:val=&quot;003A0EB1&quot;/&gt;&lt;wsp:rsid wsp:val=&quot;003A0FA6&quot;/&gt;&lt;wsp:rsid wsp:val=&quot;003A1135&quot;/&gt;&lt;wsp:rsid wsp:val=&quot;003A1341&quot;/&gt;&lt;wsp:rsid wsp:val=&quot;003A162C&quot;/&gt;&lt;wsp:rsid wsp:val=&quot;003A19E0&quot;/&gt;&lt;wsp:rsid wsp:val=&quot;003A1DD5&quot;/&gt;&lt;wsp:rsid wsp:val=&quot;003A1ED9&quot;/&gt;&lt;wsp:rsid wsp:val=&quot;003A200A&quot;/&gt;&lt;wsp:rsid wsp:val=&quot;003A2019&quot;/&gt;&lt;wsp:rsid wsp:val=&quot;003A2041&quot;/&gt;&lt;wsp:rsid wsp:val=&quot;003A28DF&quot;/&gt;&lt;wsp:rsid wsp:val=&quot;003A2D39&quot;/&gt;&lt;wsp:rsid wsp:val=&quot;003A2EBA&quot;/&gt;&lt;wsp:rsid wsp:val=&quot;003A2FA0&quot;/&gt;&lt;wsp:rsid wsp:val=&quot;003A2FE7&quot;/&gt;&lt;wsp:rsid wsp:val=&quot;003A31D6&quot;/&gt;&lt;wsp:rsid wsp:val=&quot;003A392F&quot;/&gt;&lt;wsp:rsid wsp:val=&quot;003A3A27&quot;/&gt;&lt;wsp:rsid wsp:val=&quot;003A42BB&quot;/&gt;&lt;wsp:rsid wsp:val=&quot;003A44E3&quot;/&gt;&lt;wsp:rsid wsp:val=&quot;003A45FB&quot;/&gt;&lt;wsp:rsid wsp:val=&quot;003A48FC&quot;/&gt;&lt;wsp:rsid wsp:val=&quot;003A4D59&quot;/&gt;&lt;wsp:rsid wsp:val=&quot;003A4E82&quot;/&gt;&lt;wsp:rsid wsp:val=&quot;003A5167&quot;/&gt;&lt;wsp:rsid wsp:val=&quot;003A57FE&quot;/&gt;&lt;wsp:rsid wsp:val=&quot;003A590E&quot;/&gt;&lt;wsp:rsid wsp:val=&quot;003A593C&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1C3&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0F0&quot;/&gt;&lt;wsp:rsid wsp:val=&quot;003B21B1&quot;/&gt;&lt;wsp:rsid wsp:val=&quot;003B293A&quot;/&gt;&lt;wsp:rsid wsp:val=&quot;003B2B79&quot;/&gt;&lt;wsp:rsid wsp:val=&quot;003B2C93&quot;/&gt;&lt;wsp:rsid wsp:val=&quot;003B31F9&quot;/&gt;&lt;wsp:rsid wsp:val=&quot;003B3A03&quot;/&gt;&lt;wsp:rsid wsp:val=&quot;003B429B&quot;/&gt;&lt;wsp:rsid wsp:val=&quot;003B4465&quot;/&gt;&lt;wsp:rsid wsp:val=&quot;003B4482&quot;/&gt;&lt;wsp:rsid wsp:val=&quot;003B4B48&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5B2&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805&quot;/&gt;&lt;wsp:rsid wsp:val=&quot;003C2872&quot;/&gt;&lt;wsp:rsid wsp:val=&quot;003C2B4A&quot;/&gt;&lt;wsp:rsid wsp:val=&quot;003C2C9D&quot;/&gt;&lt;wsp:rsid wsp:val=&quot;003C302B&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5E6E&quot;/&gt;&lt;wsp:rsid wsp:val=&quot;003C6580&quot;/&gt;&lt;wsp:rsid wsp:val=&quot;003C7459&quot;/&gt;&lt;wsp:rsid wsp:val=&quot;003C74CC&quot;/&gt;&lt;wsp:rsid wsp:val=&quot;003C78C0&quot;/&gt;&lt;wsp:rsid wsp:val=&quot;003C79A4&quot;/&gt;&lt;wsp:rsid wsp:val=&quot;003C7D16&quot;/&gt;&lt;wsp:rsid wsp:val=&quot;003D04C1&quot;/&gt;&lt;wsp:rsid wsp:val=&quot;003D09DA&quot;/&gt;&lt;wsp:rsid wsp:val=&quot;003D0A97&quot;/&gt;&lt;wsp:rsid wsp:val=&quot;003D0B5A&quot;/&gt;&lt;wsp:rsid wsp:val=&quot;003D0D75&quot;/&gt;&lt;wsp:rsid wsp:val=&quot;003D0E68&quot;/&gt;&lt;wsp:rsid wsp:val=&quot;003D124C&quot;/&gt;&lt;wsp:rsid wsp:val=&quot;003D1982&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D57&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9E8&quot;/&gt;&lt;wsp:rsid wsp:val=&quot;003E018C&quot;/&gt;&lt;wsp:rsid wsp:val=&quot;003E0563&quot;/&gt;&lt;wsp:rsid wsp:val=&quot;003E0877&quot;/&gt;&lt;wsp:rsid wsp:val=&quot;003E089F&quot;/&gt;&lt;wsp:rsid wsp:val=&quot;003E0ADB&quot;/&gt;&lt;wsp:rsid wsp:val=&quot;003E0CE4&quot;/&gt;&lt;wsp:rsid wsp:val=&quot;003E0E67&quot;/&gt;&lt;wsp:rsid wsp:val=&quot;003E1049&quot;/&gt;&lt;wsp:rsid wsp:val=&quot;003E1304&quot;/&gt;&lt;wsp:rsid wsp:val=&quot;003E1748&quot;/&gt;&lt;wsp:rsid wsp:val=&quot;003E1CF4&quot;/&gt;&lt;wsp:rsid wsp:val=&quot;003E240A&quot;/&gt;&lt;wsp:rsid wsp:val=&quot;003E2719&quot;/&gt;&lt;wsp:rsid wsp:val=&quot;003E2772&quot;/&gt;&lt;wsp:rsid wsp:val=&quot;003E284D&quot;/&gt;&lt;wsp:rsid wsp:val=&quot;003E2B7D&quot;/&gt;&lt;wsp:rsid wsp:val=&quot;003E2BF4&quot;/&gt;&lt;wsp:rsid wsp:val=&quot;003E2E52&quot;/&gt;&lt;wsp:rsid wsp:val=&quot;003E31BF&quot;/&gt;&lt;wsp:rsid wsp:val=&quot;003E34E1&quot;/&gt;&lt;wsp:rsid wsp:val=&quot;003E3524&quot;/&gt;&lt;wsp:rsid wsp:val=&quot;003E38F6&quot;/&gt;&lt;wsp:rsid wsp:val=&quot;003E3C5B&quot;/&gt;&lt;wsp:rsid wsp:val=&quot;003E3D11&quot;/&gt;&lt;wsp:rsid wsp:val=&quot;003E3D95&quot;/&gt;&lt;wsp:rsid wsp:val=&quot;003E40B3&quot;/&gt;&lt;wsp:rsid wsp:val=&quot;003E40C9&quot;/&gt;&lt;wsp:rsid wsp:val=&quot;003E4CDB&quot;/&gt;&lt;wsp:rsid wsp:val=&quot;003E4E26&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947&quot;/&gt;&lt;wsp:rsid wsp:val=&quot;003F1B6D&quot;/&gt;&lt;wsp:rsid wsp:val=&quot;003F1C48&quot;/&gt;&lt;wsp:rsid wsp:val=&quot;003F1CB3&quot;/&gt;&lt;wsp:rsid wsp:val=&quot;003F1D27&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865&quot;/&gt;&lt;wsp:rsid wsp:val=&quot;003F4933&quot;/&gt;&lt;wsp:rsid wsp:val=&quot;003F4977&quot;/&gt;&lt;wsp:rsid wsp:val=&quot;003F4E1C&quot;/&gt;&lt;wsp:rsid wsp:val=&quot;003F4E39&quot;/&gt;&lt;wsp:rsid wsp:val=&quot;003F536B&quot;/&gt;&lt;wsp:rsid wsp:val=&quot;003F586D&quot;/&gt;&lt;wsp:rsid wsp:val=&quot;003F59A7&quot;/&gt;&lt;wsp:rsid wsp:val=&quot;003F60EF&quot;/&gt;&lt;wsp:rsid wsp:val=&quot;003F6217&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231&quot;/&gt;&lt;wsp:rsid wsp:val=&quot;00400427&quot;/&gt;&lt;wsp:rsid wsp:val=&quot;00400E9A&quot;/&gt;&lt;wsp:rsid wsp:val=&quot;004010CF&quot;/&gt;&lt;wsp:rsid wsp:val=&quot;004012FA&quot;/&gt;&lt;wsp:rsid wsp:val=&quot;00401612&quot;/&gt;&lt;wsp:rsid wsp:val=&quot;004017C6&quot;/&gt;&lt;wsp:rsid wsp:val=&quot;004024AB&quot;/&gt;&lt;wsp:rsid wsp:val=&quot;00402E1D&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F4B&quot;/&gt;&lt;wsp:rsid wsp:val=&quot;00406FBD&quot;/&gt;&lt;wsp:rsid wsp:val=&quot;00407186&quot;/&gt;&lt;wsp:rsid wsp:val=&quot;004073B0&quot;/&gt;&lt;wsp:rsid wsp:val=&quot;00407612&quot;/&gt;&lt;wsp:rsid wsp:val=&quot;00407A66&quot;/&gt;&lt;wsp:rsid wsp:val=&quot;00407B9C&quot;/&gt;&lt;wsp:rsid wsp:val=&quot;00407C9E&quot;/&gt;&lt;wsp:rsid wsp:val=&quot;0041029D&quot;/&gt;&lt;wsp:rsid wsp:val=&quot;00410306&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69A&quot;/&gt;&lt;wsp:rsid wsp:val=&quot;00413CE9&quot;/&gt;&lt;wsp:rsid wsp:val=&quot;00413E02&quot;/&gt;&lt;wsp:rsid wsp:val=&quot;00414129&quot;/&gt;&lt;wsp:rsid wsp:val=&quot;004145AE&quot;/&gt;&lt;wsp:rsid wsp:val=&quot;00414EA2&quot;/&gt;&lt;wsp:rsid wsp:val=&quot;0041577E&quot;/&gt;&lt;wsp:rsid wsp:val=&quot;004157F6&quot;/&gt;&lt;wsp:rsid wsp:val=&quot;004159D3&quot;/&gt;&lt;wsp:rsid wsp:val=&quot;00415A14&quot;/&gt;&lt;wsp:rsid wsp:val=&quot;00415A76&quot;/&gt;&lt;wsp:rsid wsp:val=&quot;0041616C&quot;/&gt;&lt;wsp:rsid wsp:val=&quot;0041620F&quot;/&gt;&lt;wsp:rsid wsp:val=&quot;0041653E&quot;/&gt;&lt;wsp:rsid wsp:val=&quot;00416845&quot;/&gt;&lt;wsp:rsid wsp:val=&quot;00416968&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98&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47D&quot;/&gt;&lt;wsp:rsid wsp:val=&quot;00424C34&quot;/&gt;&lt;wsp:rsid wsp:val=&quot;004250B3&quot;/&gt;&lt;wsp:rsid wsp:val=&quot;00425476&quot;/&gt;&lt;wsp:rsid wsp:val=&quot;00425771&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6E30&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BAC&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417D&quot;/&gt;&lt;wsp:rsid wsp:val=&quot;004342E4&quot;/&gt;&lt;wsp:rsid wsp:val=&quot;0043441F&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1C9&quot;/&gt;&lt;wsp:rsid wsp:val=&quot;00436A3B&quot;/&gt;&lt;wsp:rsid wsp:val=&quot;00436CA7&quot;/&gt;&lt;wsp:rsid wsp:val=&quot;00436CDA&quot;/&gt;&lt;wsp:rsid wsp:val=&quot;00437027&quot;/&gt;&lt;wsp:rsid wsp:val=&quot;004370C7&quot;/&gt;&lt;wsp:rsid wsp:val=&quot;004371AB&quot;/&gt;&lt;wsp:rsid wsp:val=&quot;004402A7&quot;/&gt;&lt;wsp:rsid wsp:val=&quot;0044035D&quot;/&gt;&lt;wsp:rsid wsp:val=&quot;00440EA5&quot;/&gt;&lt;wsp:rsid wsp:val=&quot;004412B0&quot;/&gt;&lt;wsp:rsid wsp:val=&quot;0044131C&quot;/&gt;&lt;wsp:rsid wsp:val=&quot;0044142F&quot;/&gt;&lt;wsp:rsid wsp:val=&quot;00441D11&quot;/&gt;&lt;wsp:rsid wsp:val=&quot;004423B8&quot;/&gt;&lt;wsp:rsid wsp:val=&quot;004425C2&quot;/&gt;&lt;wsp:rsid wsp:val=&quot;00442710&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06E&quot;/&gt;&lt;wsp:rsid wsp:val=&quot;004502EB&quot;/&gt;&lt;wsp:rsid wsp:val=&quot;00450778&quot;/&gt;&lt;wsp:rsid wsp:val=&quot;00450D3B&quot;/&gt;&lt;wsp:rsid wsp:val=&quot;004518D5&quot;/&gt;&lt;wsp:rsid wsp:val=&quot;004519BF&quot;/&gt;&lt;wsp:rsid wsp:val=&quot;00451B06&quot;/&gt;&lt;wsp:rsid wsp:val=&quot;00451BEB&quot;/&gt;&lt;wsp:rsid wsp:val=&quot;00451C54&quot;/&gt;&lt;wsp:rsid wsp:val=&quot;004525E6&quot;/&gt;&lt;wsp:rsid wsp:val=&quot;004527C0&quot;/&gt;&lt;wsp:rsid wsp:val=&quot;004534A7&quot;/&gt;&lt;wsp:rsid wsp:val=&quot;00453871&quot;/&gt;&lt;wsp:rsid wsp:val=&quot;00453DEF&quot;/&gt;&lt;wsp:rsid wsp:val=&quot;00453E84&quot;/&gt;&lt;wsp:rsid wsp:val=&quot;00453F94&quot;/&gt;&lt;wsp:rsid wsp:val=&quot;004543E4&quot;/&gt;&lt;wsp:rsid wsp:val=&quot;004548E5&quot;/&gt;&lt;wsp:rsid wsp:val=&quot;00454984&quot;/&gt;&lt;wsp:rsid wsp:val=&quot;00454F08&quot;/&gt;&lt;wsp:rsid wsp:val=&quot;00455105&quot;/&gt;&lt;wsp:rsid wsp:val=&quot;00455440&quot;/&gt;&lt;wsp:rsid wsp:val=&quot;00455705&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73&quot;/&gt;&lt;wsp:rsid wsp:val=&quot;00457CAA&quot;/&gt;&lt;wsp:rsid wsp:val=&quot;00457FB9&quot;/&gt;&lt;wsp:rsid wsp:val=&quot;004600CA&quot;/&gt;&lt;wsp:rsid wsp:val=&quot;0046026D&quot;/&gt;&lt;wsp:rsid wsp:val=&quot;0046027A&quot;/&gt;&lt;wsp:rsid wsp:val=&quot;004605CC&quot;/&gt;&lt;wsp:rsid wsp:val=&quot;0046072D&quot;/&gt;&lt;wsp:rsid wsp:val=&quot;00460894&quot;/&gt;&lt;wsp:rsid wsp:val=&quot;00460921&quot;/&gt;&lt;wsp:rsid wsp:val=&quot;00460958&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513&quot;/&gt;&lt;wsp:rsid wsp:val=&quot;00464880&quot;/&gt;&lt;wsp:rsid wsp:val=&quot;00464919&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1AA&quot;/&gt;&lt;wsp:rsid wsp:val=&quot;0047294D&quot;/&gt;&lt;wsp:rsid wsp:val=&quot;00472ACB&quot;/&gt;&lt;wsp:rsid wsp:val=&quot;004734A1&quot;/&gt;&lt;wsp:rsid wsp:val=&quot;0047355C&quot;/&gt;&lt;wsp:rsid wsp:val=&quot;004737D8&quot;/&gt;&lt;wsp:rsid wsp:val=&quot;00473F5F&quot;/&gt;&lt;wsp:rsid wsp:val=&quot;0047410D&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3F1&quot;/&gt;&lt;wsp:rsid wsp:val=&quot;004765CE&quot;/&gt;&lt;wsp:rsid wsp:val=&quot;00476734&quot;/&gt;&lt;wsp:rsid wsp:val=&quot;00476747&quot;/&gt;&lt;wsp:rsid wsp:val=&quot;00476D8B&quot;/&gt;&lt;wsp:rsid wsp:val=&quot;00476EAE&quot;/&gt;&lt;wsp:rsid wsp:val=&quot;00476EBA&quot;/&gt;&lt;wsp:rsid wsp:val=&quot;00476FC5&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454&quot;/&gt;&lt;wsp:rsid wsp:val=&quot;004847D3&quot;/&gt;&lt;wsp:rsid wsp:val=&quot;0048490F&quot;/&gt;&lt;wsp:rsid wsp:val=&quot;00484C46&quot;/&gt;&lt;wsp:rsid wsp:val=&quot;00485969&quot;/&gt;&lt;wsp:rsid wsp:val=&quot;0048598C&quot;/&gt;&lt;wsp:rsid wsp:val=&quot;00485BE4&quot;/&gt;&lt;wsp:rsid wsp:val=&quot;00485C9E&quot;/&gt;&lt;wsp:rsid wsp:val=&quot;00485E8A&quot;/&gt;&lt;wsp:rsid wsp:val=&quot;00485FEB&quot;/&gt;&lt;wsp:rsid wsp:val=&quot;00485FF8&quot;/&gt;&lt;wsp:rsid wsp:val=&quot;0048620B&quot;/&gt;&lt;wsp:rsid wsp:val=&quot;004862DE&quot;/&gt;&lt;wsp:rsid wsp:val=&quot;0048637C&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C34&quot;/&gt;&lt;wsp:rsid wsp:val=&quot;00494D5B&quot;/&gt;&lt;wsp:rsid wsp:val=&quot;00494E75&quot;/&gt;&lt;wsp:rsid wsp:val=&quot;00495071&quot;/&gt;&lt;wsp:rsid wsp:val=&quot;00495227&quot;/&gt;&lt;wsp:rsid wsp:val=&quot;004961DB&quot;/&gt;&lt;wsp:rsid wsp:val=&quot;004962B6&quot;/&gt;&lt;wsp:rsid wsp:val=&quot;00496483&quot;/&gt;&lt;wsp:rsid wsp:val=&quot;0049653E&quot;/&gt;&lt;wsp:rsid wsp:val=&quot;00496BAB&quot;/&gt;&lt;wsp:rsid wsp:val=&quot;00496BEF&quot;/&gt;&lt;wsp:rsid wsp:val=&quot;004970A1&quot;/&gt;&lt;wsp:rsid wsp:val=&quot;0049792C&quot;/&gt;&lt;wsp:rsid wsp:val=&quot;0049798B&quot;/&gt;&lt;wsp:rsid wsp:val=&quot;00497BD3&quot;/&gt;&lt;wsp:rsid wsp:val=&quot;00497F24&quot;/&gt;&lt;wsp:rsid wsp:val=&quot;00497F2F&quot;/&gt;&lt;wsp:rsid wsp:val=&quot;004A01E1&quot;/&gt;&lt;wsp:rsid wsp:val=&quot;004A09A7&quot;/&gt;&lt;wsp:rsid wsp:val=&quot;004A0E00&quot;/&gt;&lt;wsp:rsid wsp:val=&quot;004A1403&quot;/&gt;&lt;wsp:rsid wsp:val=&quot;004A15F7&quot;/&gt;&lt;wsp:rsid wsp:val=&quot;004A1600&quot;/&gt;&lt;wsp:rsid wsp:val=&quot;004A17D4&quot;/&gt;&lt;wsp:rsid wsp:val=&quot;004A1956&quot;/&gt;&lt;wsp:rsid wsp:val=&quot;004A1B20&quot;/&gt;&lt;wsp:rsid wsp:val=&quot;004A201F&quot;/&gt;&lt;wsp:rsid wsp:val=&quot;004A2130&quot;/&gt;&lt;wsp:rsid wsp:val=&quot;004A23B8&quot;/&gt;&lt;wsp:rsid wsp:val=&quot;004A23C0&quot;/&gt;&lt;wsp:rsid wsp:val=&quot;004A23F9&quot;/&gt;&lt;wsp:rsid wsp:val=&quot;004A28D4&quot;/&gt;&lt;wsp:rsid wsp:val=&quot;004A2908&quot;/&gt;&lt;wsp:rsid wsp:val=&quot;004A2B3D&quot;/&gt;&lt;wsp:rsid wsp:val=&quot;004A2BE1&quot;/&gt;&lt;wsp:rsid wsp:val=&quot;004A2E44&quot;/&gt;&lt;wsp:rsid wsp:val=&quot;004A30F7&quot;/&gt;&lt;wsp:rsid wsp:val=&quot;004A31F1&quot;/&gt;&lt;wsp:rsid wsp:val=&quot;004A338B&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16A&quot;/&gt;&lt;wsp:rsid wsp:val=&quot;004A65F8&quot;/&gt;&lt;wsp:rsid wsp:val=&quot;004A66D4&quot;/&gt;&lt;wsp:rsid wsp:val=&quot;004A6EAC&quot;/&gt;&lt;wsp:rsid wsp:val=&quot;004A705C&quot;/&gt;&lt;wsp:rsid wsp:val=&quot;004A717D&quot;/&gt;&lt;wsp:rsid wsp:val=&quot;004A7276&quot;/&gt;&lt;wsp:rsid wsp:val=&quot;004A72DE&quot;/&gt;&lt;wsp:rsid wsp:val=&quot;004A78BC&quot;/&gt;&lt;wsp:rsid wsp:val=&quot;004A7943&quot;/&gt;&lt;wsp:rsid wsp:val=&quot;004A7EE7&quot;/&gt;&lt;wsp:rsid wsp:val=&quot;004A7FB0&quot;/&gt;&lt;wsp:rsid wsp:val=&quot;004B067B&quot;/&gt;&lt;wsp:rsid wsp:val=&quot;004B06EF&quot;/&gt;&lt;wsp:rsid wsp:val=&quot;004B0706&quot;/&gt;&lt;wsp:rsid wsp:val=&quot;004B0787&quot;/&gt;&lt;wsp:rsid wsp:val=&quot;004B0823&quot;/&gt;&lt;wsp:rsid wsp:val=&quot;004B0A36&quot;/&gt;&lt;wsp:rsid wsp:val=&quot;004B1313&quot;/&gt;&lt;wsp:rsid wsp:val=&quot;004B169E&quot;/&gt;&lt;wsp:rsid wsp:val=&quot;004B1B53&quot;/&gt;&lt;wsp:rsid wsp:val=&quot;004B1C42&quot;/&gt;&lt;wsp:rsid wsp:val=&quot;004B1FFC&quot;/&gt;&lt;wsp:rsid wsp:val=&quot;004B232C&quot;/&gt;&lt;wsp:rsid wsp:val=&quot;004B2700&quot;/&gt;&lt;wsp:rsid wsp:val=&quot;004B2B31&quot;/&gt;&lt;wsp:rsid wsp:val=&quot;004B2C33&quot;/&gt;&lt;wsp:rsid wsp:val=&quot;004B2CDB&quot;/&gt;&lt;wsp:rsid wsp:val=&quot;004B2D76&quot;/&gt;&lt;wsp:rsid wsp:val=&quot;004B30DE&quot;/&gt;&lt;wsp:rsid wsp:val=&quot;004B385B&quot;/&gt;&lt;wsp:rsid wsp:val=&quot;004B3C3F&quot;/&gt;&lt;wsp:rsid wsp:val=&quot;004B43D3&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C4E&quot;/&gt;&lt;wsp:rsid wsp:val=&quot;004C2F01&quot;/&gt;&lt;wsp:rsid wsp:val=&quot;004C2F96&quot;/&gt;&lt;wsp:rsid wsp:val=&quot;004C3472&quot;/&gt;&lt;wsp:rsid wsp:val=&quot;004C34CF&quot;/&gt;&lt;wsp:rsid wsp:val=&quot;004C34E8&quot;/&gt;&lt;wsp:rsid wsp:val=&quot;004C3C51&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83F&quot;/&gt;&lt;wsp:rsid wsp:val=&quot;004C6915&quot;/&gt;&lt;wsp:rsid wsp:val=&quot;004C6ABD&quot;/&gt;&lt;wsp:rsid wsp:val=&quot;004C6D25&quot;/&gt;&lt;wsp:rsid wsp:val=&quot;004C6E58&quot;/&gt;&lt;wsp:rsid wsp:val=&quot;004C6EED&quot;/&gt;&lt;wsp:rsid wsp:val=&quot;004C730E&quot;/&gt;&lt;wsp:rsid wsp:val=&quot;004C7739&quot;/&gt;&lt;wsp:rsid wsp:val=&quot;004C7A83&quot;/&gt;&lt;wsp:rsid wsp:val=&quot;004C7BDF&quot;/&gt;&lt;wsp:rsid wsp:val=&quot;004C7EFE&quot;/&gt;&lt;wsp:rsid wsp:val=&quot;004D0200&quot;/&gt;&lt;wsp:rsid wsp:val=&quot;004D0E42&quot;/&gt;&lt;wsp:rsid wsp:val=&quot;004D171F&quot;/&gt;&lt;wsp:rsid wsp:val=&quot;004D1A33&quot;/&gt;&lt;wsp:rsid wsp:val=&quot;004D1D64&quot;/&gt;&lt;wsp:rsid wsp:val=&quot;004D1DED&quot;/&gt;&lt;wsp:rsid wsp:val=&quot;004D2474&quot;/&gt;&lt;wsp:rsid wsp:val=&quot;004D24F2&quot;/&gt;&lt;wsp:rsid wsp:val=&quot;004D27C4&quot;/&gt;&lt;wsp:rsid wsp:val=&quot;004D27C9&quot;/&gt;&lt;wsp:rsid wsp:val=&quot;004D2B5A&quot;/&gt;&lt;wsp:rsid wsp:val=&quot;004D2E03&quot;/&gt;&lt;wsp:rsid wsp:val=&quot;004D2E1A&quot;/&gt;&lt;wsp:rsid wsp:val=&quot;004D2E57&quot;/&gt;&lt;wsp:rsid wsp:val=&quot;004D31C8&quot;/&gt;&lt;wsp:rsid wsp:val=&quot;004D320E&quot;/&gt;&lt;wsp:rsid wsp:val=&quot;004D3251&quot;/&gt;&lt;wsp:rsid wsp:val=&quot;004D34F4&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6CA&quot;/&gt;&lt;wsp:rsid wsp:val=&quot;004D5709&quot;/&gt;&lt;wsp:rsid wsp:val=&quot;004D58D1&quot;/&gt;&lt;wsp:rsid wsp:val=&quot;004D5F02&quot;/&gt;&lt;wsp:rsid wsp:val=&quot;004D68C0&quot;/&gt;&lt;wsp:rsid wsp:val=&quot;004D710C&quot;/&gt;&lt;wsp:rsid wsp:val=&quot;004D7448&quot;/&gt;&lt;wsp:rsid wsp:val=&quot;004D7570&quot;/&gt;&lt;wsp:rsid wsp:val=&quot;004E0033&quot;/&gt;&lt;wsp:rsid wsp:val=&quot;004E03BE&quot;/&gt;&lt;wsp:rsid wsp:val=&quot;004E05A5&quot;/&gt;&lt;wsp:rsid wsp:val=&quot;004E0619&quot;/&gt;&lt;wsp:rsid wsp:val=&quot;004E0BC8&quot;/&gt;&lt;wsp:rsid wsp:val=&quot;004E0CD0&quot;/&gt;&lt;wsp:rsid wsp:val=&quot;004E120F&quot;/&gt;&lt;wsp:rsid wsp:val=&quot;004E1260&quot;/&gt;&lt;wsp:rsid wsp:val=&quot;004E1609&quot;/&gt;&lt;wsp:rsid wsp:val=&quot;004E161B&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B3E&quot;/&gt;&lt;wsp:rsid wsp:val=&quot;004E2C41&quot;/&gt;&lt;wsp:rsid wsp:val=&quot;004E2E33&quot;/&gt;&lt;wsp:rsid wsp:val=&quot;004E2F51&quot;/&gt;&lt;wsp:rsid wsp:val=&quot;004E2F60&quot;/&gt;&lt;wsp:rsid wsp:val=&quot;004E3579&quot;/&gt;&lt;wsp:rsid wsp:val=&quot;004E3892&quot;/&gt;&lt;wsp:rsid wsp:val=&quot;004E3C20&quot;/&gt;&lt;wsp:rsid wsp:val=&quot;004E3FD8&quot;/&gt;&lt;wsp:rsid wsp:val=&quot;004E471C&quot;/&gt;&lt;wsp:rsid wsp:val=&quot;004E4754&quot;/&gt;&lt;wsp:rsid wsp:val=&quot;004E48A1&quot;/&gt;&lt;wsp:rsid wsp:val=&quot;004E5181&quot;/&gt;&lt;wsp:rsid wsp:val=&quot;004E534C&quot;/&gt;&lt;wsp:rsid wsp:val=&quot;004E53AE&quot;/&gt;&lt;wsp:rsid wsp:val=&quot;004E5449&quot;/&gt;&lt;wsp:rsid wsp:val=&quot;004E5AEA&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6EE&quot;/&gt;&lt;wsp:rsid wsp:val=&quot;004E7B7F&quot;/&gt;&lt;wsp:rsid wsp:val=&quot;004E7C1A&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3E2&quot;/&gt;&lt;wsp:rsid wsp:val=&quot;004F359A&quot;/&gt;&lt;wsp:rsid wsp:val=&quot;004F3DD1&quot;/&gt;&lt;wsp:rsid wsp:val=&quot;004F40F1&quot;/&gt;&lt;wsp:rsid wsp:val=&quot;004F4477&quot;/&gt;&lt;wsp:rsid wsp:val=&quot;004F456F&quot;/&gt;&lt;wsp:rsid wsp:val=&quot;004F4760&quot;/&gt;&lt;wsp:rsid wsp:val=&quot;004F497D&quot;/&gt;&lt;wsp:rsid wsp:val=&quot;004F4E04&quot;/&gt;&lt;wsp:rsid wsp:val=&quot;004F4E53&quot;/&gt;&lt;wsp:rsid wsp:val=&quot;004F4F06&quot;/&gt;&lt;wsp:rsid wsp:val=&quot;004F55BE&quot;/&gt;&lt;wsp:rsid wsp:val=&quot;004F58AB&quot;/&gt;&lt;wsp:rsid wsp:val=&quot;004F627A&quot;/&gt;&lt;wsp:rsid wsp:val=&quot;004F66FA&quot;/&gt;&lt;wsp:rsid wsp:val=&quot;004F67A9&quot;/&gt;&lt;wsp:rsid wsp:val=&quot;004F681F&quot;/&gt;&lt;wsp:rsid wsp:val=&quot;004F6AFE&quot;/&gt;&lt;wsp:rsid wsp:val=&quot;004F6F20&quot;/&gt;&lt;wsp:rsid wsp:val=&quot;004F7245&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4F7FC6&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2C&quot;/&gt;&lt;wsp:rsid wsp:val=&quot;00501577&quot;/&gt;&lt;wsp:rsid wsp:val=&quot;00501723&quot;/&gt;&lt;wsp:rsid wsp:val=&quot;00501A8C&quot;/&gt;&lt;wsp:rsid wsp:val=&quot;00501DEE&quot;/&gt;&lt;wsp:rsid wsp:val=&quot;00501F0D&quot;/&gt;&lt;wsp:rsid wsp:val=&quot;00502425&quot;/&gt;&lt;wsp:rsid wsp:val=&quot;005029A2&quot;/&gt;&lt;wsp:rsid wsp:val=&quot;005029FC&quot;/&gt;&lt;wsp:rsid wsp:val=&quot;00502D19&quot;/&gt;&lt;wsp:rsid wsp:val=&quot;00502FCA&quot;/&gt;&lt;wsp:rsid wsp:val=&quot;0050328D&quot;/&gt;&lt;wsp:rsid wsp:val=&quot;005035E7&quot;/&gt;&lt;wsp:rsid wsp:val=&quot;005038A7&quot;/&gt;&lt;wsp:rsid wsp:val=&quot;00503AA5&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35E&quot;/&gt;&lt;wsp:rsid wsp:val=&quot;00506571&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B25&quot;/&gt;&lt;wsp:rsid wsp:val=&quot;0051179B&quot;/&gt;&lt;wsp:rsid wsp:val=&quot;00511E67&quot;/&gt;&lt;wsp:rsid wsp:val=&quot;00511FB2&quot;/&gt;&lt;wsp:rsid wsp:val=&quot;00512086&quot;/&gt;&lt;wsp:rsid wsp:val=&quot;00512747&quot;/&gt;&lt;wsp:rsid wsp:val=&quot;00512B8F&quot;/&gt;&lt;wsp:rsid wsp:val=&quot;00512E1C&quot;/&gt;&lt;wsp:rsid wsp:val=&quot;005136B4&quot;/&gt;&lt;wsp:rsid wsp:val=&quot;00513C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0FE&quot;/&gt;&lt;wsp:rsid wsp:val=&quot;00515907&quot;/&gt;&lt;wsp:rsid wsp:val=&quot;0051591A&quot;/&gt;&lt;wsp:rsid wsp:val=&quot;00515E2B&quot;/&gt;&lt;wsp:rsid wsp:val=&quot;00516B96&quot;/&gt;&lt;wsp:rsid wsp:val=&quot;00516DD3&quot;/&gt;&lt;wsp:rsid wsp:val=&quot;005173A4&quot;/&gt;&lt;wsp:rsid wsp:val=&quot;0051770E&quot;/&gt;&lt;wsp:rsid wsp:val=&quot;00517B28&quot;/&gt;&lt;wsp:rsid wsp:val=&quot;0052001B&quot;/&gt;&lt;wsp:rsid wsp:val=&quot;00520423&quot;/&gt;&lt;wsp:rsid wsp:val=&quot;0052051E&quot;/&gt;&lt;wsp:rsid wsp:val=&quot;005205C8&quot;/&gt;&lt;wsp:rsid wsp:val=&quot;005217C4&quot;/&gt;&lt;wsp:rsid wsp:val=&quot;00521D65&quot;/&gt;&lt;wsp:rsid wsp:val=&quot;005221A4&quot;/&gt;&lt;wsp:rsid wsp:val=&quot;0052243B&quot;/&gt;&lt;wsp:rsid wsp:val=&quot;00522F19&quot;/&gt;&lt;wsp:rsid wsp:val=&quot;00522F77&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BBB&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184&quot;/&gt;&lt;wsp:rsid wsp:val=&quot;00530406&quot;/&gt;&lt;wsp:rsid wsp:val=&quot;0053058D&quot;/&gt;&lt;wsp:rsid wsp:val=&quot;00530AFD&quot;/&gt;&lt;wsp:rsid wsp:val=&quot;00530F11&quot;/&gt;&lt;wsp:rsid wsp:val=&quot;00530F7D&quot;/&gt;&lt;wsp:rsid wsp:val=&quot;0053173A&quot;/&gt;&lt;wsp:rsid wsp:val=&quot;00531746&quot;/&gt;&lt;wsp:rsid wsp:val=&quot;00531824&quot;/&gt;&lt;wsp:rsid wsp:val=&quot;00531AF4&quot;/&gt;&lt;wsp:rsid wsp:val=&quot;00531C01&quot;/&gt;&lt;wsp:rsid wsp:val=&quot;00531F71&quot;/&gt;&lt;wsp:rsid wsp:val=&quot;00532462&quot;/&gt;&lt;wsp:rsid wsp:val=&quot;00532486&quot;/&gt;&lt;wsp:rsid wsp:val=&quot;00532710&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357&quot;/&gt;&lt;wsp:rsid wsp:val=&quot;005347FB&quot;/&gt;&lt;wsp:rsid wsp:val=&quot;005349C5&quot;/&gt;&lt;wsp:rsid wsp:val=&quot;005349EB&quot;/&gt;&lt;wsp:rsid wsp:val=&quot;00534AA6&quot;/&gt;&lt;wsp:rsid wsp:val=&quot;00534C83&quot;/&gt;&lt;wsp:rsid wsp:val=&quot;00534DB1&quot;/&gt;&lt;wsp:rsid wsp:val=&quot;00535633&quot;/&gt;&lt;wsp:rsid wsp:val=&quot;00535A27&quot;/&gt;&lt;wsp:rsid wsp:val=&quot;0053637E&quot;/&gt;&lt;wsp:rsid wsp:val=&quot;005365F6&quot;/&gt;&lt;wsp:rsid wsp:val=&quot;00536625&quot;/&gt;&lt;wsp:rsid wsp:val=&quot;00536AEE&quot;/&gt;&lt;wsp:rsid wsp:val=&quot;00536D3C&quot;/&gt;&lt;wsp:rsid wsp:val=&quot;0053713E&quot;/&gt;&lt;wsp:rsid wsp:val=&quot;00537BE9&quot;/&gt;&lt;wsp:rsid wsp:val=&quot;00537E22&quot;/&gt;&lt;wsp:rsid wsp:val=&quot;00540147&quot;/&gt;&lt;wsp:rsid wsp:val=&quot;00540E6F&quot;/&gt;&lt;wsp:rsid wsp:val=&quot;00540EB6&quot;/&gt;&lt;wsp:rsid wsp:val=&quot;00540FF7&quot;/&gt;&lt;wsp:rsid wsp:val=&quot;00540FF9&quot;/&gt;&lt;wsp:rsid wsp:val=&quot;0054101A&quot;/&gt;&lt;wsp:rsid wsp:val=&quot;005417A0&quot;/&gt;&lt;wsp:rsid wsp:val=&quot;00541B6E&quot;/&gt;&lt;wsp:rsid wsp:val=&quot;00541E2B&quot;/&gt;&lt;wsp:rsid wsp:val=&quot;00542B39&quot;/&gt;&lt;wsp:rsid wsp:val=&quot;005436D7&quot;/&gt;&lt;wsp:rsid wsp:val=&quot;00543703&quot;/&gt;&lt;wsp:rsid wsp:val=&quot;005437F5&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EA&quot;/&gt;&lt;wsp:rsid wsp:val=&quot;00545C3D&quot;/&gt;&lt;wsp:rsid wsp:val=&quot;00545E6A&quot;/&gt;&lt;wsp:rsid wsp:val=&quot;00545FD7&quot;/&gt;&lt;wsp:rsid wsp:val=&quot;00546310&quot;/&gt;&lt;wsp:rsid wsp:val=&quot;005465E6&quot;/&gt;&lt;wsp:rsid wsp:val=&quot;00546738&quot;/&gt;&lt;wsp:rsid wsp:val=&quot;005467D6&quot;/&gt;&lt;wsp:rsid wsp:val=&quot;00546942&quot;/&gt;&lt;wsp:rsid wsp:val=&quot;00547123&quot;/&gt;&lt;wsp:rsid wsp:val=&quot;00547591&quot;/&gt;&lt;wsp:rsid wsp:val=&quot;005504D9&quot;/&gt;&lt;wsp:rsid wsp:val=&quot;00550B85&quot;/&gt;&lt;wsp:rsid wsp:val=&quot;00550BF1&quot;/&gt;&lt;wsp:rsid wsp:val=&quot;00550C80&quot;/&gt;&lt;wsp:rsid wsp:val=&quot;00550D6F&quot;/&gt;&lt;wsp:rsid wsp:val=&quot;00550E94&quot;/&gt;&lt;wsp:rsid wsp:val=&quot;005511B1&quot;/&gt;&lt;wsp:rsid wsp:val=&quot;00551B86&quot;/&gt;&lt;wsp:rsid wsp:val=&quot;00551E1E&quot;/&gt;&lt;wsp:rsid wsp:val=&quot;00551E52&quot;/&gt;&lt;wsp:rsid wsp:val=&quot;00552038&quot;/&gt;&lt;wsp:rsid wsp:val=&quot;0055233E&quot;/&gt;&lt;wsp:rsid wsp:val=&quot;00552569&quot;/&gt;&lt;wsp:rsid wsp:val=&quot;005526F2&quot;/&gt;&lt;wsp:rsid wsp:val=&quot;00552869&quot;/&gt;&lt;wsp:rsid wsp:val=&quot;00552A96&quot;/&gt;&lt;wsp:rsid wsp:val=&quot;00552C0F&quot;/&gt;&lt;wsp:rsid wsp:val=&quot;00552FF4&quot;/&gt;&lt;wsp:rsid wsp:val=&quot;005537EE&quot;/&gt;&lt;wsp:rsid wsp:val=&quot;00553F00&quot;/&gt;&lt;wsp:rsid wsp:val=&quot;0055410A&quot;/&gt;&lt;wsp:rsid wsp:val=&quot;005547B9&quot;/&gt;&lt;wsp:rsid wsp:val=&quot;005547CB&quot;/&gt;&lt;wsp:rsid wsp:val=&quot;00554DB6&quot;/&gt;&lt;wsp:rsid wsp:val=&quot;00554DF7&quot;/&gt;&lt;wsp:rsid wsp:val=&quot;005551B2&quot;/&gt;&lt;wsp:rsid wsp:val=&quot;00555675&quot;/&gt;&lt;wsp:rsid wsp:val=&quot;0055569E&quot;/&gt;&lt;wsp:rsid wsp:val=&quot;00555713&quot;/&gt;&lt;wsp:rsid wsp:val=&quot;00555772&quot;/&gt;&lt;wsp:rsid wsp:val=&quot;00555794&quot;/&gt;&lt;wsp:rsid wsp:val=&quot;00555AC0&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938&quot;/&gt;&lt;wsp:rsid wsp:val=&quot;00564E2D&quot;/&gt;&lt;wsp:rsid wsp:val=&quot;00564F02&quot;/&gt;&lt;wsp:rsid wsp:val=&quot;00565679&quot;/&gt;&lt;wsp:rsid wsp:val=&quot;00565F48&quot;/&gt;&lt;wsp:rsid wsp:val=&quot;0056675F&quot;/&gt;&lt;wsp:rsid wsp:val=&quot;00566AC7&quot;/&gt;&lt;wsp:rsid wsp:val=&quot;0056719E&quot;/&gt;&lt;wsp:rsid wsp:val=&quot;005701C5&quot;/&gt;&lt;wsp:rsid wsp:val=&quot;005703E3&quot;/&gt;&lt;wsp:rsid wsp:val=&quot;0057046D&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9CA&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2A7&quot;/&gt;&lt;wsp:rsid wsp:val=&quot;00574767&quot;/&gt;&lt;wsp:rsid wsp:val=&quot;00574886&quot;/&gt;&lt;wsp:rsid wsp:val=&quot;00574B86&quot;/&gt;&lt;wsp:rsid wsp:val=&quot;005753DB&quot;/&gt;&lt;wsp:rsid wsp:val=&quot;005755A4&quot;/&gt;&lt;wsp:rsid wsp:val=&quot;00575638&quot;/&gt;&lt;wsp:rsid wsp:val=&quot;005757AC&quot;/&gt;&lt;wsp:rsid wsp:val=&quot;005758BA&quot;/&gt;&lt;wsp:rsid wsp:val=&quot;00575956&quot;/&gt;&lt;wsp:rsid wsp:val=&quot;00575E27&quot;/&gt;&lt;wsp:rsid wsp:val=&quot;00575EC1&quot;/&gt;&lt;wsp:rsid wsp:val=&quot;005768C7&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47&quot;/&gt;&lt;wsp:rsid wsp:val=&quot;005834CE&quot;/&gt;&lt;wsp:rsid wsp:val=&quot;005836D0&quot;/&gt;&lt;wsp:rsid wsp:val=&quot;00583C6C&quot;/&gt;&lt;wsp:rsid wsp:val=&quot;00583E78&quot;/&gt;&lt;wsp:rsid wsp:val=&quot;00583F5E&quot;/&gt;&lt;wsp:rsid wsp:val=&quot;00584496&quot;/&gt;&lt;wsp:rsid wsp:val=&quot;00584D31&quot;/&gt;&lt;wsp:rsid wsp:val=&quot;00584DB8&quot;/&gt;&lt;wsp:rsid wsp:val=&quot;005854EF&quot;/&gt;&lt;wsp:rsid wsp:val=&quot;00585821&quot;/&gt;&lt;wsp:rsid wsp:val=&quot;00585932&quot;/&gt;&lt;wsp:rsid wsp:val=&quot;00585ADD&quot;/&gt;&lt;wsp:rsid wsp:val=&quot;00585C3A&quot;/&gt;&lt;wsp:rsid wsp:val=&quot;00586004&quot;/&gt;&lt;wsp:rsid wsp:val=&quot;0058628A&quot;/&gt;&lt;wsp:rsid wsp:val=&quot;005863AF&quot;/&gt;&lt;wsp:rsid wsp:val=&quot;005864E6&quot;/&gt;&lt;wsp:rsid wsp:val=&quot;00586897&quot;/&gt;&lt;wsp:rsid wsp:val=&quot;00587117&quot;/&gt;&lt;wsp:rsid wsp:val=&quot;0058759B&quot;/&gt;&lt;wsp:rsid wsp:val=&quot;0058764D&quot;/&gt;&lt;wsp:rsid wsp:val=&quot;005876F1&quot;/&gt;&lt;wsp:rsid wsp:val=&quot;00590203&quot;/&gt;&lt;wsp:rsid wsp:val=&quot;00590749&quot;/&gt;&lt;wsp:rsid wsp:val=&quot;00590BF6&quot;/&gt;&lt;wsp:rsid wsp:val=&quot;00591048&quot;/&gt;&lt;wsp:rsid wsp:val=&quot;00591777&quot;/&gt;&lt;wsp:rsid wsp:val=&quot;00591B9B&quot;/&gt;&lt;wsp:rsid wsp:val=&quot;00591B9C&quot;/&gt;&lt;wsp:rsid wsp:val=&quot;00592160&quot;/&gt;&lt;wsp:rsid wsp:val=&quot;0059231E&quot;/&gt;&lt;wsp:rsid wsp:val=&quot;005923C9&quot;/&gt;&lt;wsp:rsid wsp:val=&quot;005927CA&quot;/&gt;&lt;wsp:rsid wsp:val=&quot;0059284F&quot;/&gt;&lt;wsp:rsid wsp:val=&quot;00592CE8&quot;/&gt;&lt;wsp:rsid wsp:val=&quot;00593E31&quot;/&gt;&lt;wsp:rsid wsp:val=&quot;00594131&quot;/&gt;&lt;wsp:rsid wsp:val=&quot;005942B6&quot;/&gt;&lt;wsp:rsid wsp:val=&quot;005943C6&quot;/&gt;&lt;wsp:rsid wsp:val=&quot;0059485A&quot;/&gt;&lt;wsp:rsid wsp:val=&quot;005954F2&quot;/&gt;&lt;wsp:rsid wsp:val=&quot;00595777&quot;/&gt;&lt;wsp:rsid wsp:val=&quot;00595D68&quot;/&gt;&lt;wsp:rsid wsp:val=&quot;00595E99&quot;/&gt;&lt;wsp:rsid wsp:val=&quot;00596308&quot;/&gt;&lt;wsp:rsid wsp:val=&quot;005968C4&quot;/&gt;&lt;wsp:rsid wsp:val=&quot;005968F0&quot;/&gt;&lt;wsp:rsid wsp:val=&quot;00596A56&quot;/&gt;&lt;wsp:rsid wsp:val=&quot;00596CC1&quot;/&gt;&lt;wsp:rsid wsp:val=&quot;005970DB&quot;/&gt;&lt;wsp:rsid wsp:val=&quot;0059715B&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674&quot;/&gt;&lt;wsp:rsid wsp:val=&quot;005A46AA&quot;/&gt;&lt;wsp:rsid wsp:val=&quot;005A4999&quot;/&gt;&lt;wsp:rsid wsp:val=&quot;005A4E38&quot;/&gt;&lt;wsp:rsid wsp:val=&quot;005A4E39&quot;/&gt;&lt;wsp:rsid wsp:val=&quot;005A5008&quot;/&gt;&lt;wsp:rsid wsp:val=&quot;005A50CE&quot;/&gt;&lt;wsp:rsid wsp:val=&quot;005A588D&quot;/&gt;&lt;wsp:rsid wsp:val=&quot;005A59CF&quot;/&gt;&lt;wsp:rsid wsp:val=&quot;005A5AC1&quot;/&gt;&lt;wsp:rsid wsp:val=&quot;005A6441&quot;/&gt;&lt;wsp:rsid wsp:val=&quot;005A6A3A&quot;/&gt;&lt;wsp:rsid wsp:val=&quot;005A6B20&quot;/&gt;&lt;wsp:rsid wsp:val=&quot;005A6B41&quot;/&gt;&lt;wsp:rsid wsp:val=&quot;005A6FA1&quot;/&gt;&lt;wsp:rsid wsp:val=&quot;005A7F72&quot;/&gt;&lt;wsp:rsid wsp:val=&quot;005B00FD&quot;/&gt;&lt;wsp:rsid wsp:val=&quot;005B0814&quot;/&gt;&lt;wsp:rsid wsp:val=&quot;005B0AD4&quot;/&gt;&lt;wsp:rsid wsp:val=&quot;005B0BCD&quot;/&gt;&lt;wsp:rsid wsp:val=&quot;005B107A&quot;/&gt;&lt;wsp:rsid wsp:val=&quot;005B1367&quot;/&gt;&lt;wsp:rsid wsp:val=&quot;005B157F&quot;/&gt;&lt;wsp:rsid wsp:val=&quot;005B1C8E&quot;/&gt;&lt;wsp:rsid wsp:val=&quot;005B1EB5&quot;/&gt;&lt;wsp:rsid wsp:val=&quot;005B23B6&quot;/&gt;&lt;wsp:rsid wsp:val=&quot;005B2793&quot;/&gt;&lt;wsp:rsid wsp:val=&quot;005B2967&quot;/&gt;&lt;wsp:rsid wsp:val=&quot;005B2D4D&quot;/&gt;&lt;wsp:rsid wsp:val=&quot;005B2EB8&quot;/&gt;&lt;wsp:rsid wsp:val=&quot;005B3260&quot;/&gt;&lt;wsp:rsid wsp:val=&quot;005B34BD&quot;/&gt;&lt;wsp:rsid wsp:val=&quot;005B355C&quot;/&gt;&lt;wsp:rsid wsp:val=&quot;005B36EE&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5E06&quot;/&gt;&lt;wsp:rsid wsp:val=&quot;005B6477&quot;/&gt;&lt;wsp:rsid wsp:val=&quot;005B66A9&quot;/&gt;&lt;wsp:rsid wsp:val=&quot;005B66F3&quot;/&gt;&lt;wsp:rsid wsp:val=&quot;005B6C25&quot;/&gt;&lt;wsp:rsid wsp:val=&quot;005B6D91&quot;/&gt;&lt;wsp:rsid wsp:val=&quot;005B6F97&quot;/&gt;&lt;wsp:rsid wsp:val=&quot;005B6FAE&quot;/&gt;&lt;wsp:rsid wsp:val=&quot;005B703E&quot;/&gt;&lt;wsp:rsid wsp:val=&quot;005B70E8&quot;/&gt;&lt;wsp:rsid wsp:val=&quot;005B7389&quot;/&gt;&lt;wsp:rsid wsp:val=&quot;005B767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0FF&quot;/&gt;&lt;wsp:rsid wsp:val=&quot;005C44FE&quot;/&gt;&lt;wsp:rsid wsp:val=&quot;005C482A&quot;/&gt;&lt;wsp:rsid wsp:val=&quot;005C4B4D&quot;/&gt;&lt;wsp:rsid wsp:val=&quot;005C4DE3&quot;/&gt;&lt;wsp:rsid wsp:val=&quot;005C5183&quot;/&gt;&lt;wsp:rsid wsp:val=&quot;005C5379&quot;/&gt;&lt;wsp:rsid wsp:val=&quot;005C543D&quot;/&gt;&lt;wsp:rsid wsp:val=&quot;005C5656&quot;/&gt;&lt;wsp:rsid wsp:val=&quot;005C5849&quot;/&gt;&lt;wsp:rsid wsp:val=&quot;005C5985&quot;/&gt;&lt;wsp:rsid wsp:val=&quot;005C61E1&quot;/&gt;&lt;wsp:rsid wsp:val=&quot;005C71B0&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04C&quot;/&gt;&lt;wsp:rsid wsp:val=&quot;005D31D3&quot;/&gt;&lt;wsp:rsid wsp:val=&quot;005D37FF&quot;/&gt;&lt;wsp:rsid wsp:val=&quot;005D38F9&quot;/&gt;&lt;wsp:rsid wsp:val=&quot;005D4764&quot;/&gt;&lt;wsp:rsid wsp:val=&quot;005D5086&quot;/&gt;&lt;wsp:rsid wsp:val=&quot;005D5499&quot;/&gt;&lt;wsp:rsid wsp:val=&quot;005D576B&quot;/&gt;&lt;wsp:rsid wsp:val=&quot;005D594D&quot;/&gt;&lt;wsp:rsid wsp:val=&quot;005D5E46&quot;/&gt;&lt;wsp:rsid wsp:val=&quot;005D5F21&quot;/&gt;&lt;wsp:rsid wsp:val=&quot;005D607D&quot;/&gt;&lt;wsp:rsid wsp:val=&quot;005D609E&quot;/&gt;&lt;wsp:rsid wsp:val=&quot;005D63B9&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5AA&quot;/&gt;&lt;wsp:rsid wsp:val=&quot;005E1A58&quot;/&gt;&lt;wsp:rsid wsp:val=&quot;005E1AD0&quot;/&gt;&lt;wsp:rsid wsp:val=&quot;005E1C06&quot;/&gt;&lt;wsp:rsid wsp:val=&quot;005E1CE7&quot;/&gt;&lt;wsp:rsid wsp:val=&quot;005E27A3&quot;/&gt;&lt;wsp:rsid wsp:val=&quot;005E29D1&quot;/&gt;&lt;wsp:rsid wsp:val=&quot;005E2E1D&quot;/&gt;&lt;wsp:rsid wsp:val=&quot;005E2E2C&quot;/&gt;&lt;wsp:rsid wsp:val=&quot;005E35FD&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877&quot;/&gt;&lt;wsp:rsid wsp:val=&quot;005E5B43&quot;/&gt;&lt;wsp:rsid wsp:val=&quot;005E66F1&quot;/&gt;&lt;wsp:rsid wsp:val=&quot;005E6888&quot;/&gt;&lt;wsp:rsid wsp:val=&quot;005E6AFB&quot;/&gt;&lt;wsp:rsid wsp:val=&quot;005E6C69&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549&quot;/&gt;&lt;wsp:rsid wsp:val=&quot;005F172A&quot;/&gt;&lt;wsp:rsid wsp:val=&quot;005F1912&quot;/&gt;&lt;wsp:rsid wsp:val=&quot;005F1C6B&quot;/&gt;&lt;wsp:rsid wsp:val=&quot;005F1CD6&quot;/&gt;&lt;wsp:rsid wsp:val=&quot;005F1FE4&quot;/&gt;&lt;wsp:rsid wsp:val=&quot;005F21BD&quot;/&gt;&lt;wsp:rsid wsp:val=&quot;005F2405&quot;/&gt;&lt;wsp:rsid wsp:val=&quot;005F2441&quot;/&gt;&lt;wsp:rsid wsp:val=&quot;005F2582&quot;/&gt;&lt;wsp:rsid wsp:val=&quot;005F312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4A4A&quot;/&gt;&lt;wsp:rsid wsp:val=&quot;005F4D53&quot;/&gt;&lt;wsp:rsid wsp:val=&quot;005F4E8D&quot;/&gt;&lt;wsp:rsid wsp:val=&quot;005F509E&quot;/&gt;&lt;wsp:rsid wsp:val=&quot;005F5526&quot;/&gt;&lt;wsp:rsid wsp:val=&quot;005F5BF5&quot;/&gt;&lt;wsp:rsid wsp:val=&quot;005F5E38&quot;/&gt;&lt;wsp:rsid wsp:val=&quot;005F5F84&quot;/&gt;&lt;wsp:rsid wsp:val=&quot;005F660A&quot;/&gt;&lt;wsp:rsid wsp:val=&quot;005F6680&quot;/&gt;&lt;wsp:rsid wsp:val=&quot;005F6697&quot;/&gt;&lt;wsp:rsid wsp:val=&quot;005F6F9C&quot;/&gt;&lt;wsp:rsid wsp:val=&quot;005F6FFC&quot;/&gt;&lt;wsp:rsid wsp:val=&quot;005F7F11&quot;/&gt;&lt;wsp:rsid wsp:val=&quot;006004DE&quot;/&gt;&lt;wsp:rsid wsp:val=&quot;00600797&quot;/&gt;&lt;wsp:rsid wsp:val=&quot;00600E1A&quot;/&gt;&lt;wsp:rsid wsp:val=&quot;00601072&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946&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25E&quot;/&gt;&lt;wsp:rsid wsp:val=&quot;006074A6&quot;/&gt;&lt;wsp:rsid wsp:val=&quot;006074B1&quot;/&gt;&lt;wsp:rsid wsp:val=&quot;0060765E&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AEB&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3D3B&quot;/&gt;&lt;wsp:rsid wsp:val=&quot;00614064&quot;/&gt;&lt;wsp:rsid wsp:val=&quot;006141D8&quot;/&gt;&lt;wsp:rsid wsp:val=&quot;00614A84&quot;/&gt;&lt;wsp:rsid wsp:val=&quot;00614CB4&quot;/&gt;&lt;wsp:rsid wsp:val=&quot;00614D1E&quot;/&gt;&lt;wsp:rsid wsp:val=&quot;0061524B&quot;/&gt;&lt;wsp:rsid wsp:val=&quot;006154A9&quot;/&gt;&lt;wsp:rsid wsp:val=&quot;0061565F&quot;/&gt;&lt;wsp:rsid wsp:val=&quot;00615850&quot;/&gt;&lt;wsp:rsid wsp:val=&quot;00615BDB&quot;/&gt;&lt;wsp:rsid wsp:val=&quot;006163CC&quot;/&gt;&lt;wsp:rsid wsp:val=&quot;00616885&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0ABB&quot;/&gt;&lt;wsp:rsid wsp:val=&quot;006212C0&quot;/&gt;&lt;wsp:rsid wsp:val=&quot;00621345&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BFF&quot;/&gt;&lt;wsp:rsid wsp:val=&quot;00624C6E&quot;/&gt;&lt;wsp:rsid wsp:val=&quot;00624FB3&quot;/&gt;&lt;wsp:rsid wsp:val=&quot;00625423&quot;/&gt;&lt;wsp:rsid wsp:val=&quot;00625B24&quot;/&gt;&lt;wsp:rsid wsp:val=&quot;0062657C&quot;/&gt;&lt;wsp:rsid wsp:val=&quot;006269CB&quot;/&gt;&lt;wsp:rsid wsp:val=&quot;00626BA9&quot;/&gt;&lt;wsp:rsid wsp:val=&quot;00626C25&quot;/&gt;&lt;wsp:rsid wsp:val=&quot;00626E64&quot;/&gt;&lt;wsp:rsid wsp:val=&quot;00627BA3&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7F2&quot;/&gt;&lt;wsp:rsid wsp:val=&quot;00632927&quot;/&gt;&lt;wsp:rsid wsp:val=&quot;00632A0E&quot;/&gt;&lt;wsp:rsid wsp:val=&quot;00632A4C&quot;/&gt;&lt;wsp:rsid wsp:val=&quot;00632BF5&quot;/&gt;&lt;wsp:rsid wsp:val=&quot;00632DDE&quot;/&gt;&lt;wsp:rsid wsp:val=&quot;00633296&quot;/&gt;&lt;wsp:rsid wsp:val=&quot;0063342B&quot;/&gt;&lt;wsp:rsid wsp:val=&quot;006338F7&quot;/&gt;&lt;wsp:rsid wsp:val=&quot;00633951&quot;/&gt;&lt;wsp:rsid wsp:val=&quot;00633965&quot;/&gt;&lt;wsp:rsid wsp:val=&quot;00633B5E&quot;/&gt;&lt;wsp:rsid wsp:val=&quot;00633C0A&quot;/&gt;&lt;wsp:rsid wsp:val=&quot;00633D62&quot;/&gt;&lt;wsp:rsid wsp:val=&quot;00633F15&quot;/&gt;&lt;wsp:rsid wsp:val=&quot;0063405E&quot;/&gt;&lt;wsp:rsid wsp:val=&quot;00634112&quot;/&gt;&lt;wsp:rsid wsp:val=&quot;006341AD&quot;/&gt;&lt;wsp:rsid wsp:val=&quot;006347F5&quot;/&gt;&lt;wsp:rsid wsp:val=&quot;00635372&quot;/&gt;&lt;wsp:rsid wsp:val=&quot;006358FB&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E00&quot;/&gt;&lt;wsp:rsid wsp:val=&quot;00637F20&quot;/&gt;&lt;wsp:rsid wsp:val=&quot;006401C6&quot;/&gt;&lt;wsp:rsid wsp:val=&quot;00640207&quot;/&gt;&lt;wsp:rsid wsp:val=&quot;00640222&quot;/&gt;&lt;wsp:rsid wsp:val=&quot;00640299&quot;/&gt;&lt;wsp:rsid wsp:val=&quot;00640529&quot;/&gt;&lt;wsp:rsid wsp:val=&quot;006409F3&quot;/&gt;&lt;wsp:rsid wsp:val=&quot;00640C8D&quot;/&gt;&lt;wsp:rsid wsp:val=&quot;00640D97&quot;/&gt;&lt;wsp:rsid wsp:val=&quot;00641008&quot;/&gt;&lt;wsp:rsid wsp:val=&quot;00641055&quot;/&gt;&lt;wsp:rsid wsp:val=&quot;00641061&quot;/&gt;&lt;wsp:rsid wsp:val=&quot;006419ED&quot;/&gt;&lt;wsp:rsid wsp:val=&quot;00641D74&quot;/&gt;&lt;wsp:rsid wsp:val=&quot;006429F0&quot;/&gt;&lt;wsp:rsid wsp:val=&quot;00642D10&quot;/&gt;&lt;wsp:rsid wsp:val=&quot;00643769&quot;/&gt;&lt;wsp:rsid wsp:val=&quot;006437A9&quot;/&gt;&lt;wsp:rsid wsp:val=&quot;00643973&quot;/&gt;&lt;wsp:rsid wsp:val=&quot;00644177&quot;/&gt;&lt;wsp:rsid wsp:val=&quot;006441D6&quot;/&gt;&lt;wsp:rsid wsp:val=&quot;00644200&quot;/&gt;&lt;wsp:rsid wsp:val=&quot;0064428B&quot;/&gt;&lt;wsp:rsid wsp:val=&quot;00644511&quot;/&gt;&lt;wsp:rsid wsp:val=&quot;0064486C&quot;/&gt;&lt;wsp:rsid wsp:val=&quot;00644E60&quot;/&gt;&lt;wsp:rsid wsp:val=&quot;00644F00&quot;/&gt;&lt;wsp:rsid wsp:val=&quot;006457B7&quot;/&gt;&lt;wsp:rsid wsp:val=&quot;006479C0&quot;/&gt;&lt;wsp:rsid wsp:val=&quot;00647AF8&quot;/&gt;&lt;wsp:rsid wsp:val=&quot;00647CB3&quot;/&gt;&lt;wsp:rsid wsp:val=&quot;00647CDE&quot;/&gt;&lt;wsp:rsid wsp:val=&quot;00647D60&quot;/&gt;&lt;wsp:rsid wsp:val=&quot;0065011B&quot;/&gt;&lt;wsp:rsid wsp:val=&quot;00650150&quot;/&gt;&lt;wsp:rsid wsp:val=&quot;00650854&quot;/&gt;&lt;wsp:rsid wsp:val=&quot;00650B51&quot;/&gt;&lt;wsp:rsid wsp:val=&quot;00650B9B&quot;/&gt;&lt;wsp:rsid wsp:val=&quot;00650CF1&quot;/&gt;&lt;wsp:rsid wsp:val=&quot;00650D1E&quot;/&gt;&lt;wsp:rsid wsp:val=&quot;00650DFE&quot;/&gt;&lt;wsp:rsid wsp:val=&quot;00650EB8&quot;/&gt;&lt;wsp:rsid wsp:val=&quot;00650F2B&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2BDC&quot;/&gt;&lt;wsp:rsid wsp:val=&quot;00652F17&quot;/&gt;&lt;wsp:rsid wsp:val=&quot;00653273&quot;/&gt;&lt;wsp:rsid wsp:val=&quot;0065336F&quot;/&gt;&lt;wsp:rsid wsp:val=&quot;0065371C&quot;/&gt;&lt;wsp:rsid wsp:val=&quot;00653BEA&quot;/&gt;&lt;wsp:rsid wsp:val=&quot;00653EE1&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918&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5E9&quot;/&gt;&lt;wsp:rsid wsp:val=&quot;00661636&quot;/&gt;&lt;wsp:rsid wsp:val=&quot;00661664&quot;/&gt;&lt;wsp:rsid wsp:val=&quot;00661CC2&quot;/&gt;&lt;wsp:rsid wsp:val=&quot;00661D38&quot;/&gt;&lt;wsp:rsid wsp:val=&quot;00661D9A&quot;/&gt;&lt;wsp:rsid wsp:val=&quot;00661DCC&quot;/&gt;&lt;wsp:rsid wsp:val=&quot;00662166&quot;/&gt;&lt;wsp:rsid wsp:val=&quot;00662D58&quot;/&gt;&lt;wsp:rsid wsp:val=&quot;00662DE9&quot;/&gt;&lt;wsp:rsid wsp:val=&quot;00662FA2&quot;/&gt;&lt;wsp:rsid wsp:val=&quot;006635DC&quot;/&gt;&lt;wsp:rsid wsp:val=&quot;0066376A&quot;/&gt;&lt;wsp:rsid wsp:val=&quot;00663908&quot;/&gt;&lt;wsp:rsid wsp:val=&quot;00663AC9&quot;/&gt;&lt;wsp:rsid wsp:val=&quot;0066402E&quot;/&gt;&lt;wsp:rsid wsp:val=&quot;00664250&quot;/&gt;&lt;wsp:rsid wsp:val=&quot;00664496&quot;/&gt;&lt;wsp:rsid wsp:val=&quot;00664581&quot;/&gt;&lt;wsp:rsid wsp:val=&quot;006646F4&quot;/&gt;&lt;wsp:rsid wsp:val=&quot;00664BF5&quot;/&gt;&lt;wsp:rsid wsp:val=&quot;00665229&quot;/&gt;&lt;wsp:rsid wsp:val=&quot;00665316&quot;/&gt;&lt;wsp:rsid wsp:val=&quot;006654E8&quot;/&gt;&lt;wsp:rsid wsp:val=&quot;0066568F&quot;/&gt;&lt;wsp:rsid wsp:val=&quot;00665853&quot;/&gt;&lt;wsp:rsid wsp:val=&quot;00665882&quot;/&gt;&lt;wsp:rsid wsp:val=&quot;00665CCE&quot;/&gt;&lt;wsp:rsid wsp:val=&quot;006662D2&quot;/&gt;&lt;wsp:rsid wsp:val=&quot;00666948&quot;/&gt;&lt;wsp:rsid wsp:val=&quot;00666C94&quot;/&gt;&lt;wsp:rsid wsp:val=&quot;006672FC&quot;/&gt;&lt;wsp:rsid wsp:val=&quot;0066736D&quot;/&gt;&lt;wsp:rsid wsp:val=&quot;00667962&quot;/&gt;&lt;wsp:rsid wsp:val=&quot;00667A27&quot;/&gt;&lt;wsp:rsid wsp:val=&quot;00667AAB&quot;/&gt;&lt;wsp:rsid wsp:val=&quot;0067046E&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317&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5A9&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D5D&quot;/&gt;&lt;wsp:rsid wsp:val=&quot;00680E02&quot;/&gt;&lt;wsp:rsid wsp:val=&quot;00680F30&quot;/&gt;&lt;wsp:rsid wsp:val=&quot;00680F81&quot;/&gt;&lt;wsp:rsid wsp:val=&quot;0068102D&quot;/&gt;&lt;wsp:rsid wsp:val=&quot;0068139A&quot;/&gt;&lt;wsp:rsid wsp:val=&quot;006819F6&quot;/&gt;&lt;wsp:rsid wsp:val=&quot;00681A9A&quot;/&gt;&lt;wsp:rsid wsp:val=&quot;00681BF2&quot;/&gt;&lt;wsp:rsid wsp:val=&quot;00681CD5&quot;/&gt;&lt;wsp:rsid wsp:val=&quot;0068226B&quot;/&gt;&lt;wsp:rsid wsp:val=&quot;00682318&quot;/&gt;&lt;wsp:rsid wsp:val=&quot;006827C5&quot;/&gt;&lt;wsp:rsid wsp:val=&quot;00682A4A&quot;/&gt;&lt;wsp:rsid wsp:val=&quot;00682ED3&quot;/&gt;&lt;wsp:rsid wsp:val=&quot;00683136&quot;/&gt;&lt;wsp:rsid wsp:val=&quot;0068328A&quot;/&gt;&lt;wsp:rsid wsp:val=&quot;00683A5C&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576&quot;/&gt;&lt;wsp:rsid wsp:val=&quot;006879C9&quot;/&gt;&lt;wsp:rsid wsp:val=&quot;006879D8&quot;/&gt;&lt;wsp:rsid wsp:val=&quot;00687EE8&quot;/&gt;&lt;wsp:rsid wsp:val=&quot;006902E3&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54&quot;/&gt;&lt;wsp:rsid wsp:val=&quot;00693077&quot;/&gt;&lt;wsp:rsid wsp:val=&quot;00693295&quot;/&gt;&lt;wsp:rsid wsp:val=&quot;00693386&quot;/&gt;&lt;wsp:rsid wsp:val=&quot;00693AB9&quot;/&gt;&lt;wsp:rsid wsp:val=&quot;00693CA1&quot;/&gt;&lt;wsp:rsid wsp:val=&quot;00693CCC&quot;/&gt;&lt;wsp:rsid wsp:val=&quot;006943ED&quot;/&gt;&lt;wsp:rsid wsp:val=&quot;0069447C&quot;/&gt;&lt;wsp:rsid wsp:val=&quot;0069461D&quot;/&gt;&lt;wsp:rsid wsp:val=&quot;006949AD&quot;/&gt;&lt;wsp:rsid wsp:val=&quot;006949CD&quot;/&gt;&lt;wsp:rsid wsp:val=&quot;00694AB0&quot;/&gt;&lt;wsp:rsid wsp:val=&quot;00694D1C&quot;/&gt;&lt;wsp:rsid wsp:val=&quot;00694D7A&quot;/&gt;&lt;wsp:rsid wsp:val=&quot;00695A99&quot;/&gt;&lt;wsp:rsid wsp:val=&quot;00695E95&quot;/&gt;&lt;wsp:rsid wsp:val=&quot;006960EA&quot;/&gt;&lt;wsp:rsid wsp:val=&quot;00696244&quot;/&gt;&lt;wsp:rsid wsp:val=&quot;0069643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4AA3&quot;/&gt;&lt;wsp:rsid wsp:val=&quot;006A5185&quot;/&gt;&lt;wsp:rsid wsp:val=&quot;006A5A45&quot;/&gt;&lt;wsp:rsid wsp:val=&quot;006A5CA3&quot;/&gt;&lt;wsp:rsid wsp:val=&quot;006A5E26&quot;/&gt;&lt;wsp:rsid wsp:val=&quot;006A6725&quot;/&gt;&lt;wsp:rsid wsp:val=&quot;006A6B69&quot;/&gt;&lt;wsp:rsid wsp:val=&quot;006A6CCF&quot;/&gt;&lt;wsp:rsid wsp:val=&quot;006A7574&quot;/&gt;&lt;wsp:rsid wsp:val=&quot;006A764A&quot;/&gt;&lt;wsp:rsid wsp:val=&quot;006A7984&quot;/&gt;&lt;wsp:rsid wsp:val=&quot;006A7BF2&quot;/&gt;&lt;wsp:rsid wsp:val=&quot;006A7C40&quot;/&gt;&lt;wsp:rsid wsp:val=&quot;006A7FDD&quot;/&gt;&lt;wsp:rsid wsp:val=&quot;006B0489&quot;/&gt;&lt;wsp:rsid wsp:val=&quot;006B0A5E&quot;/&gt;&lt;wsp:rsid wsp:val=&quot;006B0C66&quot;/&gt;&lt;wsp:rsid wsp:val=&quot;006B0ED3&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86&quot;/&gt;&lt;wsp:rsid wsp:val=&quot;006B21E9&quot;/&gt;&lt;wsp:rsid wsp:val=&quot;006B242D&quot;/&gt;&lt;wsp:rsid wsp:val=&quot;006B2790&quot;/&gt;&lt;wsp:rsid wsp:val=&quot;006B393F&quot;/&gt;&lt;wsp:rsid wsp:val=&quot;006B3BD3&quot;/&gt;&lt;wsp:rsid wsp:val=&quot;006B3E55&quot;/&gt;&lt;wsp:rsid wsp:val=&quot;006B431F&quot;/&gt;&lt;wsp:rsid wsp:val=&quot;006B4566&quot;/&gt;&lt;wsp:rsid wsp:val=&quot;006B460F&quot;/&gt;&lt;wsp:rsid wsp:val=&quot;006B4D4E&quot;/&gt;&lt;wsp:rsid wsp:val=&quot;006B5064&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EE6&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289A&quot;/&gt;&lt;wsp:rsid wsp:val=&quot;006C28B8&quot;/&gt;&lt;wsp:rsid wsp:val=&quot;006C2EAC&quot;/&gt;&lt;wsp:rsid wsp:val=&quot;006C3009&quot;/&gt;&lt;wsp:rsid wsp:val=&quot;006C375B&quot;/&gt;&lt;wsp:rsid wsp:val=&quot;006C377A&quot;/&gt;&lt;wsp:rsid wsp:val=&quot;006C3F40&quot;/&gt;&lt;wsp:rsid wsp:val=&quot;006C44D3&quot;/&gt;&lt;wsp:rsid wsp:val=&quot;006C44E1&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6F&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5E&quot;/&gt;&lt;wsp:rsid wsp:val=&quot;006D03CD&quot;/&gt;&lt;wsp:rsid wsp:val=&quot;006D0A70&quot;/&gt;&lt;wsp:rsid wsp:val=&quot;006D0AD9&quot;/&gt;&lt;wsp:rsid wsp:val=&quot;006D0DED&quot;/&gt;&lt;wsp:rsid wsp:val=&quot;006D0F66&quot;/&gt;&lt;wsp:rsid wsp:val=&quot;006D158C&quot;/&gt;&lt;wsp:rsid wsp:val=&quot;006D19ED&quot;/&gt;&lt;wsp:rsid wsp:val=&quot;006D1A23&quot;/&gt;&lt;wsp:rsid wsp:val=&quot;006D1F1A&quot;/&gt;&lt;wsp:rsid wsp:val=&quot;006D21FF&quot;/&gt;&lt;wsp:rsid wsp:val=&quot;006D2488&quot;/&gt;&lt;wsp:rsid wsp:val=&quot;006D2627&quot;/&gt;&lt;wsp:rsid wsp:val=&quot;006D2B11&quot;/&gt;&lt;wsp:rsid wsp:val=&quot;006D2DBE&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9F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D25&quot;/&gt;&lt;wsp:rsid wsp:val=&quot;006D7598&quot;/&gt;&lt;wsp:rsid wsp:val=&quot;006D7B93&quot;/&gt;&lt;wsp:rsid wsp:val=&quot;006D7D41&quot;/&gt;&lt;wsp:rsid wsp:val=&quot;006D7DAD&quot;/&gt;&lt;wsp:rsid wsp:val=&quot;006E05BE&quot;/&gt;&lt;wsp:rsid wsp:val=&quot;006E078E&quot;/&gt;&lt;wsp:rsid wsp:val=&quot;006E0805&quot;/&gt;&lt;wsp:rsid wsp:val=&quot;006E0949&quot;/&gt;&lt;wsp:rsid wsp:val=&quot;006E0A84&quot;/&gt;&lt;wsp:rsid wsp:val=&quot;006E0ADC&quot;/&gt;&lt;wsp:rsid wsp:val=&quot;006E0B16&quot;/&gt;&lt;wsp:rsid wsp:val=&quot;006E0E60&quot;/&gt;&lt;wsp:rsid wsp:val=&quot;006E0ED0&quot;/&gt;&lt;wsp:rsid wsp:val=&quot;006E176F&quot;/&gt;&lt;wsp:rsid wsp:val=&quot;006E1EE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718&quot;/&gt;&lt;wsp:rsid wsp:val=&quot;006E574E&quot;/&gt;&lt;wsp:rsid wsp:val=&quot;006E5FE9&quot;/&gt;&lt;wsp:rsid wsp:val=&quot;006E6043&quot;/&gt;&lt;wsp:rsid wsp:val=&quot;006E6A05&quot;/&gt;&lt;wsp:rsid wsp:val=&quot;006E6BAB&quot;/&gt;&lt;wsp:rsid wsp:val=&quot;006E6DA9&quot;/&gt;&lt;wsp:rsid wsp:val=&quot;006E6F03&quot;/&gt;&lt;wsp:rsid wsp:val=&quot;006E71A8&quot;/&gt;&lt;wsp:rsid wsp:val=&quot;006E7320&quot;/&gt;&lt;wsp:rsid wsp:val=&quot;006E7496&quot;/&gt;&lt;wsp:rsid wsp:val=&quot;006E7872&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D86&quot;/&gt;&lt;wsp:rsid wsp:val=&quot;006F2030&quot;/&gt;&lt;wsp:rsid wsp:val=&quot;006F22CB&quot;/&gt;&lt;wsp:rsid wsp:val=&quot;006F291E&quot;/&gt;&lt;wsp:rsid wsp:val=&quot;006F2E21&quot;/&gt;&lt;wsp:rsid wsp:val=&quot;006F3052&quot;/&gt;&lt;wsp:rsid wsp:val=&quot;006F30AD&quot;/&gt;&lt;wsp:rsid wsp:val=&quot;006F314D&quot;/&gt;&lt;wsp:rsid wsp:val=&quot;006F3738&quot;/&gt;&lt;wsp:rsid wsp:val=&quot;006F3B01&quot;/&gt;&lt;wsp:rsid wsp:val=&quot;006F3BDF&quot;/&gt;&lt;wsp:rsid wsp:val=&quot;006F4072&quot;/&gt;&lt;wsp:rsid wsp:val=&quot;006F4189&quot;/&gt;&lt;wsp:rsid wsp:val=&quot;006F4A19&quot;/&gt;&lt;wsp:rsid wsp:val=&quot;006F557B&quot;/&gt;&lt;wsp:rsid wsp:val=&quot;006F5B41&quot;/&gt;&lt;wsp:rsid wsp:val=&quot;006F6689&quot;/&gt;&lt;wsp:rsid wsp:val=&quot;006F6740&quot;/&gt;&lt;wsp:rsid wsp:val=&quot;006F6AF6&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BFC&quot;/&gt;&lt;wsp:rsid wsp:val=&quot;007034BC&quot;/&gt;&lt;wsp:rsid wsp:val=&quot;007035F6&quot;/&gt;&lt;wsp:rsid wsp:val=&quot;007036E5&quot;/&gt;&lt;wsp:rsid wsp:val=&quot;00703D58&quot;/&gt;&lt;wsp:rsid wsp:val=&quot;007041C1&quot;/&gt;&lt;wsp:rsid wsp:val=&quot;00704266&quot;/&gt;&lt;wsp:rsid wsp:val=&quot;007044C2&quot;/&gt;&lt;wsp:rsid wsp:val=&quot;007047A7&quot;/&gt;&lt;wsp:rsid wsp:val=&quot;00704A33&quot;/&gt;&lt;wsp:rsid wsp:val=&quot;00704DEB&quot;/&gt;&lt;wsp:rsid wsp:val=&quot;00705584&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73F&quot;/&gt;&lt;wsp:rsid wsp:val=&quot;00710905&quot;/&gt;&lt;wsp:rsid wsp:val=&quot;00710994&quot;/&gt;&lt;wsp:rsid wsp:val=&quot;007109CD&quot;/&gt;&lt;wsp:rsid wsp:val=&quot;00710A3E&quot;/&gt;&lt;wsp:rsid wsp:val=&quot;00710AE6&quot;/&gt;&lt;wsp:rsid wsp:val=&quot;00710D33&quot;/&gt;&lt;wsp:rsid wsp:val=&quot;007110FE&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26E&quot;/&gt;&lt;wsp:rsid wsp:val=&quot;00712639&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AFB&quot;/&gt;&lt;wsp:rsid wsp:val=&quot;00716FC0&quot;/&gt;&lt;wsp:rsid wsp:val=&quot;00717267&quot;/&gt;&lt;wsp:rsid wsp:val=&quot;007178EE&quot;/&gt;&lt;wsp:rsid wsp:val=&quot;00717B0A&quot;/&gt;&lt;wsp:rsid wsp:val=&quot;00720759&quot;/&gt;&lt;wsp:rsid wsp:val=&quot;007208FF&quot;/&gt;&lt;wsp:rsid wsp:val=&quot;00720BD4&quot;/&gt;&lt;wsp:rsid wsp:val=&quot;00720F2A&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7E9F&quot;/&gt;&lt;wsp:rsid wsp:val=&quot;00730302&quot;/&gt;&lt;wsp:rsid wsp:val=&quot;00730E1C&quot;/&gt;&lt;wsp:rsid wsp:val=&quot;00730F9D&quot;/&gt;&lt;wsp:rsid wsp:val=&quot;0073128B&quot;/&gt;&lt;wsp:rsid wsp:val=&quot;0073171A&quot;/&gt;&lt;wsp:rsid wsp:val=&quot;00731793&quot;/&gt;&lt;wsp:rsid wsp:val=&quot;0073197F&quot;/&gt;&lt;wsp:rsid wsp:val=&quot;007319D1&quot;/&gt;&lt;wsp:rsid wsp:val=&quot;00731A41&quot;/&gt;&lt;wsp:rsid wsp:val=&quot;00731C75&quot;/&gt;&lt;wsp:rsid wsp:val=&quot;00731D37&quot;/&gt;&lt;wsp:rsid wsp:val=&quot;00731DAC&quot;/&gt;&lt;wsp:rsid wsp:val=&quot;00731E4B&quot;/&gt;&lt;wsp:rsid wsp:val=&quot;00732321&quot;/&gt;&lt;wsp:rsid wsp:val=&quot;00733074&quot;/&gt;&lt;wsp:rsid wsp:val=&quot;007332FE&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230&quot;/&gt;&lt;wsp:rsid wsp:val=&quot;0073448F&quot;/&gt;&lt;wsp:rsid wsp:val=&quot;0073497A&quot;/&gt;&lt;wsp:rsid wsp:val=&quot;00734ACE&quot;/&gt;&lt;wsp:rsid wsp:val=&quot;007356D0&quot;/&gt;&lt;wsp:rsid wsp:val=&quot;00735902&quot;/&gt;&lt;wsp:rsid wsp:val=&quot;0073637C&quot;/&gt;&lt;wsp:rsid wsp:val=&quot;007366CA&quot;/&gt;&lt;wsp:rsid wsp:val=&quot;00736D7B&quot;/&gt;&lt;wsp:rsid wsp:val=&quot;00736DFB&quot;/&gt;&lt;wsp:rsid wsp:val=&quot;007377ED&quot;/&gt;&lt;wsp:rsid wsp:val=&quot;007379C8&quot;/&gt;&lt;wsp:rsid wsp:val=&quot;00740094&quot;/&gt;&lt;wsp:rsid wsp:val=&quot;00740698&quot;/&gt;&lt;wsp:rsid wsp:val=&quot;007406C0&quot;/&gt;&lt;wsp:rsid wsp:val=&quot;00740789&quot;/&gt;&lt;wsp:rsid wsp:val=&quot;00740AC1&quot;/&gt;&lt;wsp:rsid wsp:val=&quot;00740BBF&quot;/&gt;&lt;wsp:rsid wsp:val=&quot;00740CD3&quot;/&gt;&lt;wsp:rsid wsp:val=&quot;0074108B&quot;/&gt;&lt;wsp:rsid wsp:val=&quot;007414F1&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C1A&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AA9&quot;/&gt;&lt;wsp:rsid wsp:val=&quot;00745EBB&quot;/&gt;&lt;wsp:rsid wsp:val=&quot;00746167&quot;/&gt;&lt;wsp:rsid wsp:val=&quot;00746199&quot;/&gt;&lt;wsp:rsid wsp:val=&quot;00746289&quot;/&gt;&lt;wsp:rsid wsp:val=&quot;007462A6&quot;/&gt;&lt;wsp:rsid wsp:val=&quot;0074633F&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9F9&quot;/&gt;&lt;wsp:rsid wsp:val=&quot;00750A31&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376&quot;/&gt;&lt;wsp:rsid wsp:val=&quot;007536BB&quot;/&gt;&lt;wsp:rsid wsp:val=&quot;00753B0F&quot;/&gt;&lt;wsp:rsid wsp:val=&quot;00753B9D&quot;/&gt;&lt;wsp:rsid wsp:val=&quot;00753F01&quot;/&gt;&lt;wsp:rsid wsp:val=&quot;0075412E&quot;/&gt;&lt;wsp:rsid wsp:val=&quot;007541D4&quot;/&gt;&lt;wsp:rsid wsp:val=&quot;0075452E&quot;/&gt;&lt;wsp:rsid wsp:val=&quot;00754836&quot;/&gt;&lt;wsp:rsid wsp:val=&quot;00754D64&quot;/&gt;&lt;wsp:rsid wsp:val=&quot;00754EDC&quot;/&gt;&lt;wsp:rsid wsp:val=&quot;00755407&quot;/&gt;&lt;wsp:rsid wsp:val=&quot;0075583A&quot;/&gt;&lt;wsp:rsid wsp:val=&quot;007559EC&quot;/&gt;&lt;wsp:rsid wsp:val=&quot;00755B06&quot;/&gt;&lt;wsp:rsid wsp:val=&quot;00755C07&quot;/&gt;&lt;wsp:rsid wsp:val=&quot;00755E06&quot;/&gt;&lt;wsp:rsid wsp:val=&quot;007564B4&quot;/&gt;&lt;wsp:rsid wsp:val=&quot;007565E2&quot;/&gt;&lt;wsp:rsid wsp:val=&quot;0075703D&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29&quot;/&gt;&lt;wsp:rsid wsp:val=&quot;00760194&quot;/&gt;&lt;wsp:rsid wsp:val=&quot;00760224&quot;/&gt;&lt;wsp:rsid wsp:val=&quot;00760340&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1B40&quot;/&gt;&lt;wsp:rsid wsp:val=&quot;0076200C&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59&quot;/&gt;&lt;wsp:rsid wsp:val=&quot;00766566&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B14&quot;/&gt;&lt;wsp:rsid wsp:val=&quot;00770CEE&quot;/&gt;&lt;wsp:rsid wsp:val=&quot;00771C48&quot;/&gt;&lt;wsp:rsid wsp:val=&quot;00771D7E&quot;/&gt;&lt;wsp:rsid wsp:val=&quot;00771ED4&quot;/&gt;&lt;wsp:rsid wsp:val=&quot;007721AD&quot;/&gt;&lt;wsp:rsid wsp:val=&quot;00772548&quot;/&gt;&lt;wsp:rsid wsp:val=&quot;00772963&quot;/&gt;&lt;wsp:rsid wsp:val=&quot;00772C23&quot;/&gt;&lt;wsp:rsid wsp:val=&quot;00772D15&quot;/&gt;&lt;wsp:rsid wsp:val=&quot;00772DC3&quot;/&gt;&lt;wsp:rsid wsp:val=&quot;007731A4&quot;/&gt;&lt;wsp:rsid wsp:val=&quot;007733C4&quot;/&gt;&lt;wsp:rsid wsp:val=&quot;007733E9&quot;/&gt;&lt;wsp:rsid wsp:val=&quot;007734DF&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6D1&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59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DAD&quot;/&gt;&lt;wsp:rsid wsp:val=&quot;007820AE&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1B7&quot;/&gt;&lt;wsp:rsid wsp:val=&quot;007842FE&quot;/&gt;&lt;wsp:rsid wsp:val=&quot;00784442&quot;/&gt;&lt;wsp:rsid wsp:val=&quot;00784702&quot;/&gt;&lt;wsp:rsid wsp:val=&quot;00784C31&quot;/&gt;&lt;wsp:rsid wsp:val=&quot;00784EA1&quot;/&gt;&lt;wsp:rsid wsp:val=&quot;00784FC7&quot;/&gt;&lt;wsp:rsid wsp:val=&quot;00785C4B&quot;/&gt;&lt;wsp:rsid wsp:val=&quot;00785CEB&quot;/&gt;&lt;wsp:rsid wsp:val=&quot;007861D1&quot;/&gt;&lt;wsp:rsid wsp:val=&quot;007861FB&quot;/&gt;&lt;wsp:rsid wsp:val=&quot;00786272&quot;/&gt;&lt;wsp:rsid wsp:val=&quot;007864B2&quot;/&gt;&lt;wsp:rsid wsp:val=&quot;00786613&quot;/&gt;&lt;wsp:rsid wsp:val=&quot;00786620&quot;/&gt;&lt;wsp:rsid wsp:val=&quot;007868B7&quot;/&gt;&lt;wsp:rsid wsp:val=&quot;00786BC0&quot;/&gt;&lt;wsp:rsid wsp:val=&quot;00786D21&quot;/&gt;&lt;wsp:rsid wsp:val=&quot;0078756D&quot;/&gt;&lt;wsp:rsid wsp:val=&quot;007875C4&quot;/&gt;&lt;wsp:rsid wsp:val=&quot;00787736&quot;/&gt;&lt;wsp:rsid wsp:val=&quot;00787977&quot;/&gt;&lt;wsp:rsid wsp:val=&quot;00787986&quot;/&gt;&lt;wsp:rsid wsp:val=&quot;00787A55&quot;/&gt;&lt;wsp:rsid wsp:val=&quot;00787F66&quot;/&gt;&lt;wsp:rsid wsp:val=&quot;00787FF1&quot;/&gt;&lt;wsp:rsid wsp:val=&quot;00790E7E&quot;/&gt;&lt;wsp:rsid wsp:val=&quot;007913A8&quot;/&gt;&lt;wsp:rsid wsp:val=&quot;007916D2&quot;/&gt;&lt;wsp:rsid wsp:val=&quot;007918E6&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CEE&quot;/&gt;&lt;wsp:rsid wsp:val=&quot;00793F70&quot;/&gt;&lt;wsp:rsid wsp:val=&quot;0079400D&quot;/&gt;&lt;wsp:rsid wsp:val=&quot;00794097&quot;/&gt;&lt;wsp:rsid wsp:val=&quot;007947FB&quot;/&gt;&lt;wsp:rsid wsp:val=&quot;00794842&quot;/&gt;&lt;wsp:rsid wsp:val=&quot;0079485D&quot;/&gt;&lt;wsp:rsid wsp:val=&quot;00794D84&quot;/&gt;&lt;wsp:rsid wsp:val=&quot;007954AC&quot;/&gt;&lt;wsp:rsid wsp:val=&quot;00795E2D&quot;/&gt;&lt;wsp:rsid wsp:val=&quot;0079601B&quot;/&gt;&lt;wsp:rsid wsp:val=&quot;007962E1&quot;/&gt;&lt;wsp:rsid wsp:val=&quot;00796417&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C33&quot;/&gt;&lt;wsp:rsid wsp:val=&quot;007A0DAC&quot;/&gt;&lt;wsp:rsid wsp:val=&quot;007A109B&quot;/&gt;&lt;wsp:rsid wsp:val=&quot;007A1189&quot;/&gt;&lt;wsp:rsid wsp:val=&quot;007A15BA&quot;/&gt;&lt;wsp:rsid wsp:val=&quot;007A166E&quot;/&gt;&lt;wsp:rsid wsp:val=&quot;007A16BA&quot;/&gt;&lt;wsp:rsid wsp:val=&quot;007A1964&quot;/&gt;&lt;wsp:rsid wsp:val=&quot;007A1B63&quot;/&gt;&lt;wsp:rsid wsp:val=&quot;007A2467&quot;/&gt;&lt;wsp:rsid wsp:val=&quot;007A288A&quot;/&gt;&lt;wsp:rsid wsp:val=&quot;007A2A53&quot;/&gt;&lt;wsp:rsid wsp:val=&quot;007A2BFF&quot;/&gt;&lt;wsp:rsid wsp:val=&quot;007A2DE7&quot;/&gt;&lt;wsp:rsid wsp:val=&quot;007A300F&quot;/&gt;&lt;wsp:rsid wsp:val=&quot;007A3040&quot;/&gt;&lt;wsp:rsid wsp:val=&quot;007A328E&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1A7&quot;/&gt;&lt;wsp:rsid wsp:val=&quot;007B0253&quot;/&gt;&lt;wsp:rsid wsp:val=&quot;007B073B&quot;/&gt;&lt;wsp:rsid wsp:val=&quot;007B0865&quot;/&gt;&lt;wsp:rsid wsp:val=&quot;007B08D1&quot;/&gt;&lt;wsp:rsid wsp:val=&quot;007B09ED&quot;/&gt;&lt;wsp:rsid wsp:val=&quot;007B0B92&quot;/&gt;&lt;wsp:rsid wsp:val=&quot;007B1061&quot;/&gt;&lt;wsp:rsid wsp:val=&quot;007B11AB&quot;/&gt;&lt;wsp:rsid wsp:val=&quot;007B1F9A&quot;/&gt;&lt;wsp:rsid wsp:val=&quot;007B21A9&quot;/&gt;&lt;wsp:rsid wsp:val=&quot;007B2638&quot;/&gt;&lt;wsp:rsid wsp:val=&quot;007B26C7&quot;/&gt;&lt;wsp:rsid wsp:val=&quot;007B27DC&quot;/&gt;&lt;wsp:rsid wsp:val=&quot;007B2884&quot;/&gt;&lt;wsp:rsid wsp:val=&quot;007B314C&quot;/&gt;&lt;wsp:rsid wsp:val=&quot;007B31E2&quot;/&gt;&lt;wsp:rsid wsp:val=&quot;007B322B&quot;/&gt;&lt;wsp:rsid wsp:val=&quot;007B33D1&quot;/&gt;&lt;wsp:rsid wsp:val=&quot;007B3476&quot;/&gt;&lt;wsp:rsid wsp:val=&quot;007B366F&quot;/&gt;&lt;wsp:rsid wsp:val=&quot;007B3D55&quot;/&gt;&lt;wsp:rsid wsp:val=&quot;007B4097&quot;/&gt;&lt;wsp:rsid wsp:val=&quot;007B40AD&quot;/&gt;&lt;wsp:rsid wsp:val=&quot;007B448A&quot;/&gt;&lt;wsp:rsid wsp:val=&quot;007B44DC&quot;/&gt;&lt;wsp:rsid wsp:val=&quot;007B4543&quot;/&gt;&lt;wsp:rsid wsp:val=&quot;007B4551&quot;/&gt;&lt;wsp:rsid wsp:val=&quot;007B4937&quot;/&gt;&lt;wsp:rsid wsp:val=&quot;007B4E41&quot;/&gt;&lt;wsp:rsid wsp:val=&quot;007B51B7&quot;/&gt;&lt;wsp:rsid wsp:val=&quot;007B53E5&quot;/&gt;&lt;wsp:rsid wsp:val=&quot;007B5A1D&quot;/&gt;&lt;wsp:rsid wsp:val=&quot;007B5A66&quot;/&gt;&lt;wsp:rsid wsp:val=&quot;007B630D&quot;/&gt;&lt;wsp:rsid wsp:val=&quot;007B697F&quot;/&gt;&lt;wsp:rsid wsp:val=&quot;007B6B11&quot;/&gt;&lt;wsp:rsid wsp:val=&quot;007B74C5&quot;/&gt;&lt;wsp:rsid wsp:val=&quot;007B7A2C&quot;/&gt;&lt;wsp:rsid wsp:val=&quot;007B7DE6&quot;/&gt;&lt;wsp:rsid wsp:val=&quot;007C00A7&quot;/&gt;&lt;wsp:rsid wsp:val=&quot;007C0880&quot;/&gt;&lt;wsp:rsid wsp:val=&quot;007C0BD2&quot;/&gt;&lt;wsp:rsid wsp:val=&quot;007C0CF6&quot;/&gt;&lt;wsp:rsid wsp:val=&quot;007C0F3A&quot;/&gt;&lt;wsp:rsid wsp:val=&quot;007C1065&quot;/&gt;&lt;wsp:rsid wsp:val=&quot;007C1537&quot;/&gt;&lt;wsp:rsid wsp:val=&quot;007C1B94&quot;/&gt;&lt;wsp:rsid wsp:val=&quot;007C2808&quot;/&gt;&lt;wsp:rsid wsp:val=&quot;007C2A39&quot;/&gt;&lt;wsp:rsid wsp:val=&quot;007C36F1&quot;/&gt;&lt;wsp:rsid wsp:val=&quot;007C3D88&quot;/&gt;&lt;wsp:rsid wsp:val=&quot;007C3EBA&quot;/&gt;&lt;wsp:rsid wsp:val=&quot;007C3F14&quot;/&gt;&lt;wsp:rsid wsp:val=&quot;007C49D7&quot;/&gt;&lt;wsp:rsid wsp:val=&quot;007C508D&quot;/&gt;&lt;wsp:rsid wsp:val=&quot;007C515A&quot;/&gt;&lt;wsp:rsid wsp:val=&quot;007C52ED&quot;/&gt;&lt;wsp:rsid wsp:val=&quot;007C56CE&quot;/&gt;&lt;wsp:rsid wsp:val=&quot;007C5AB0&quot;/&gt;&lt;wsp:rsid wsp:val=&quot;007C5CE6&quot;/&gt;&lt;wsp:rsid wsp:val=&quot;007C5DB6&quot;/&gt;&lt;wsp:rsid wsp:val=&quot;007C61AC&quot;/&gt;&lt;wsp:rsid wsp:val=&quot;007C61E0&quot;/&gt;&lt;wsp:rsid wsp:val=&quot;007C64BC&quot;/&gt;&lt;wsp:rsid wsp:val=&quot;007C6566&quot;/&gt;&lt;wsp:rsid wsp:val=&quot;007C6939&quot;/&gt;&lt;wsp:rsid wsp:val=&quot;007C6941&quot;/&gt;&lt;wsp:rsid wsp:val=&quot;007C6B25&quot;/&gt;&lt;wsp:rsid wsp:val=&quot;007C6C7F&quot;/&gt;&lt;wsp:rsid wsp:val=&quot;007C6D8A&quot;/&gt;&lt;wsp:rsid wsp:val=&quot;007C6ED4&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0EF&quot;/&gt;&lt;wsp:rsid wsp:val=&quot;007D214A&quot;/&gt;&lt;wsp:rsid wsp:val=&quot;007D265B&quot;/&gt;&lt;wsp:rsid wsp:val=&quot;007D357E&quot;/&gt;&lt;wsp:rsid wsp:val=&quot;007D3889&quot;/&gt;&lt;wsp:rsid wsp:val=&quot;007D39A2&quot;/&gt;&lt;wsp:rsid wsp:val=&quot;007D39D7&quot;/&gt;&lt;wsp:rsid wsp:val=&quot;007D3A84&quot;/&gt;&lt;wsp:rsid wsp:val=&quot;007D4169&quot;/&gt;&lt;wsp:rsid wsp:val=&quot;007D4287&quot;/&gt;&lt;wsp:rsid wsp:val=&quot;007D4E6A&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EB&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3BC&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C54&quot;/&gt;&lt;wsp:rsid wsp:val=&quot;007E2E4B&quot;/&gt;&lt;wsp:rsid wsp:val=&quot;007E3094&quot;/&gt;&lt;wsp:rsid wsp:val=&quot;007E3F68&quot;/&gt;&lt;wsp:rsid wsp:val=&quot;007E469D&quot;/&gt;&lt;wsp:rsid wsp:val=&quot;007E46A3&quot;/&gt;&lt;wsp:rsid wsp:val=&quot;007E486F&quot;/&gt;&lt;wsp:rsid wsp:val=&quot;007E48CD&quot;/&gt;&lt;wsp:rsid wsp:val=&quot;007E48E4&quot;/&gt;&lt;wsp:rsid wsp:val=&quot;007E4C1C&quot;/&gt;&lt;wsp:rsid wsp:val=&quot;007E4D0C&quot;/&gt;&lt;wsp:rsid wsp:val=&quot;007E4F0D&quot;/&gt;&lt;wsp:rsid wsp:val=&quot;007E5252&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3E6&quot;/&gt;&lt;wsp:rsid wsp:val=&quot;007F05E0&quot;/&gt;&lt;wsp:rsid wsp:val=&quot;007F0B77&quot;/&gt;&lt;wsp:rsid wsp:val=&quot;007F0DD3&quot;/&gt;&lt;wsp:rsid wsp:val=&quot;007F0FB3&quot;/&gt;&lt;wsp:rsid wsp:val=&quot;007F11F7&quot;/&gt;&lt;wsp:rsid wsp:val=&quot;007F18C0&quot;/&gt;&lt;wsp:rsid wsp:val=&quot;007F1A4C&quot;/&gt;&lt;wsp:rsid wsp:val=&quot;007F1BD7&quot;/&gt;&lt;wsp:rsid wsp:val=&quot;007F22A5&quot;/&gt;&lt;wsp:rsid wsp:val=&quot;007F23CE&quot;/&gt;&lt;wsp:rsid wsp:val=&quot;007F2771&quot;/&gt;&lt;wsp:rsid wsp:val=&quot;007F2807&quot;/&gt;&lt;wsp:rsid wsp:val=&quot;007F2DBB&quot;/&gt;&lt;wsp:rsid wsp:val=&quot;007F2ED4&quot;/&gt;&lt;wsp:rsid wsp:val=&quot;007F325B&quot;/&gt;&lt;wsp:rsid wsp:val=&quot;007F3FB0&quot;/&gt;&lt;wsp:rsid wsp:val=&quot;007F43A9&quot;/&gt;&lt;wsp:rsid wsp:val=&quot;007F5070&quot;/&gt;&lt;wsp:rsid wsp:val=&quot;007F5608&quot;/&gt;&lt;wsp:rsid wsp:val=&quot;007F5874&quot;/&gt;&lt;wsp:rsid wsp:val=&quot;007F59B1&quot;/&gt;&lt;wsp:rsid wsp:val=&quot;007F5A6C&quot;/&gt;&lt;wsp:rsid wsp:val=&quot;007F5D4A&quot;/&gt;&lt;wsp:rsid wsp:val=&quot;007F6562&quot;/&gt;&lt;wsp:rsid wsp:val=&quot;007F65F2&quot;/&gt;&lt;wsp:rsid wsp:val=&quot;007F664D&quot;/&gt;&lt;wsp:rsid wsp:val=&quot;007F6B1A&quot;/&gt;&lt;wsp:rsid wsp:val=&quot;007F6FFB&quot;/&gt;&lt;wsp:rsid wsp:val=&quot;007F70D6&quot;/&gt;&lt;wsp:rsid wsp:val=&quot;007F75A2&quot;/&gt;&lt;wsp:rsid wsp:val=&quot;007F7864&quot;/&gt;&lt;wsp:rsid wsp:val=&quot;007F795B&quot;/&gt;&lt;wsp:rsid wsp:val=&quot;007F7B6D&quot;/&gt;&lt;wsp:rsid wsp:val=&quot;007F7C2F&quot;/&gt;&lt;wsp:rsid wsp:val=&quot;007F7E76&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8B&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452&quot;/&gt;&lt;wsp:rsid wsp:val=&quot;00804867&quot;/&gt;&lt;wsp:rsid wsp:val=&quot;00804B2F&quot;/&gt;&lt;wsp:rsid wsp:val=&quot;00804C3F&quot;/&gt;&lt;wsp:rsid wsp:val=&quot;00805227&quot;/&gt;&lt;wsp:rsid wsp:val=&quot;00805597&quot;/&gt;&lt;wsp:rsid wsp:val=&quot;00806979&quot;/&gt;&lt;wsp:rsid wsp:val=&quot;0080699F&quot;/&gt;&lt;wsp:rsid wsp:val=&quot;00806ACA&quot;/&gt;&lt;wsp:rsid wsp:val=&quot;00806D29&quot;/&gt;&lt;wsp:rsid wsp:val=&quot;0080732E&quot;/&gt;&lt;wsp:rsid wsp:val=&quot;0080770D&quot;/&gt;&lt;wsp:rsid wsp:val=&quot;00807C71&quot;/&gt;&lt;wsp:rsid wsp:val=&quot;00807D28&quot;/&gt;&lt;wsp:rsid wsp:val=&quot;00807D5E&quot;/&gt;&lt;wsp:rsid wsp:val=&quot;00807E1B&quot;/&gt;&lt;wsp:rsid wsp:val=&quot;0081012C&quot;/&gt;&lt;wsp:rsid wsp:val=&quot;0081017A&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1A0&quot;/&gt;&lt;wsp:rsid wsp:val=&quot;00815469&quot;/&gt;&lt;wsp:rsid wsp:val=&quot;008154B6&quot;/&gt;&lt;wsp:rsid wsp:val=&quot;008155E8&quot;/&gt;&lt;wsp:rsid wsp:val=&quot;00815706&quot;/&gt;&lt;wsp:rsid wsp:val=&quot;00815E33&quot;/&gt;&lt;wsp:rsid wsp:val=&quot;00815E46&quot;/&gt;&lt;wsp:rsid wsp:val=&quot;00815F85&quot;/&gt;&lt;wsp:rsid wsp:val=&quot;00816654&quot;/&gt;&lt;wsp:rsid wsp:val=&quot;00816A25&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86&quot;/&gt;&lt;wsp:rsid wsp:val=&quot;00817C96&quot;/&gt;&lt;wsp:rsid wsp:val=&quot;00817D2A&quot;/&gt;&lt;wsp:rsid wsp:val=&quot;00817F27&quot;/&gt;&lt;wsp:rsid wsp:val=&quot;00820DF1&quot;/&gt;&lt;wsp:rsid wsp:val=&quot;0082172C&quot;/&gt;&lt;wsp:rsid wsp:val=&quot;00821992&quot;/&gt;&lt;wsp:rsid wsp:val=&quot;00821D8A&quot;/&gt;&lt;wsp:rsid wsp:val=&quot;0082241B&quot;/&gt;&lt;wsp:rsid wsp:val=&quot;0082266A&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6204&quot;/&gt;&lt;wsp:rsid wsp:val=&quot;008263FF&quot;/&gt;&lt;wsp:rsid wsp:val=&quot;0082667E&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30DB&quot;/&gt;&lt;wsp:rsid wsp:val=&quot;00833EF5&quot;/&gt;&lt;wsp:rsid wsp:val=&quot;0083417A&quot;/&gt;&lt;wsp:rsid wsp:val=&quot;00834512&quot;/&gt;&lt;wsp:rsid wsp:val=&quot;00834746&quot;/&gt;&lt;wsp:rsid wsp:val=&quot;008349CB&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BDF&quot;/&gt;&lt;wsp:rsid wsp:val=&quot;00836FC2&quot;/&gt;&lt;wsp:rsid wsp:val=&quot;00837034&quot;/&gt;&lt;wsp:rsid wsp:val=&quot;0083768C&quot;/&gt;&lt;wsp:rsid wsp:val=&quot;0083778C&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1AE&quot;/&gt;&lt;wsp:rsid wsp:val=&quot;00847721&quot;/&gt;&lt;wsp:rsid wsp:val=&quot;0084794A&quot;/&gt;&lt;wsp:rsid wsp:val=&quot;00847991&quot;/&gt;&lt;wsp:rsid wsp:val=&quot;00847BA6&quot;/&gt;&lt;wsp:rsid wsp:val=&quot;00847C4E&quot;/&gt;&lt;wsp:rsid wsp:val=&quot;00847F04&quot;/&gt;&lt;wsp:rsid wsp:val=&quot;00850433&quot;/&gt;&lt;wsp:rsid wsp:val=&quot;00850D1D&quot;/&gt;&lt;wsp:rsid wsp:val=&quot;008511F1&quot;/&gt;&lt;wsp:rsid wsp:val=&quot;0085130C&quot;/&gt;&lt;wsp:rsid wsp:val=&quot;00851B22&quot;/&gt;&lt;wsp:rsid wsp:val=&quot;008521C5&quot;/&gt;&lt;wsp:rsid wsp:val=&quot;00852338&quot;/&gt;&lt;wsp:rsid wsp:val=&quot;00852F3B&quot;/&gt;&lt;wsp:rsid wsp:val=&quot;00853132&quot;/&gt;&lt;wsp:rsid wsp:val=&quot;00853AFF&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37E&quot;/&gt;&lt;wsp:rsid wsp:val=&quot;008626B0&quot;/&gt;&lt;wsp:rsid wsp:val=&quot;00862988&quot;/&gt;&lt;wsp:rsid wsp:val=&quot;0086333C&quot;/&gt;&lt;wsp:rsid wsp:val=&quot;00863479&quot;/&gt;&lt;wsp:rsid wsp:val=&quot;00863AA0&quot;/&gt;&lt;wsp:rsid wsp:val=&quot;00863C8A&quot;/&gt;&lt;wsp:rsid wsp:val=&quot;00863E78&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6850&quot;/&gt;&lt;wsp:rsid wsp:val=&quot;00866897&quot;/&gt;&lt;wsp:rsid wsp:val=&quot;00866DFF&quot;/&gt;&lt;wsp:rsid wsp:val=&quot;00867347&quot;/&gt;&lt;wsp:rsid wsp:val=&quot;008674A2&quot;/&gt;&lt;wsp:rsid wsp:val=&quot;00867A2F&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328&quot;/&gt;&lt;wsp:rsid wsp:val=&quot;008734E7&quot;/&gt;&lt;wsp:rsid wsp:val=&quot;0087352A&quot;/&gt;&lt;wsp:rsid wsp:val=&quot;00873AA8&quot;/&gt;&lt;wsp:rsid wsp:val=&quot;00873BF0&quot;/&gt;&lt;wsp:rsid wsp:val=&quot;00874560&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35&quot;/&gt;&lt;wsp:rsid wsp:val=&quot;0088011E&quot;/&gt;&lt;wsp:rsid wsp:val=&quot;00880494&quot;/&gt;&lt;wsp:rsid wsp:val=&quot;008804C9&quot;/&gt;&lt;wsp:rsid wsp:val=&quot;0088052B&quot;/&gt;&lt;wsp:rsid wsp:val=&quot;00880B3D&quot;/&gt;&lt;wsp:rsid wsp:val=&quot;00880CCB&quot;/&gt;&lt;wsp:rsid wsp:val=&quot;00880D84&quot;/&gt;&lt;wsp:rsid wsp:val=&quot;008810DF&quot;/&gt;&lt;wsp:rsid wsp:val=&quot;008810FA&quot;/&gt;&lt;wsp:rsid wsp:val=&quot;00881703&quot;/&gt;&lt;wsp:rsid wsp:val=&quot;00881842&quot;/&gt;&lt;wsp:rsid wsp:val=&quot;00881F28&quot;/&gt;&lt;wsp:rsid wsp:val=&quot;008822B6&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712&quot;/&gt;&lt;wsp:rsid wsp:val=&quot;00885037&quot;/&gt;&lt;wsp:rsid wsp:val=&quot;0088579F&quot;/&gt;&lt;wsp:rsid wsp:val=&quot;0088599D&quot;/&gt;&lt;wsp:rsid wsp:val=&quot;00885D5D&quot;/&gt;&lt;wsp:rsid wsp:val=&quot;00885F46&quot;/&gt;&lt;wsp:rsid wsp:val=&quot;00886116&quot;/&gt;&lt;wsp:rsid wsp:val=&quot;0088651F&quot;/&gt;&lt;wsp:rsid wsp:val=&quot;008870D8&quot;/&gt;&lt;wsp:rsid wsp:val=&quot;00887184&quot;/&gt;&lt;wsp:rsid wsp:val=&quot;008873A5&quot;/&gt;&lt;wsp:rsid wsp:val=&quot;00887771&quot;/&gt;&lt;wsp:rsid wsp:val=&quot;00887F2E&quot;/&gt;&lt;wsp:rsid wsp:val=&quot;0089035C&quot;/&gt;&lt;wsp:rsid wsp:val=&quot;008904DB&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F63&quot;/&gt;&lt;wsp:rsid wsp:val=&quot;00892297&quot;/&gt;&lt;wsp:rsid wsp:val=&quot;008922DC&quot;/&gt;&lt;wsp:rsid wsp:val=&quot;008922DF&quot;/&gt;&lt;wsp:rsid wsp:val=&quot;00892357&quot;/&gt;&lt;wsp:rsid wsp:val=&quot;00892494&quot;/&gt;&lt;wsp:rsid wsp:val=&quot;00893024&quot;/&gt;&lt;wsp:rsid wsp:val=&quot;00893B3B&quot;/&gt;&lt;wsp:rsid wsp:val=&quot;00894304&quot;/&gt;&lt;wsp:rsid wsp:val=&quot;008943E0&quot;/&gt;&lt;wsp:rsid wsp:val=&quot;00894C16&quot;/&gt;&lt;wsp:rsid wsp:val=&quot;00894C3B&quot;/&gt;&lt;wsp:rsid wsp:val=&quot;00894D6C&quot;/&gt;&lt;wsp:rsid wsp:val=&quot;00894FEF&quot;/&gt;&lt;wsp:rsid wsp:val=&quot;00895243&quot;/&gt;&lt;wsp:rsid wsp:val=&quot;008953FF&quot;/&gt;&lt;wsp:rsid wsp:val=&quot;00895A0C&quot;/&gt;&lt;wsp:rsid wsp:val=&quot;0089622F&quot;/&gt;&lt;wsp:rsid wsp:val=&quot;00896A6F&quot;/&gt;&lt;wsp:rsid wsp:val=&quot;00896C7B&quot;/&gt;&lt;wsp:rsid wsp:val=&quot;00896D10&quot;/&gt;&lt;wsp:rsid wsp:val=&quot;00896DF5&quot;/&gt;&lt;wsp:rsid wsp:val=&quot;00896E32&quot;/&gt;&lt;wsp:rsid wsp:val=&quot;00897A26&quot;/&gt;&lt;wsp:rsid wsp:val=&quot;008A0173&quot;/&gt;&lt;wsp:rsid wsp:val=&quot;008A01E5&quot;/&gt;&lt;wsp:rsid wsp:val=&quot;008A0339&quot;/&gt;&lt;wsp:rsid wsp:val=&quot;008A03A0&quot;/&gt;&lt;wsp:rsid wsp:val=&quot;008A0473&quot;/&gt;&lt;wsp:rsid wsp:val=&quot;008A04C7&quot;/&gt;&lt;wsp:rsid wsp:val=&quot;008A111D&quot;/&gt;&lt;wsp:rsid wsp:val=&quot;008A12ED&quot;/&gt;&lt;wsp:rsid wsp:val=&quot;008A15B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23E&quot;/&gt;&lt;wsp:rsid wsp:val=&quot;008A24BD&quot;/&gt;&lt;wsp:rsid wsp:val=&quot;008A2AAE&quot;/&gt;&lt;wsp:rsid wsp:val=&quot;008A2AD3&quot;/&gt;&lt;wsp:rsid wsp:val=&quot;008A2F26&quot;/&gt;&lt;wsp:rsid wsp:val=&quot;008A2F9B&quot;/&gt;&lt;wsp:rsid wsp:val=&quot;008A2FA5&quot;/&gt;&lt;wsp:rsid wsp:val=&quot;008A36DE&quot;/&gt;&lt;wsp:rsid wsp:val=&quot;008A36ED&quot;/&gt;&lt;wsp:rsid wsp:val=&quot;008A3898&quot;/&gt;&lt;wsp:rsid wsp:val=&quot;008A39E0&quot;/&gt;&lt;wsp:rsid wsp:val=&quot;008A42D8&quot;/&gt;&lt;wsp:rsid wsp:val=&quot;008A457F&quot;/&gt;&lt;wsp:rsid wsp:val=&quot;008A45E8&quot;/&gt;&lt;wsp:rsid wsp:val=&quot;008A53C3&quot;/&gt;&lt;wsp:rsid wsp:val=&quot;008A59E9&quot;/&gt;&lt;wsp:rsid wsp:val=&quot;008A5BFE&quot;/&gt;&lt;wsp:rsid wsp:val=&quot;008A5E30&quot;/&gt;&lt;wsp:rsid wsp:val=&quot;008A631F&quot;/&gt;&lt;wsp:rsid wsp:val=&quot;008A668F&quot;/&gt;&lt;wsp:rsid wsp:val=&quot;008A725C&quot;/&gt;&lt;wsp:rsid wsp:val=&quot;008A72A4&quot;/&gt;&lt;wsp:rsid wsp:val=&quot;008A74E8&quot;/&gt;&lt;wsp:rsid wsp:val=&quot;008A74F5&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576&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4B36&quot;/&gt;&lt;wsp:rsid wsp:val=&quot;008B50A1&quot;/&gt;&lt;wsp:rsid wsp:val=&quot;008B5577&quot;/&gt;&lt;wsp:rsid wsp:val=&quot;008B56A4&quot;/&gt;&lt;wsp:rsid wsp:val=&quot;008B60E9&quot;/&gt;&lt;wsp:rsid wsp:val=&quot;008B60ED&quot;/&gt;&lt;wsp:rsid wsp:val=&quot;008B614C&quot;/&gt;&lt;wsp:rsid wsp:val=&quot;008B681C&quot;/&gt;&lt;wsp:rsid wsp:val=&quot;008B6E5C&quot;/&gt;&lt;wsp:rsid wsp:val=&quot;008B739E&quot;/&gt;&lt;wsp:rsid wsp:val=&quot;008B766A&quot;/&gt;&lt;wsp:rsid wsp:val=&quot;008B77DB&quot;/&gt;&lt;wsp:rsid wsp:val=&quot;008B7A0E&quot;/&gt;&lt;wsp:rsid wsp:val=&quot;008B7BD4&quot;/&gt;&lt;wsp:rsid wsp:val=&quot;008B7E5B&quot;/&gt;&lt;wsp:rsid wsp:val=&quot;008C003B&quot;/&gt;&lt;wsp:rsid wsp:val=&quot;008C022D&quot;/&gt;&lt;wsp:rsid wsp:val=&quot;008C0431&quot;/&gt;&lt;wsp:rsid wsp:val=&quot;008C1ABE&quot;/&gt;&lt;wsp:rsid wsp:val=&quot;008C2426&quot;/&gt;&lt;wsp:rsid wsp:val=&quot;008C2453&quot;/&gt;&lt;wsp:rsid wsp:val=&quot;008C24E8&quot;/&gt;&lt;wsp:rsid wsp:val=&quot;008C25FD&quot;/&gt;&lt;wsp:rsid wsp:val=&quot;008C265E&quot;/&gt;&lt;wsp:rsid wsp:val=&quot;008C26B4&quot;/&gt;&lt;wsp:rsid wsp:val=&quot;008C28BA&quot;/&gt;&lt;wsp:rsid wsp:val=&quot;008C3240&quot;/&gt;&lt;wsp:rsid wsp:val=&quot;008C3593&quot;/&gt;&lt;wsp:rsid wsp:val=&quot;008C3957&quot;/&gt;&lt;wsp:rsid wsp:val=&quot;008C3E0A&quot;/&gt;&lt;wsp:rsid wsp:val=&quot;008C4188&quot;/&gt;&lt;wsp:rsid wsp:val=&quot;008C49D5&quot;/&gt;&lt;wsp:rsid wsp:val=&quot;008C4B47&quot;/&gt;&lt;wsp:rsid wsp:val=&quot;008C59D5&quot;/&gt;&lt;wsp:rsid wsp:val=&quot;008C5B10&quot;/&gt;&lt;wsp:rsid wsp:val=&quot;008C6276&quot;/&gt;&lt;wsp:rsid wsp:val=&quot;008C6337&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2C&quot;/&gt;&lt;wsp:rsid wsp:val=&quot;008D02CB&quot;/&gt;&lt;wsp:rsid wsp:val=&quot;008D0459&quot;/&gt;&lt;wsp:rsid wsp:val=&quot;008D05D2&quot;/&gt;&lt;wsp:rsid wsp:val=&quot;008D0ECB&quot;/&gt;&lt;wsp:rsid wsp:val=&quot;008D13DC&quot;/&gt;&lt;wsp:rsid wsp:val=&quot;008D149D&quot;/&gt;&lt;wsp:rsid wsp:val=&quot;008D1509&quot;/&gt;&lt;wsp:rsid wsp:val=&quot;008D1D2C&quot;/&gt;&lt;wsp:rsid wsp:val=&quot;008D1E23&quot;/&gt;&lt;wsp:rsid wsp:val=&quot;008D2461&quot;/&gt;&lt;wsp:rsid wsp:val=&quot;008D2D60&quot;/&gt;&lt;wsp:rsid wsp:val=&quot;008D3208&quot;/&gt;&lt;wsp:rsid wsp:val=&quot;008D382D&quot;/&gt;&lt;wsp:rsid wsp:val=&quot;008D3F21&quot;/&gt;&lt;wsp:rsid wsp:val=&quot;008D40FF&quot;/&gt;&lt;wsp:rsid wsp:val=&quot;008D4277&quot;/&gt;&lt;wsp:rsid wsp:val=&quot;008D42C5&quot;/&gt;&lt;wsp:rsid wsp:val=&quot;008D453F&quot;/&gt;&lt;wsp:rsid wsp:val=&quot;008D508F&quot;/&gt;&lt;wsp:rsid wsp:val=&quot;008D538D&quot;/&gt;&lt;wsp:rsid wsp:val=&quot;008D592F&quot;/&gt;&lt;wsp:rsid wsp:val=&quot;008D59D0&quot;/&gt;&lt;wsp:rsid wsp:val=&quot;008D5F73&quot;/&gt;&lt;wsp:rsid wsp:val=&quot;008D5FCD&quot;/&gt;&lt;wsp:rsid wsp:val=&quot;008D60C9&quot;/&gt;&lt;wsp:rsid wsp:val=&quot;008D6733&quot;/&gt;&lt;wsp:rsid wsp:val=&quot;008D6909&quot;/&gt;&lt;wsp:rsid wsp:val=&quot;008D6D0E&quot;/&gt;&lt;wsp:rsid wsp:val=&quot;008D6F90&quot;/&gt;&lt;wsp:rsid wsp:val=&quot;008D72A4&quot;/&gt;&lt;wsp:rsid wsp:val=&quot;008D72CA&quot;/&gt;&lt;wsp:rsid wsp:val=&quot;008D7378&quot;/&gt;&lt;wsp:rsid wsp:val=&quot;008D7554&quot;/&gt;&lt;wsp:rsid wsp:val=&quot;008D7615&quot;/&gt;&lt;wsp:rsid wsp:val=&quot;008D76A0&quot;/&gt;&lt;wsp:rsid wsp:val=&quot;008D78C3&quot;/&gt;&lt;wsp:rsid wsp:val=&quot;008D7ACD&quot;/&gt;&lt;wsp:rsid wsp:val=&quot;008D7AD2&quot;/&gt;&lt;wsp:rsid wsp:val=&quot;008D7C2A&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40&quot;/&gt;&lt;wsp:rsid wsp:val=&quot;008E2051&quot;/&gt;&lt;wsp:rsid wsp:val=&quot;008E20EC&quot;/&gt;&lt;wsp:rsid wsp:val=&quot;008E2562&quot;/&gt;&lt;wsp:rsid wsp:val=&quot;008E290D&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BA3&quot;/&gt;&lt;wsp:rsid wsp:val=&quot;008E5B5F&quot;/&gt;&lt;wsp:rsid wsp:val=&quot;008E5D5A&quot;/&gt;&lt;wsp:rsid wsp:val=&quot;008E5EED&quot;/&gt;&lt;wsp:rsid wsp:val=&quot;008E60B3&quot;/&gt;&lt;wsp:rsid wsp:val=&quot;008E6333&quot;/&gt;&lt;wsp:rsid wsp:val=&quot;008E6465&quot;/&gt;&lt;wsp:rsid wsp:val=&quot;008E6535&quot;/&gt;&lt;wsp:rsid wsp:val=&quot;008E6658&quot;/&gt;&lt;wsp:rsid wsp:val=&quot;008E6788&quot;/&gt;&lt;wsp:rsid wsp:val=&quot;008E67B7&quot;/&gt;&lt;wsp:rsid wsp:val=&quot;008E6F34&quot;/&gt;&lt;wsp:rsid wsp:val=&quot;008E70B2&quot;/&gt;&lt;wsp:rsid wsp:val=&quot;008E7DB3&quot;/&gt;&lt;wsp:rsid wsp:val=&quot;008E7E01&quot;/&gt;&lt;wsp:rsid wsp:val=&quot;008E7E0A&quot;/&gt;&lt;wsp:rsid wsp:val=&quot;008F01AB&quot;/&gt;&lt;wsp:rsid wsp:val=&quot;008F0460&quot;/&gt;&lt;wsp:rsid wsp:val=&quot;008F0982&quot;/&gt;&lt;wsp:rsid wsp:val=&quot;008F0D27&quot;/&gt;&lt;wsp:rsid wsp:val=&quot;008F14C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9A&quot;/&gt;&lt;wsp:rsid wsp:val=&quot;008F6CD1&quot;/&gt;&lt;wsp:rsid wsp:val=&quot;008F6D52&quot;/&gt;&lt;wsp:rsid wsp:val=&quot;008F7069&quot;/&gt;&lt;wsp:rsid wsp:val=&quot;008F7462&quot;/&gt;&lt;wsp:rsid wsp:val=&quot;008F74EA&quot;/&gt;&lt;wsp:rsid wsp:val=&quot;008F74ED&quot;/&gt;&lt;wsp:rsid wsp:val=&quot;008F7738&quot;/&gt;&lt;wsp:rsid wsp:val=&quot;008F7940&quot;/&gt;&lt;wsp:rsid wsp:val=&quot;008F7BD6&quot;/&gt;&lt;wsp:rsid wsp:val=&quot;008F7CEF&quot;/&gt;&lt;wsp:rsid wsp:val=&quot;009000FD&quot;/&gt;&lt;wsp:rsid wsp:val=&quot;00900307&quot;/&gt;&lt;wsp:rsid wsp:val=&quot;00900983&quot;/&gt;&lt;wsp:rsid wsp:val=&quot;00900D3F&quot;/&gt;&lt;wsp:rsid wsp:val=&quot;00900DDE&quot;/&gt;&lt;wsp:rsid wsp:val=&quot;00900DF1&quot;/&gt;&lt;wsp:rsid wsp:val=&quot;00900EEB&quot;/&gt;&lt;wsp:rsid wsp:val=&quot;009016AE&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47C&quot;/&gt;&lt;wsp:rsid wsp:val=&quot;00903ABF&quot;/&gt;&lt;wsp:rsid wsp:val=&quot;00903C24&quot;/&gt;&lt;wsp:rsid wsp:val=&quot;00903C5A&quot;/&gt;&lt;wsp:rsid wsp:val=&quot;00903F59&quot;/&gt;&lt;wsp:rsid wsp:val=&quot;0090411E&quot;/&gt;&lt;wsp:rsid wsp:val=&quot;00904562&quot;/&gt;&lt;wsp:rsid wsp:val=&quot;009045C7&quot;/&gt;&lt;wsp:rsid wsp:val=&quot;0090480E&quot;/&gt;&lt;wsp:rsid wsp:val=&quot;00904840&quot;/&gt;&lt;wsp:rsid wsp:val=&quot;00904A52&quot;/&gt;&lt;wsp:rsid wsp:val=&quot;00904A62&quot;/&gt;&lt;wsp:rsid wsp:val=&quot;00904B6D&quot;/&gt;&lt;wsp:rsid wsp:val=&quot;00905A06&quot;/&gt;&lt;wsp:rsid wsp:val=&quot;00905A7E&quot;/&gt;&lt;wsp:rsid wsp:val=&quot;00906100&quot;/&gt;&lt;wsp:rsid wsp:val=&quot;009061A5&quot;/&gt;&lt;wsp:rsid wsp:val=&quot;009067B8&quot;/&gt;&lt;wsp:rsid wsp:val=&quot;00906EED&quot;/&gt;&lt;wsp:rsid wsp:val=&quot;00907071&quot;/&gt;&lt;wsp:rsid wsp:val=&quot;0090715C&quot;/&gt;&lt;wsp:rsid wsp:val=&quot;00907829&quot;/&gt;&lt;wsp:rsid wsp:val=&quot;00907A52&quot;/&gt;&lt;wsp:rsid wsp:val=&quot;00910577&quot;/&gt;&lt;wsp:rsid wsp:val=&quot;009108A7&quot;/&gt;&lt;wsp:rsid wsp:val=&quot;00910ED6&quot;/&gt;&lt;wsp:rsid wsp:val=&quot;009114BD&quot;/&gt;&lt;wsp:rsid wsp:val=&quot;00911A07&quot;/&gt;&lt;wsp:rsid wsp:val=&quot;00911CAD&quot;/&gt;&lt;wsp:rsid wsp:val=&quot;00911D05&quot;/&gt;&lt;wsp:rsid wsp:val=&quot;00911E1A&quot;/&gt;&lt;wsp:rsid wsp:val=&quot;009123B9&quot;/&gt;&lt;wsp:rsid wsp:val=&quot;00912531&quot;/&gt;&lt;wsp:rsid wsp:val=&quot;00913598&quot;/&gt;&lt;wsp:rsid wsp:val=&quot;00913649&quot;/&gt;&lt;wsp:rsid wsp:val=&quot;009138F9&quot;/&gt;&lt;wsp:rsid wsp:val=&quot;00913F4C&quot;/&gt;&lt;wsp:rsid wsp:val=&quot;00913F9C&quot;/&gt;&lt;wsp:rsid wsp:val=&quot;0091404B&quot;/&gt;&lt;wsp:rsid wsp:val=&quot;0091423A&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83&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581&quot;/&gt;&lt;wsp:rsid wsp:val=&quot;00925836&quot;/&gt;&lt;wsp:rsid wsp:val=&quot;00925A4B&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27A58&quot;/&gt;&lt;wsp:rsid wsp:val=&quot;00930305&quot;/&gt;&lt;wsp:rsid wsp:val=&quot;0093047C&quot;/&gt;&lt;wsp:rsid wsp:val=&quot;0093063D&quot;/&gt;&lt;wsp:rsid wsp:val=&quot;00931196&quot;/&gt;&lt;wsp:rsid wsp:val=&quot;00931273&quot;/&gt;&lt;wsp:rsid wsp:val=&quot;0093135E&quot;/&gt;&lt;wsp:rsid wsp:val=&quot;0093195D&quot;/&gt;&lt;wsp:rsid wsp:val=&quot;00931B38&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C8D&quot;/&gt;&lt;wsp:rsid wsp:val=&quot;00932E4B&quot;/&gt;&lt;wsp:rsid wsp:val=&quot;0093311E&quot;/&gt;&lt;wsp:rsid wsp:val=&quot;00933C2F&quot;/&gt;&lt;wsp:rsid wsp:val=&quot;00933D61&quot;/&gt;&lt;wsp:rsid wsp:val=&quot;00933DE4&quot;/&gt;&lt;wsp:rsid wsp:val=&quot;009342EB&quot;/&gt;&lt;wsp:rsid wsp:val=&quot;009343DA&quot;/&gt;&lt;wsp:rsid wsp:val=&quot;0093457F&quot;/&gt;&lt;wsp:rsid wsp:val=&quot;0093498D&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6AB9&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5E4&quot;/&gt;&lt;wsp:rsid wsp:val=&quot;00942A63&quot;/&gt;&lt;wsp:rsid wsp:val=&quot;00942BB8&quot;/&gt;&lt;wsp:rsid wsp:val=&quot;00943128&quot;/&gt;&lt;wsp:rsid wsp:val=&quot;0094335F&quot;/&gt;&lt;wsp:rsid wsp:val=&quot;00943D09&quot;/&gt;&lt;wsp:rsid wsp:val=&quot;00943D28&quot;/&gt;&lt;wsp:rsid wsp:val=&quot;009440F3&quot;/&gt;&lt;wsp:rsid wsp:val=&quot;00944202&quot;/&gt;&lt;wsp:rsid wsp:val=&quot;00944335&quot;/&gt;&lt;wsp:rsid wsp:val=&quot;0094465E&quot;/&gt;&lt;wsp:rsid wsp:val=&quot;00944710&quot;/&gt;&lt;wsp:rsid wsp:val=&quot;0094480B&quot;/&gt;&lt;wsp:rsid wsp:val=&quot;00944AF4&quot;/&gt;&lt;wsp:rsid wsp:val=&quot;00944D54&quot;/&gt;&lt;wsp:rsid wsp:val=&quot;00944F7E&quot;/&gt;&lt;wsp:rsid wsp:val=&quot;0094564D&quot;/&gt;&lt;wsp:rsid wsp:val=&quot;00945E49&quot;/&gt;&lt;wsp:rsid wsp:val=&quot;009462D8&quot;/&gt;&lt;wsp:rsid wsp:val=&quot;00946388&quot;/&gt;&lt;wsp:rsid wsp:val=&quot;00946588&quot;/&gt;&lt;wsp:rsid wsp:val=&quot;00946860&quot;/&gt;&lt;wsp:rsid wsp:val=&quot;00946CE5&quot;/&gt;&lt;wsp:rsid wsp:val=&quot;00946F59&quot;/&gt;&lt;wsp:rsid wsp:val=&quot;00947415&quot;/&gt;&lt;wsp:rsid wsp:val=&quot;0094776E&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2D3E&quot;/&gt;&lt;wsp:rsid wsp:val=&quot;009537A7&quot;/&gt;&lt;wsp:rsid wsp:val=&quot;00953B1F&quot;/&gt;&lt;wsp:rsid wsp:val=&quot;009542C9&quot;/&gt;&lt;wsp:rsid wsp:val=&quot;0095466F&quot;/&gt;&lt;wsp:rsid wsp:val=&quot;009548C3&quot;/&gt;&lt;wsp:rsid wsp:val=&quot;0095506D&quot;/&gt;&lt;wsp:rsid wsp:val=&quot;009554E1&quot;/&gt;&lt;wsp:rsid wsp:val=&quot;009555E2&quot;/&gt;&lt;wsp:rsid wsp:val=&quot;0095570A&quot;/&gt;&lt;wsp:rsid wsp:val=&quot;009557DF&quot;/&gt;&lt;wsp:rsid wsp:val=&quot;009558DB&quot;/&gt;&lt;wsp:rsid wsp:val=&quot;00955A2E&quot;/&gt;&lt;wsp:rsid wsp:val=&quot;00956101&quot;/&gt;&lt;wsp:rsid wsp:val=&quot;009563E4&quot;/&gt;&lt;wsp:rsid wsp:val=&quot;00956534&quot;/&gt;&lt;wsp:rsid wsp:val=&quot;0095660B&quot;/&gt;&lt;wsp:rsid wsp:val=&quot;00956769&quot;/&gt;&lt;wsp:rsid wsp:val=&quot;00956B4A&quot;/&gt;&lt;wsp:rsid wsp:val=&quot;00956DE3&quot;/&gt;&lt;wsp:rsid wsp:val=&quot;00957060&quot;/&gt;&lt;wsp:rsid wsp:val=&quot;009571DB&quot;/&gt;&lt;wsp:rsid wsp:val=&quot;009572DC&quot;/&gt;&lt;wsp:rsid wsp:val=&quot;00957487&quot;/&gt;&lt;wsp:rsid wsp:val=&quot;00957656&quot;/&gt;&lt;wsp:rsid wsp:val=&quot;0095776C&quot;/&gt;&lt;wsp:rsid wsp:val=&quot;009577E2&quot;/&gt;&lt;wsp:rsid wsp:val=&quot;00957D9C&quot;/&gt;&lt;wsp:rsid wsp:val=&quot;00960237&quot;/&gt;&lt;wsp:rsid wsp:val=&quot;009603AB&quot;/&gt;&lt;wsp:rsid wsp:val=&quot;009607AF&quot;/&gt;&lt;wsp:rsid wsp:val=&quot;00960A88&quot;/&gt;&lt;wsp:rsid wsp:val=&quot;00960C68&quot;/&gt;&lt;wsp:rsid wsp:val=&quot;00960CB6&quot;/&gt;&lt;wsp:rsid wsp:val=&quot;00960D27&quot;/&gt;&lt;wsp:rsid wsp:val=&quot;00960F10&quot;/&gt;&lt;wsp:rsid wsp:val=&quot;00961023&quot;/&gt;&lt;wsp:rsid wsp:val=&quot;009612F1&quot;/&gt;&lt;wsp:rsid wsp:val=&quot;009613DF&quot;/&gt;&lt;wsp:rsid wsp:val=&quot;009616FA&quot;/&gt;&lt;wsp:rsid wsp:val=&quot;0096183C&quot;/&gt;&lt;wsp:rsid wsp:val=&quot;00961E6D&quot;/&gt;&lt;wsp:rsid wsp:val=&quot;00961F21&quot;/&gt;&lt;wsp:rsid wsp:val=&quot;009621FF&quot;/&gt;&lt;wsp:rsid wsp:val=&quot;00962337&quot;/&gt;&lt;wsp:rsid wsp:val=&quot;0096292B&quot;/&gt;&lt;wsp:rsid wsp:val=&quot;00962E9E&quot;/&gt;&lt;wsp:rsid wsp:val=&quot;0096336E&quot;/&gt;&lt;wsp:rsid wsp:val=&quot;00963519&quot;/&gt;&lt;wsp:rsid wsp:val=&quot;0096392B&quot;/&gt;&lt;wsp:rsid wsp:val=&quot;0096397B&quot;/&gt;&lt;wsp:rsid wsp:val=&quot;00963985&quot;/&gt;&lt;wsp:rsid wsp:val=&quot;00963E3F&quot;/&gt;&lt;wsp:rsid wsp:val=&quot;009640C7&quot;/&gt;&lt;wsp:rsid wsp:val=&quot;0096490E&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5E40&quot;/&gt;&lt;wsp:rsid wsp:val=&quot;0096606A&quot;/&gt;&lt;wsp:rsid wsp:val=&quot;00966462&quot;/&gt;&lt;wsp:rsid wsp:val=&quot;0096671A&quot;/&gt;&lt;wsp:rsid wsp:val=&quot;0096691D&quot;/&gt;&lt;wsp:rsid wsp:val=&quot;00966EC4&quot;/&gt;&lt;wsp:rsid wsp:val=&quot;0096745F&quot;/&gt;&lt;wsp:rsid wsp:val=&quot;0096766C&quot;/&gt;&lt;wsp:rsid wsp:val=&quot;00967851&quot;/&gt;&lt;wsp:rsid wsp:val=&quot;0096791C&quot;/&gt;&lt;wsp:rsid wsp:val=&quot;00967D2D&quot;/&gt;&lt;wsp:rsid wsp:val=&quot;00967F74&quot;/&gt;&lt;wsp:rsid wsp:val=&quot;00970A5B&quot;/&gt;&lt;wsp:rsid wsp:val=&quot;00970F7A&quot;/&gt;&lt;wsp:rsid wsp:val=&quot;00970FE3&quot;/&gt;&lt;wsp:rsid wsp:val=&quot;00971190&quot;/&gt;&lt;wsp:rsid wsp:val=&quot;009713C9&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A&quot;/&gt;&lt;wsp:rsid wsp:val=&quot;00974EBD&quot;/&gt;&lt;wsp:rsid wsp:val=&quot;009750F1&quot;/&gt;&lt;wsp:rsid wsp:val=&quot;009751BA&quot;/&gt;&lt;wsp:rsid wsp:val=&quot;009752A9&quot;/&gt;&lt;wsp:rsid wsp:val=&quot;00975859&quot;/&gt;&lt;wsp:rsid wsp:val=&quot;009760EC&quot;/&gt;&lt;wsp:rsid wsp:val=&quot;00976DD5&quot;/&gt;&lt;wsp:rsid wsp:val=&quot;009771C4&quot;/&gt;&lt;wsp:rsid wsp:val=&quot;009775C2&quot;/&gt;&lt;wsp:rsid wsp:val=&quot;00977852&quot;/&gt;&lt;wsp:rsid wsp:val=&quot;009778AB&quot;/&gt;&lt;wsp:rsid wsp:val=&quot;009803A8&quot;/&gt;&lt;wsp:rsid wsp:val=&quot;00980403&quot;/&gt;&lt;wsp:rsid wsp:val=&quot;009804CB&quot;/&gt;&lt;wsp:rsid wsp:val=&quot;009809DD&quot;/&gt;&lt;wsp:rsid wsp:val=&quot;00980F14&quot;/&gt;&lt;wsp:rsid wsp:val=&quot;0098172B&quot;/&gt;&lt;wsp:rsid wsp:val=&quot;009817F9&quot;/&gt;&lt;wsp:rsid wsp:val=&quot;0098183B&quot;/&gt;&lt;wsp:rsid wsp:val=&quot;009818A6&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D14&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91B&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0920&quot;/&gt;&lt;wsp:rsid wsp:val=&quot;009A0A53&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21F&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92D&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030B&quot;/&gt;&lt;wsp:rsid wsp:val=&quot;009B0664&quot;/&gt;&lt;wsp:rsid wsp:val=&quot;009B0C12&quot;/&gt;&lt;wsp:rsid wsp:val=&quot;009B10C5&quot;/&gt;&lt;wsp:rsid wsp:val=&quot;009B20AD&quot;/&gt;&lt;wsp:rsid wsp:val=&quot;009B25DC&quot;/&gt;&lt;wsp:rsid wsp:val=&quot;009B3221&quot;/&gt;&lt;wsp:rsid wsp:val=&quot;009B33F1&quot;/&gt;&lt;wsp:rsid wsp:val=&quot;009B346F&quot;/&gt;&lt;wsp:rsid wsp:val=&quot;009B3745&quot;/&gt;&lt;wsp:rsid wsp:val=&quot;009B3C79&quot;/&gt;&lt;wsp:rsid wsp:val=&quot;009B4570&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D19&quot;/&gt;&lt;wsp:rsid wsp:val=&quot;009B7833&quot;/&gt;&lt;wsp:rsid wsp:val=&quot;009B7BB7&quot;/&gt;&lt;wsp:rsid wsp:val=&quot;009B7F7E&quot;/&gt;&lt;wsp:rsid wsp:val=&quot;009B7FFA&quot;/&gt;&lt;wsp:rsid wsp:val=&quot;009C00EF&quot;/&gt;&lt;wsp:rsid wsp:val=&quot;009C01D2&quot;/&gt;&lt;wsp:rsid wsp:val=&quot;009C054E&quot;/&gt;&lt;wsp:rsid wsp:val=&quot;009C080A&quot;/&gt;&lt;wsp:rsid wsp:val=&quot;009C098E&quot;/&gt;&lt;wsp:rsid wsp:val=&quot;009C0BC1&quot;/&gt;&lt;wsp:rsid wsp:val=&quot;009C0D57&quot;/&gt;&lt;wsp:rsid wsp:val=&quot;009C0DBE&quot;/&gt;&lt;wsp:rsid wsp:val=&quot;009C1001&quot;/&gt;&lt;wsp:rsid wsp:val=&quot;009C10DF&quot;/&gt;&lt;wsp:rsid wsp:val=&quot;009C159E&quot;/&gt;&lt;wsp:rsid wsp:val=&quot;009C163E&quot;/&gt;&lt;wsp:rsid wsp:val=&quot;009C1A15&quot;/&gt;&lt;wsp:rsid wsp:val=&quot;009C1A35&quot;/&gt;&lt;wsp:rsid wsp:val=&quot;009C1D4B&quot;/&gt;&lt;wsp:rsid wsp:val=&quot;009C1E0C&quot;/&gt;&lt;wsp:rsid wsp:val=&quot;009C26FB&quot;/&gt;&lt;wsp:rsid wsp:val=&quot;009C281C&quot;/&gt;&lt;wsp:rsid wsp:val=&quot;009C3B33&quot;/&gt;&lt;wsp:rsid wsp:val=&quot;009C3D88&quot;/&gt;&lt;wsp:rsid wsp:val=&quot;009C43C5&quot;/&gt;&lt;wsp:rsid wsp:val=&quot;009C45A3&quot;/&gt;&lt;wsp:rsid wsp:val=&quot;009C4838&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F47&quot;/&gt;&lt;wsp:rsid wsp:val=&quot;009C7FEB&quot;/&gt;&lt;wsp:rsid wsp:val=&quot;009D0361&quot;/&gt;&lt;wsp:rsid wsp:val=&quot;009D0720&quot;/&gt;&lt;wsp:rsid wsp:val=&quot;009D079F&quot;/&gt;&lt;wsp:rsid wsp:val=&quot;009D0897&quot;/&gt;&lt;wsp:rsid wsp:val=&quot;009D09A8&quot;/&gt;&lt;wsp:rsid wsp:val=&quot;009D1AC0&quot;/&gt;&lt;wsp:rsid wsp:val=&quot;009D1B37&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65E&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0AD1&quot;/&gt;&lt;wsp:rsid wsp:val=&quot;009E0CA7&quot;/&gt;&lt;wsp:rsid wsp:val=&quot;009E11A9&quot;/&gt;&lt;wsp:rsid wsp:val=&quot;009E176B&quot;/&gt;&lt;wsp:rsid wsp:val=&quot;009E1957&quot;/&gt;&lt;wsp:rsid wsp:val=&quot;009E1D4A&quot;/&gt;&lt;wsp:rsid wsp:val=&quot;009E1E13&quot;/&gt;&lt;wsp:rsid wsp:val=&quot;009E1F70&quot;/&gt;&lt;wsp:rsid wsp:val=&quot;009E1FFC&quot;/&gt;&lt;wsp:rsid wsp:val=&quot;009E2345&quot;/&gt;&lt;wsp:rsid wsp:val=&quot;009E2787&quot;/&gt;&lt;wsp:rsid wsp:val=&quot;009E2F97&quot;/&gt;&lt;wsp:rsid wsp:val=&quot;009E3235&quot;/&gt;&lt;wsp:rsid wsp:val=&quot;009E36B2&quot;/&gt;&lt;wsp:rsid wsp:val=&quot;009E3790&quot;/&gt;&lt;wsp:rsid wsp:val=&quot;009E3FBD&quot;/&gt;&lt;wsp:rsid wsp:val=&quot;009E457F&quot;/&gt;&lt;wsp:rsid wsp:val=&quot;009E5039&quot;/&gt;&lt;wsp:rsid wsp:val=&quot;009E532F&quot;/&gt;&lt;wsp:rsid wsp:val=&quot;009E53AA&quot;/&gt;&lt;wsp:rsid wsp:val=&quot;009E53D6&quot;/&gt;&lt;wsp:rsid wsp:val=&quot;009E55D6&quot;/&gt;&lt;wsp:rsid wsp:val=&quot;009E5656&quot;/&gt;&lt;wsp:rsid wsp:val=&quot;009E5AB4&quot;/&gt;&lt;wsp:rsid wsp:val=&quot;009E5CEB&quot;/&gt;&lt;wsp:rsid wsp:val=&quot;009E605E&quot;/&gt;&lt;wsp:rsid wsp:val=&quot;009E641D&quot;/&gt;&lt;wsp:rsid wsp:val=&quot;009E64BF&quot;/&gt;&lt;wsp:rsid wsp:val=&quot;009E653E&quot;/&gt;&lt;wsp:rsid wsp:val=&quot;009E6F6E&quot;/&gt;&lt;wsp:rsid wsp:val=&quot;009E7246&quot;/&gt;&lt;wsp:rsid wsp:val=&quot;009E73DA&quot;/&gt;&lt;wsp:rsid wsp:val=&quot;009E7677&quot;/&gt;&lt;wsp:rsid wsp:val=&quot;009E792D&quot;/&gt;&lt;wsp:rsid wsp:val=&quot;009E798E&quot;/&gt;&lt;wsp:rsid wsp:val=&quot;009F06F6&quot;/&gt;&lt;wsp:rsid wsp:val=&quot;009F0C38&quot;/&gt;&lt;wsp:rsid wsp:val=&quot;009F0CD1&quot;/&gt;&lt;wsp:rsid wsp:val=&quot;009F0F85&quot;/&gt;&lt;wsp:rsid wsp:val=&quot;009F1033&quot;/&gt;&lt;wsp:rsid wsp:val=&quot;009F187B&quot;/&gt;&lt;wsp:rsid wsp:val=&quot;009F1933&quot;/&gt;&lt;wsp:rsid wsp:val=&quot;009F2E7E&quot;/&gt;&lt;wsp:rsid wsp:val=&quot;009F310A&quot;/&gt;&lt;wsp:rsid wsp:val=&quot;009F3582&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956&quot;/&gt;&lt;wsp:rsid wsp:val=&quot;009F4D43&quot;/&gt;&lt;wsp:rsid wsp:val=&quot;009F4F05&quot;/&gt;&lt;wsp:rsid wsp:val=&quot;009F5606&quot;/&gt;&lt;wsp:rsid wsp:val=&quot;009F5CA4&quot;/&gt;&lt;wsp:rsid wsp:val=&quot;009F5DE0&quot;/&gt;&lt;wsp:rsid wsp:val=&quot;009F6410&quot;/&gt;&lt;wsp:rsid wsp:val=&quot;009F6457&quot;/&gt;&lt;wsp:rsid wsp:val=&quot;009F6627&quot;/&gt;&lt;wsp:rsid wsp:val=&quot;009F669B&quot;/&gt;&lt;wsp:rsid wsp:val=&quot;009F66DF&quot;/&gt;&lt;wsp:rsid wsp:val=&quot;009F6DF5&quot;/&gt;&lt;wsp:rsid wsp:val=&quot;009F7105&quot;/&gt;&lt;wsp:rsid wsp:val=&quot;009F7169&quot;/&gt;&lt;wsp:rsid wsp:val=&quot;009F76CB&quot;/&gt;&lt;wsp:rsid wsp:val=&quot;009F7883&quot;/&gt;&lt;wsp:rsid wsp:val=&quot;009F7E6D&quot;/&gt;&lt;wsp:rsid wsp:val=&quot;00A00519&quot;/&gt;&lt;wsp:rsid wsp:val=&quot;00A0056A&quot;/&gt;&lt;wsp:rsid wsp:val=&quot;00A00892&quot;/&gt;&lt;wsp:rsid wsp:val=&quot;00A00E09&quot;/&gt;&lt;wsp:rsid wsp:val=&quot;00A01006&quot;/&gt;&lt;wsp:rsid wsp:val=&quot;00A011C6&quot;/&gt;&lt;wsp:rsid wsp:val=&quot;00A0267E&quot;/&gt;&lt;wsp:rsid wsp:val=&quot;00A02A7C&quot;/&gt;&lt;wsp:rsid wsp:val=&quot;00A02B26&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4D0C&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80A&quot;/&gt;&lt;wsp:rsid wsp:val=&quot;00A07B16&quot;/&gt;&lt;wsp:rsid wsp:val=&quot;00A07D0F&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BB&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0CE&quot;/&gt;&lt;wsp:rsid wsp:val=&quot;00A145D0&quot;/&gt;&lt;wsp:rsid wsp:val=&quot;00A14743&quot;/&gt;&lt;wsp:rsid wsp:val=&quot;00A14917&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700&quot;/&gt;&lt;wsp:rsid wsp:val=&quot;00A16A02&quot;/&gt;&lt;wsp:rsid wsp:val=&quot;00A171E3&quot;/&gt;&lt;wsp:rsid wsp:val=&quot;00A17345&quot;/&gt;&lt;wsp:rsid wsp:val=&quot;00A1789B&quot;/&gt;&lt;wsp:rsid wsp:val=&quot;00A178A4&quot;/&gt;&lt;wsp:rsid wsp:val=&quot;00A20253&quot;/&gt;&lt;wsp:rsid wsp:val=&quot;00A2049C&quot;/&gt;&lt;wsp:rsid wsp:val=&quot;00A205BF&quot;/&gt;&lt;wsp:rsid wsp:val=&quot;00A2081F&quot;/&gt;&lt;wsp:rsid wsp:val=&quot;00A20B11&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8E5&quot;/&gt;&lt;wsp:rsid wsp:val=&quot;00A25A28&quot;/&gt;&lt;wsp:rsid wsp:val=&quot;00A25F8A&quot;/&gt;&lt;wsp:rsid wsp:val=&quot;00A261E4&quot;/&gt;&lt;wsp:rsid wsp:val=&quot;00A26883&quot;/&gt;&lt;wsp:rsid wsp:val=&quot;00A26CF7&quot;/&gt;&lt;wsp:rsid wsp:val=&quot;00A26D60&quot;/&gt;&lt;wsp:rsid wsp:val=&quot;00A26EE0&quot;/&gt;&lt;wsp:rsid wsp:val=&quot;00A26EE3&quot;/&gt;&lt;wsp:rsid wsp:val=&quot;00A27263&quot;/&gt;&lt;wsp:rsid wsp:val=&quot;00A2735E&quot;/&gt;&lt;wsp:rsid wsp:val=&quot;00A3072C&quot;/&gt;&lt;wsp:rsid wsp:val=&quot;00A3097E&quot;/&gt;&lt;wsp:rsid wsp:val=&quot;00A30BAE&quot;/&gt;&lt;wsp:rsid wsp:val=&quot;00A313D0&quot;/&gt;&lt;wsp:rsid wsp:val=&quot;00A314A9&quot;/&gt;&lt;wsp:rsid wsp:val=&quot;00A31591&quot;/&gt;&lt;wsp:rsid wsp:val=&quot;00A31629&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2E42&quot;/&gt;&lt;wsp:rsid wsp:val=&quot;00A33271&quot;/&gt;&lt;wsp:rsid wsp:val=&quot;00A336B5&quot;/&gt;&lt;wsp:rsid wsp:val=&quot;00A33C3D&quot;/&gt;&lt;wsp:rsid wsp:val=&quot;00A33C9E&quot;/&gt;&lt;wsp:rsid wsp:val=&quot;00A34A25&quot;/&gt;&lt;wsp:rsid wsp:val=&quot;00A34FD0&quot;/&gt;&lt;wsp:rsid wsp:val=&quot;00A35492&quot;/&gt;&lt;wsp:rsid wsp:val=&quot;00A35735&quot;/&gt;&lt;wsp:rsid wsp:val=&quot;00A35A0B&quot;/&gt;&lt;wsp:rsid wsp:val=&quot;00A362CB&quot;/&gt;&lt;wsp:rsid wsp:val=&quot;00A36694&quot;/&gt;&lt;wsp:rsid wsp:val=&quot;00A36D4B&quot;/&gt;&lt;wsp:rsid wsp:val=&quot;00A36DC8&quot;/&gt;&lt;wsp:rsid wsp:val=&quot;00A370C7&quot;/&gt;&lt;wsp:rsid wsp:val=&quot;00A3747D&quot;/&gt;&lt;wsp:rsid wsp:val=&quot;00A37A59&quot;/&gt;&lt;wsp:rsid wsp:val=&quot;00A37F77&quot;/&gt;&lt;wsp:rsid wsp:val=&quot;00A40296&quot;/&gt;&lt;wsp:rsid wsp:val=&quot;00A402A6&quot;/&gt;&lt;wsp:rsid wsp:val=&quot;00A40531&quot;/&gt;&lt;wsp:rsid wsp:val=&quot;00A40889&quot;/&gt;&lt;wsp:rsid wsp:val=&quot;00A41009&quot;/&gt;&lt;wsp:rsid wsp:val=&quot;00A41179&quot;/&gt;&lt;wsp:rsid wsp:val=&quot;00A41772&quot;/&gt;&lt;wsp:rsid wsp:val=&quot;00A42461&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907&quot;/&gt;&lt;wsp:rsid wsp:val=&quot;00A43A09&quot;/&gt;&lt;wsp:rsid wsp:val=&quot;00A43A47&quot;/&gt;&lt;wsp:rsid wsp:val=&quot;00A43C2C&quot;/&gt;&lt;wsp:rsid wsp:val=&quot;00A43CF0&quot;/&gt;&lt;wsp:rsid wsp:val=&quot;00A44882&quot;/&gt;&lt;wsp:rsid wsp:val=&quot;00A44AA5&quot;/&gt;&lt;wsp:rsid wsp:val=&quot;00A44AA6&quot;/&gt;&lt;wsp:rsid wsp:val=&quot;00A44B72&quot;/&gt;&lt;wsp:rsid wsp:val=&quot;00A44E28&quot;/&gt;&lt;wsp:rsid wsp:val=&quot;00A45381&quot;/&gt;&lt;wsp:rsid wsp:val=&quot;00A4570E&quot;/&gt;&lt;wsp:rsid wsp:val=&quot;00A4579A&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ACF&quot;/&gt;&lt;wsp:rsid wsp:val=&quot;00A47B4B&quot;/&gt;&lt;wsp:rsid wsp:val=&quot;00A47BED&quot;/&gt;&lt;wsp:rsid wsp:val=&quot;00A47D9D&quot;/&gt;&lt;wsp:rsid wsp:val=&quot;00A5022A&quot;/&gt;&lt;wsp:rsid wsp:val=&quot;00A5044D&quot;/&gt;&lt;wsp:rsid wsp:val=&quot;00A506CE&quot;/&gt;&lt;wsp:rsid wsp:val=&quot;00A50B00&quot;/&gt;&lt;wsp:rsid wsp:val=&quot;00A50D17&quot;/&gt;&lt;wsp:rsid wsp:val=&quot;00A511FB&quot;/&gt;&lt;wsp:rsid wsp:val=&quot;00A514EB&quot;/&gt;&lt;wsp:rsid wsp:val=&quot;00A521E0&quot;/&gt;&lt;wsp:rsid wsp:val=&quot;00A52700&quot;/&gt;&lt;wsp:rsid wsp:val=&quot;00A52B0A&quot;/&gt;&lt;wsp:rsid wsp:val=&quot;00A52D1E&quot;/&gt;&lt;wsp:rsid wsp:val=&quot;00A53808&quot;/&gt;&lt;wsp:rsid wsp:val=&quot;00A53831&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89D&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649&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BD5&quot;/&gt;&lt;wsp:rsid wsp:val=&quot;00A620AA&quot;/&gt;&lt;wsp:rsid wsp:val=&quot;00A6252C&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828&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70A35&quot;/&gt;&lt;wsp:rsid wsp:val=&quot;00A7141F&quot;/&gt;&lt;wsp:rsid wsp:val=&quot;00A71CAA&quot;/&gt;&lt;wsp:rsid wsp:val=&quot;00A71CDC&quot;/&gt;&lt;wsp:rsid wsp:val=&quot;00A71D6B&quot;/&gt;&lt;wsp:rsid wsp:val=&quot;00A723F7&quot;/&gt;&lt;wsp:rsid wsp:val=&quot;00A734AF&quot;/&gt;&lt;wsp:rsid wsp:val=&quot;00A73873&quot;/&gt;&lt;wsp:rsid wsp:val=&quot;00A73D8D&quot;/&gt;&lt;wsp:rsid wsp:val=&quot;00A7449E&quot;/&gt;&lt;wsp:rsid wsp:val=&quot;00A744A2&quot;/&gt;&lt;wsp:rsid wsp:val=&quot;00A745D9&quot;/&gt;&lt;wsp:rsid wsp:val=&quot;00A74C89&quot;/&gt;&lt;wsp:rsid wsp:val=&quot;00A74E04&quot;/&gt;&lt;wsp:rsid wsp:val=&quot;00A74F6C&quot;/&gt;&lt;wsp:rsid wsp:val=&quot;00A75021&quot;/&gt;&lt;wsp:rsid wsp:val=&quot;00A7518C&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2E&quot;/&gt;&lt;wsp:rsid wsp:val=&quot;00A770A5&quot;/&gt;&lt;wsp:rsid wsp:val=&quot;00A7735F&quot;/&gt;&lt;wsp:rsid wsp:val=&quot;00A77594&quot;/&gt;&lt;wsp:rsid wsp:val=&quot;00A77960&quot;/&gt;&lt;wsp:rsid wsp:val=&quot;00A77C0E&quot;/&gt;&lt;wsp:rsid wsp:val=&quot;00A8029A&quot;/&gt;&lt;wsp:rsid wsp:val=&quot;00A806D6&quot;/&gt;&lt;wsp:rsid wsp:val=&quot;00A80915&quot;/&gt;&lt;wsp:rsid wsp:val=&quot;00A80E52&quot;/&gt;&lt;wsp:rsid wsp:val=&quot;00A8115F&quot;/&gt;&lt;wsp:rsid wsp:val=&quot;00A81281&quot;/&gt;&lt;wsp:rsid wsp:val=&quot;00A8135C&quot;/&gt;&lt;wsp:rsid wsp:val=&quot;00A81633&quot;/&gt;&lt;wsp:rsid wsp:val=&quot;00A8172F&quot;/&gt;&lt;wsp:rsid wsp:val=&quot;00A8221B&quot;/&gt;&lt;wsp:rsid wsp:val=&quot;00A82665&quot;/&gt;&lt;wsp:rsid wsp:val=&quot;00A826CD&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890&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EEB&quot;/&gt;&lt;wsp:rsid wsp:val=&quot;00A86FEF&quot;/&gt;&lt;wsp:rsid wsp:val=&quot;00A87482&quot;/&gt;&lt;wsp:rsid wsp:val=&quot;00A87C98&quot;/&gt;&lt;wsp:rsid wsp:val=&quot;00A9018C&quot;/&gt;&lt;wsp:rsid wsp:val=&quot;00A90218&quot;/&gt;&lt;wsp:rsid wsp:val=&quot;00A905F1&quot;/&gt;&lt;wsp:rsid wsp:val=&quot;00A90BC8&quot;/&gt;&lt;wsp:rsid wsp:val=&quot;00A90E27&quot;/&gt;&lt;wsp:rsid wsp:val=&quot;00A91218&quot;/&gt;&lt;wsp:rsid wsp:val=&quot;00A912BE&quot;/&gt;&lt;wsp:rsid wsp:val=&quot;00A91469&quot;/&gt;&lt;wsp:rsid wsp:val=&quot;00A9164F&quot;/&gt;&lt;wsp:rsid wsp:val=&quot;00A917CC&quot;/&gt;&lt;wsp:rsid wsp:val=&quot;00A91933&quot;/&gt;&lt;wsp:rsid wsp:val=&quot;00A91B1D&quot;/&gt;&lt;wsp:rsid wsp:val=&quot;00A91F3E&quot;/&gt;&lt;wsp:rsid wsp:val=&quot;00A92245&quot;/&gt;&lt;wsp:rsid wsp:val=&quot;00A9266D&quot;/&gt;&lt;wsp:rsid wsp:val=&quot;00A92AD8&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CD4&quot;/&gt;&lt;wsp:rsid wsp:val=&quot;00A95DBB&quot;/&gt;&lt;wsp:rsid wsp:val=&quot;00A96058&quot;/&gt;&lt;wsp:rsid wsp:val=&quot;00A96801&quot;/&gt;&lt;wsp:rsid wsp:val=&quot;00A9692B&quot;/&gt;&lt;wsp:rsid wsp:val=&quot;00A96D7E&quot;/&gt;&lt;wsp:rsid wsp:val=&quot;00A9727C&quot;/&gt;&lt;wsp:rsid wsp:val=&quot;00A9746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80D&quot;/&gt;&lt;wsp:rsid wsp:val=&quot;00AA4B1B&quot;/&gt;&lt;wsp:rsid wsp:val=&quot;00AA4E54&quot;/&gt;&lt;wsp:rsid wsp:val=&quot;00AA523D&quot;/&gt;&lt;wsp:rsid wsp:val=&quot;00AA5584&quot;/&gt;&lt;wsp:rsid wsp:val=&quot;00AA5BD3&quot;/&gt;&lt;wsp:rsid wsp:val=&quot;00AA6026&quot;/&gt;&lt;wsp:rsid wsp:val=&quot;00AA6206&quot;/&gt;&lt;wsp:rsid wsp:val=&quot;00AA630A&quot;/&gt;&lt;wsp:rsid wsp:val=&quot;00AA69EF&quot;/&gt;&lt;wsp:rsid wsp:val=&quot;00AA6B64&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0EE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C9A&quot;/&gt;&lt;wsp:rsid wsp:val=&quot;00AB3D94&quot;/&gt;&lt;wsp:rsid wsp:val=&quot;00AB3E16&quot;/&gt;&lt;wsp:rsid wsp:val=&quot;00AB3E3E&quot;/&gt;&lt;wsp:rsid wsp:val=&quot;00AB3F13&quot;/&gt;&lt;wsp:rsid wsp:val=&quot;00AB3F37&quot;/&gt;&lt;wsp:rsid wsp:val=&quot;00AB3F49&quot;/&gt;&lt;wsp:rsid wsp:val=&quot;00AB3FF4&quot;/&gt;&lt;wsp:rsid wsp:val=&quot;00AB4157&quot;/&gt;&lt;wsp:rsid wsp:val=&quot;00AB42FF&quot;/&gt;&lt;wsp:rsid wsp:val=&quot;00AB513E&quot;/&gt;&lt;wsp:rsid wsp:val=&quot;00AB53BA&quot;/&gt;&lt;wsp:rsid wsp:val=&quot;00AB57AD&quot;/&gt;&lt;wsp:rsid wsp:val=&quot;00AB583A&quot;/&gt;&lt;wsp:rsid wsp:val=&quot;00AB642C&quot;/&gt;&lt;wsp:rsid wsp:val=&quot;00AB6D53&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DBB&quot;/&gt;&lt;wsp:rsid wsp:val=&quot;00AC1191&quot;/&gt;&lt;wsp:rsid wsp:val=&quot;00AC1281&quot;/&gt;&lt;wsp:rsid wsp:val=&quot;00AC2AEF&quot;/&gt;&lt;wsp:rsid wsp:val=&quot;00AC2D39&quot;/&gt;&lt;wsp:rsid wsp:val=&quot;00AC2D4E&quot;/&gt;&lt;wsp:rsid wsp:val=&quot;00AC3084&quot;/&gt;&lt;wsp:rsid wsp:val=&quot;00AC3431&quot;/&gt;&lt;wsp:rsid wsp:val=&quot;00AC38DE&quot;/&gt;&lt;wsp:rsid wsp:val=&quot;00AC38E9&quot;/&gt;&lt;wsp:rsid wsp:val=&quot;00AC407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5CF&quot;/&gt;&lt;wsp:rsid wsp:val=&quot;00AC690A&quot;/&gt;&lt;wsp:rsid wsp:val=&quot;00AC6D0A&quot;/&gt;&lt;wsp:rsid wsp:val=&quot;00AC7885&quot;/&gt;&lt;wsp:rsid wsp:val=&quot;00AD0EAA&quot;/&gt;&lt;wsp:rsid wsp:val=&quot;00AD12BD&quot;/&gt;&lt;wsp:rsid wsp:val=&quot;00AD158D&quot;/&gt;&lt;wsp:rsid wsp:val=&quot;00AD1618&quot;/&gt;&lt;wsp:rsid wsp:val=&quot;00AD163D&quot;/&gt;&lt;wsp:rsid wsp:val=&quot;00AD174D&quot;/&gt;&lt;wsp:rsid wsp:val=&quot;00AD1CB3&quot;/&gt;&lt;wsp:rsid wsp:val=&quot;00AD1DFE&quot;/&gt;&lt;wsp:rsid wsp:val=&quot;00AD1F06&quot;/&gt;&lt;wsp:rsid wsp:val=&quot;00AD2695&quot;/&gt;&lt;wsp:rsid wsp:val=&quot;00AD26A0&quot;/&gt;&lt;wsp:rsid wsp:val=&quot;00AD27FC&quot;/&gt;&lt;wsp:rsid wsp:val=&quot;00AD284F&quot;/&gt;&lt;wsp:rsid wsp:val=&quot;00AD28FD&quot;/&gt;&lt;wsp:rsid wsp:val=&quot;00AD2A26&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490A&quot;/&gt;&lt;wsp:rsid wsp:val=&quot;00AD4B36&quot;/&gt;&lt;wsp:rsid wsp:val=&quot;00AD514B&quot;/&gt;&lt;wsp:rsid wsp:val=&quot;00AD5542&quot;/&gt;&lt;wsp:rsid wsp:val=&quot;00AD5930&quot;/&gt;&lt;wsp:rsid wsp:val=&quot;00AD5AEC&quot;/&gt;&lt;wsp:rsid wsp:val=&quot;00AD5F5A&quot;/&gt;&lt;wsp:rsid wsp:val=&quot;00AD6C7F&quot;/&gt;&lt;wsp:rsid wsp:val=&quot;00AD6F59&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4AB&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053&quot;/&gt;&lt;wsp:rsid wsp:val=&quot;00AE552C&quot;/&gt;&lt;wsp:rsid wsp:val=&quot;00AE567B&quot;/&gt;&lt;wsp:rsid wsp:val=&quot;00AE5749&quot;/&gt;&lt;wsp:rsid wsp:val=&quot;00AE5BD5&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1199&quot;/&gt;&lt;wsp:rsid wsp:val=&quot;00AF13DC&quot;/&gt;&lt;wsp:rsid wsp:val=&quot;00AF1414&quot;/&gt;&lt;wsp:rsid wsp:val=&quot;00AF1726&quot;/&gt;&lt;wsp:rsid wsp:val=&quot;00AF28B0&quot;/&gt;&lt;wsp:rsid wsp:val=&quot;00AF2D55&quot;/&gt;&lt;wsp:rsid wsp:val=&quot;00AF2DED&quot;/&gt;&lt;wsp:rsid wsp:val=&quot;00AF377C&quot;/&gt;&lt;wsp:rsid wsp:val=&quot;00AF3B25&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70E&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2B9&quot;/&gt;&lt;wsp:rsid wsp:val=&quot;00B064EE&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1BF&quot;/&gt;&lt;wsp:rsid wsp:val=&quot;00B114C4&quot;/&gt;&lt;wsp:rsid wsp:val=&quot;00B115A9&quot;/&gt;&lt;wsp:rsid wsp:val=&quot;00B11882&quot;/&gt;&lt;wsp:rsid wsp:val=&quot;00B11E29&quot;/&gt;&lt;wsp:rsid wsp:val=&quot;00B1269B&quot;/&gt;&lt;wsp:rsid wsp:val=&quot;00B12E8C&quot;/&gt;&lt;wsp:rsid wsp:val=&quot;00B12F78&quot;/&gt;&lt;wsp:rsid wsp:val=&quot;00B13282&quot;/&gt;&lt;wsp:rsid wsp:val=&quot;00B137BE&quot;/&gt;&lt;wsp:rsid wsp:val=&quot;00B137D3&quot;/&gt;&lt;wsp:rsid wsp:val=&quot;00B13823&quot;/&gt;&lt;wsp:rsid wsp:val=&quot;00B1388A&quot;/&gt;&lt;wsp:rsid wsp:val=&quot;00B13BA9&quot;/&gt;&lt;wsp:rsid wsp:val=&quot;00B13F1F&quot;/&gt;&lt;wsp:rsid wsp:val=&quot;00B1426D&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8E5&quot;/&gt;&lt;wsp:rsid wsp:val=&quot;00B16B5F&quot;/&gt;&lt;wsp:rsid wsp:val=&quot;00B16E3A&quot;/&gt;&lt;wsp:rsid wsp:val=&quot;00B16F43&quot;/&gt;&lt;wsp:rsid wsp:val=&quot;00B1736C&quot;/&gt;&lt;wsp:rsid wsp:val=&quot;00B1743B&quot;/&gt;&lt;wsp:rsid wsp:val=&quot;00B17744&quot;/&gt;&lt;wsp:rsid wsp:val=&quot;00B17853&quot;/&gt;&lt;wsp:rsid wsp:val=&quot;00B20057&quot;/&gt;&lt;wsp:rsid wsp:val=&quot;00B20075&quot;/&gt;&lt;wsp:rsid wsp:val=&quot;00B2043A&quot;/&gt;&lt;wsp:rsid wsp:val=&quot;00B206FB&quot;/&gt;&lt;wsp:rsid wsp:val=&quot;00B20A9B&quot;/&gt;&lt;wsp:rsid wsp:val=&quot;00B20E2B&quot;/&gt;&lt;wsp:rsid wsp:val=&quot;00B21016&quot;/&gt;&lt;wsp:rsid wsp:val=&quot;00B215F9&quot;/&gt;&lt;wsp:rsid wsp:val=&quot;00B21C01&quot;/&gt;&lt;wsp:rsid wsp:val=&quot;00B21C8F&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48B&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6CBA&quot;/&gt;&lt;wsp:rsid wsp:val=&quot;00B2757B&quot;/&gt;&lt;wsp:rsid wsp:val=&quot;00B27D54&quot;/&gt;&lt;wsp:rsid wsp:val=&quot;00B302DB&quot;/&gt;&lt;wsp:rsid wsp:val=&quot;00B30558&quot;/&gt;&lt;wsp:rsid wsp:val=&quot;00B305C0&quot;/&gt;&lt;wsp:rsid wsp:val=&quot;00B30992&quot;/&gt;&lt;wsp:rsid wsp:val=&quot;00B30D8A&quot;/&gt;&lt;wsp:rsid wsp:val=&quot;00B316C8&quot;/&gt;&lt;wsp:rsid wsp:val=&quot;00B31A26&quot;/&gt;&lt;wsp:rsid wsp:val=&quot;00B31E5F&quot;/&gt;&lt;wsp:rsid wsp:val=&quot;00B32607&quot;/&gt;&lt;wsp:rsid wsp:val=&quot;00B326BE&quot;/&gt;&lt;wsp:rsid wsp:val=&quot;00B32821&quot;/&gt;&lt;wsp:rsid wsp:val=&quot;00B329E2&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620&quot;/&gt;&lt;wsp:rsid wsp:val=&quot;00B35643&quot;/&gt;&lt;wsp:rsid wsp:val=&quot;00B35CB3&quot;/&gt;&lt;wsp:rsid wsp:val=&quot;00B35F8E&quot;/&gt;&lt;wsp:rsid wsp:val=&quot;00B36E04&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1EDA&quot;/&gt;&lt;wsp:rsid wsp:val=&quot;00B427E4&quot;/&gt;&lt;wsp:rsid wsp:val=&quot;00B42879&quot;/&gt;&lt;wsp:rsid wsp:val=&quot;00B42B9A&quot;/&gt;&lt;wsp:rsid wsp:val=&quot;00B42F07&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89B&quot;/&gt;&lt;wsp:rsid wsp:val=&quot;00B45A61&quot;/&gt;&lt;wsp:rsid wsp:val=&quot;00B460AA&quot;/&gt;&lt;wsp:rsid wsp:val=&quot;00B462D6&quot;/&gt;&lt;wsp:rsid wsp:val=&quot;00B46825&quot;/&gt;&lt;wsp:rsid wsp:val=&quot;00B46BBB&quot;/&gt;&lt;wsp:rsid wsp:val=&quot;00B47784&quot;/&gt;&lt;wsp:rsid wsp:val=&quot;00B4783F&quot;/&gt;&lt;wsp:rsid wsp:val=&quot;00B47CEF&quot;/&gt;&lt;wsp:rsid wsp:val=&quot;00B47F65&quot;/&gt;&lt;wsp:rsid wsp:val=&quot;00B504F7&quot;/&gt;&lt;wsp:rsid wsp:val=&quot;00B5067D&quot;/&gt;&lt;wsp:rsid wsp:val=&quot;00B508A3&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428&quot;/&gt;&lt;wsp:rsid wsp:val=&quot;00B53EF5&quot;/&gt;&lt;wsp:rsid wsp:val=&quot;00B5428C&quot;/&gt;&lt;wsp:rsid wsp:val=&quot;00B5431B&quot;/&gt;&lt;wsp:rsid wsp:val=&quot;00B5475E&quot;/&gt;&lt;wsp:rsid wsp:val=&quot;00B54768&quot;/&gt;&lt;wsp:rsid wsp:val=&quot;00B54989&quot;/&gt;&lt;wsp:rsid wsp:val=&quot;00B54FA3&quot;/&gt;&lt;wsp:rsid wsp:val=&quot;00B553CF&quot;/&gt;&lt;wsp:rsid wsp:val=&quot;00B555B8&quot;/&gt;&lt;wsp:rsid wsp:val=&quot;00B55ACA&quot;/&gt;&lt;wsp:rsid wsp:val=&quot;00B55CFB&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DD7&quot;/&gt;&lt;wsp:rsid wsp:val=&quot;00B60E6E&quot;/&gt;&lt;wsp:rsid wsp:val=&quot;00B60EA9&quot;/&gt;&lt;wsp:rsid wsp:val=&quot;00B6184F&quot;/&gt;&lt;wsp:rsid wsp:val=&quot;00B619AF&quot;/&gt;&lt;wsp:rsid wsp:val=&quot;00B61B85&quot;/&gt;&lt;wsp:rsid wsp:val=&quot;00B61CFF&quot;/&gt;&lt;wsp:rsid wsp:val=&quot;00B61F70&quot;/&gt;&lt;wsp:rsid wsp:val=&quot;00B62301&quot;/&gt;&lt;wsp:rsid wsp:val=&quot;00B6237B&quot;/&gt;&lt;wsp:rsid wsp:val=&quot;00B6260C&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D1C&quot;/&gt;&lt;wsp:rsid wsp:val=&quot;00B664EC&quot;/&gt;&lt;wsp:rsid wsp:val=&quot;00B66801&quot;/&gt;&lt;wsp:rsid wsp:val=&quot;00B6796C&quot;/&gt;&lt;wsp:rsid wsp:val=&quot;00B67B2B&quot;/&gt;&lt;wsp:rsid wsp:val=&quot;00B67CE1&quot;/&gt;&lt;wsp:rsid wsp:val=&quot;00B67E89&quot;/&gt;&lt;wsp:rsid wsp:val=&quot;00B70333&quot;/&gt;&lt;wsp:rsid wsp:val=&quot;00B707DB&quot;/&gt;&lt;wsp:rsid wsp:val=&quot;00B70A49&quot;/&gt;&lt;wsp:rsid wsp:val=&quot;00B70AF6&quot;/&gt;&lt;wsp:rsid wsp:val=&quot;00B70CF0&quot;/&gt;&lt;wsp:rsid wsp:val=&quot;00B70DDA&quot;/&gt;&lt;wsp:rsid wsp:val=&quot;00B70EDB&quot;/&gt;&lt;wsp:rsid wsp:val=&quot;00B71A5D&quot;/&gt;&lt;wsp:rsid wsp:val=&quot;00B71F4F&quot;/&gt;&lt;wsp:rsid wsp:val=&quot;00B72184&quot;/&gt;&lt;wsp:rsid wsp:val=&quot;00B7273B&quot;/&gt;&lt;wsp:rsid wsp:val=&quot;00B727B8&quot;/&gt;&lt;wsp:rsid wsp:val=&quot;00B73259&quot;/&gt;&lt;wsp:rsid wsp:val=&quot;00B73453&quot;/&gt;&lt;wsp:rsid wsp:val=&quot;00B737C7&quot;/&gt;&lt;wsp:rsid wsp:val=&quot;00B73801&quot;/&gt;&lt;wsp:rsid wsp:val=&quot;00B741DB&quot;/&gt;&lt;wsp:rsid wsp:val=&quot;00B74921&quot;/&gt;&lt;wsp:rsid wsp:val=&quot;00B74A0D&quot;/&gt;&lt;wsp:rsid wsp:val=&quot;00B74EC0&quot;/&gt;&lt;wsp:rsid wsp:val=&quot;00B75549&quot;/&gt;&lt;wsp:rsid wsp:val=&quot;00B75667&quot;/&gt;&lt;wsp:rsid wsp:val=&quot;00B75A33&quot;/&gt;&lt;wsp:rsid wsp:val=&quot;00B76041&quot;/&gt;&lt;wsp:rsid wsp:val=&quot;00B765CD&quot;/&gt;&lt;wsp:rsid wsp:val=&quot;00B76727&quot;/&gt;&lt;wsp:rsid wsp:val=&quot;00B76E51&quot;/&gt;&lt;wsp:rsid wsp:val=&quot;00B77062&quot;/&gt;&lt;wsp:rsid wsp:val=&quot;00B7709F&quot;/&gt;&lt;wsp:rsid wsp:val=&quot;00B7723E&quot;/&gt;&lt;wsp:rsid wsp:val=&quot;00B774CC&quot;/&gt;&lt;wsp:rsid wsp:val=&quot;00B77BE8&quot;/&gt;&lt;wsp:rsid wsp:val=&quot;00B77D8A&quot;/&gt;&lt;wsp:rsid wsp:val=&quot;00B77FBB&quot;/&gt;&lt;wsp:rsid wsp:val=&quot;00B8053A&quot;/&gt;&lt;wsp:rsid wsp:val=&quot;00B8053B&quot;/&gt;&lt;wsp:rsid wsp:val=&quot;00B8059B&quot;/&gt;&lt;wsp:rsid wsp:val=&quot;00B80795&quot;/&gt;&lt;wsp:rsid wsp:val=&quot;00B80B2D&quot;/&gt;&lt;wsp:rsid wsp:val=&quot;00B80F5B&quot;/&gt;&lt;wsp:rsid wsp:val=&quot;00B81269&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9D3&quot;/&gt;&lt;wsp:rsid wsp:val=&quot;00B83AC3&quot;/&gt;&lt;wsp:rsid wsp:val=&quot;00B83DF6&quot;/&gt;&lt;wsp:rsid wsp:val=&quot;00B8408E&quot;/&gt;&lt;wsp:rsid wsp:val=&quot;00B844B3&quot;/&gt;&lt;wsp:rsid wsp:val=&quot;00B84979&quot;/&gt;&lt;wsp:rsid wsp:val=&quot;00B84BE8&quot;/&gt;&lt;wsp:rsid wsp:val=&quot;00B85402&quot;/&gt;&lt;wsp:rsid wsp:val=&quot;00B85A84&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84B&quot;/&gt;&lt;wsp:rsid wsp:val=&quot;00B90DC8&quot;/&gt;&lt;wsp:rsid wsp:val=&quot;00B91356&quot;/&gt;&lt;wsp:rsid wsp:val=&quot;00B9191A&quot;/&gt;&lt;wsp:rsid wsp:val=&quot;00B919B6&quot;/&gt;&lt;wsp:rsid wsp:val=&quot;00B91E0F&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4393&quot;/&gt;&lt;wsp:rsid wsp:val=&quot;00B94C9D&quot;/&gt;&lt;wsp:rsid wsp:val=&quot;00B950E8&quot;/&gt;&lt;wsp:rsid wsp:val=&quot;00B95242&quot;/&gt;&lt;wsp:rsid wsp:val=&quot;00B95305&quot;/&gt;&lt;wsp:rsid wsp:val=&quot;00B95377&quot;/&gt;&lt;wsp:rsid wsp:val=&quot;00B954FC&quot;/&gt;&lt;wsp:rsid wsp:val=&quot;00B9561D&quot;/&gt;&lt;wsp:rsid wsp:val=&quot;00B95A04&quot;/&gt;&lt;wsp:rsid wsp:val=&quot;00B95C49&quot;/&gt;&lt;wsp:rsid wsp:val=&quot;00B95CE8&quot;/&gt;&lt;wsp:rsid wsp:val=&quot;00B95EEF&quot;/&gt;&lt;wsp:rsid wsp:val=&quot;00B96016&quot;/&gt;&lt;wsp:rsid wsp:val=&quot;00B96228&quot;/&gt;&lt;wsp:rsid wsp:val=&quot;00B96313&quot;/&gt;&lt;wsp:rsid wsp:val=&quot;00B96ABF&quot;/&gt;&lt;wsp:rsid wsp:val=&quot;00B96CBF&quot;/&gt;&lt;wsp:rsid wsp:val=&quot;00B96CF0&quot;/&gt;&lt;wsp:rsid wsp:val=&quot;00B96DA2&quot;/&gt;&lt;wsp:rsid wsp:val=&quot;00B97088&quot;/&gt;&lt;wsp:rsid wsp:val=&quot;00B97665&quot;/&gt;&lt;wsp:rsid wsp:val=&quot;00B977E6&quot;/&gt;&lt;wsp:rsid wsp:val=&quot;00B9786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202&quot;/&gt;&lt;wsp:rsid wsp:val=&quot;00BA342D&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3CE&quot;/&gt;&lt;wsp:rsid wsp:val=&quot;00BA54FB&quot;/&gt;&lt;wsp:rsid wsp:val=&quot;00BA5C97&quot;/&gt;&lt;wsp:rsid wsp:val=&quot;00BA5EFB&quot;/&gt;&lt;wsp:rsid wsp:val=&quot;00BA6282&quot;/&gt;&lt;wsp:rsid wsp:val=&quot;00BA659A&quot;/&gt;&lt;wsp:rsid wsp:val=&quot;00BA66F4&quot;/&gt;&lt;wsp:rsid wsp:val=&quot;00BA68C1&quot;/&gt;&lt;wsp:rsid wsp:val=&quot;00BA6CFD&quot;/&gt;&lt;wsp:rsid wsp:val=&quot;00BA7339&quot;/&gt;&lt;wsp:rsid wsp:val=&quot;00BA7423&quot;/&gt;&lt;wsp:rsid wsp:val=&quot;00BA74BF&quot;/&gt;&lt;wsp:rsid wsp:val=&quot;00BA7541&quot;/&gt;&lt;wsp:rsid wsp:val=&quot;00BA7688&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047&quot;/&gt;&lt;wsp:rsid wsp:val=&quot;00BB225D&quot;/&gt;&lt;wsp:rsid wsp:val=&quot;00BB2328&quot;/&gt;&lt;wsp:rsid wsp:val=&quot;00BB3355&quot;/&gt;&lt;wsp:rsid wsp:val=&quot;00BB363D&quot;/&gt;&lt;wsp:rsid wsp:val=&quot;00BB365A&quot;/&gt;&lt;wsp:rsid wsp:val=&quot;00BB368A&quot;/&gt;&lt;wsp:rsid wsp:val=&quot;00BB3BDC&quot;/&gt;&lt;wsp:rsid wsp:val=&quot;00BB3DF1&quot;/&gt;&lt;wsp:rsid wsp:val=&quot;00BB3F2A&quot;/&gt;&lt;wsp:rsid wsp:val=&quot;00BB3F4C&quot;/&gt;&lt;wsp:rsid wsp:val=&quot;00BB3F8F&quot;/&gt;&lt;wsp:rsid wsp:val=&quot;00BB424D&quot;/&gt;&lt;wsp:rsid wsp:val=&quot;00BB4A42&quot;/&gt;&lt;wsp:rsid wsp:val=&quot;00BB51A0&quot;/&gt;&lt;wsp:rsid wsp:val=&quot;00BB5321&quot;/&gt;&lt;wsp:rsid wsp:val=&quot;00BB55E4&quot;/&gt;&lt;wsp:rsid wsp:val=&quot;00BB56F2&quot;/&gt;&lt;wsp:rsid wsp:val=&quot;00BB56F3&quot;/&gt;&lt;wsp:rsid wsp:val=&quot;00BB5B6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C152B&quot;/&gt;&lt;wsp:rsid wsp:val=&quot;00BC15F2&quot;/&gt;&lt;wsp:rsid wsp:val=&quot;00BC169E&quot;/&gt;&lt;wsp:rsid wsp:val=&quot;00BC16BF&quot;/&gt;&lt;wsp:rsid wsp:val=&quot;00BC17BC&quot;/&gt;&lt;wsp:rsid wsp:val=&quot;00BC18B2&quot;/&gt;&lt;wsp:rsid wsp:val=&quot;00BC1A03&quot;/&gt;&lt;wsp:rsid wsp:val=&quot;00BC1A99&quot;/&gt;&lt;wsp:rsid wsp:val=&quot;00BC1CDD&quot;/&gt;&lt;wsp:rsid wsp:val=&quot;00BC1D7D&quot;/&gt;&lt;wsp:rsid wsp:val=&quot;00BC201A&quot;/&gt;&lt;wsp:rsid wsp:val=&quot;00BC27E0&quot;/&gt;&lt;wsp:rsid wsp:val=&quot;00BC2BC7&quot;/&gt;&lt;wsp:rsid wsp:val=&quot;00BC2F45&quot;/&gt;&lt;wsp:rsid wsp:val=&quot;00BC321B&quot;/&gt;&lt;wsp:rsid wsp:val=&quot;00BC344E&quot;/&gt;&lt;wsp:rsid wsp:val=&quot;00BC3799&quot;/&gt;&lt;wsp:rsid wsp:val=&quot;00BC38B8&quot;/&gt;&lt;wsp:rsid wsp:val=&quot;00BC3CF8&quot;/&gt;&lt;wsp:rsid wsp:val=&quot;00BC3FE8&quot;/&gt;&lt;wsp:rsid wsp:val=&quot;00BC499E&quot;/&gt;&lt;wsp:rsid wsp:val=&quot;00BC4E9D&quot;/&gt;&lt;wsp:rsid wsp:val=&quot;00BC4EBA&quot;/&gt;&lt;wsp:rsid wsp:val=&quot;00BC5BDD&quot;/&gt;&lt;wsp:rsid wsp:val=&quot;00BC5CE2&quot;/&gt;&lt;wsp:rsid wsp:val=&quot;00BC5E43&quot;/&gt;&lt;wsp:rsid wsp:val=&quot;00BC6582&quot;/&gt;&lt;wsp:rsid wsp:val=&quot;00BC6AA2&quot;/&gt;&lt;wsp:rsid wsp:val=&quot;00BC6F66&quot;/&gt;&lt;wsp:rsid wsp:val=&quot;00BC7040&quot;/&gt;&lt;wsp:rsid wsp:val=&quot;00BC70D5&quot;/&gt;&lt;wsp:rsid wsp:val=&quot;00BC71C5&quot;/&gt;&lt;wsp:rsid wsp:val=&quot;00BC7499&quot;/&gt;&lt;wsp:rsid wsp:val=&quot;00BC7659&quot;/&gt;&lt;wsp:rsid wsp:val=&quot;00BC77C9&quot;/&gt;&lt;wsp:rsid wsp:val=&quot;00BC7A42&quot;/&gt;&lt;wsp:rsid wsp:val=&quot;00BC7DDC&quot;/&gt;&lt;wsp:rsid wsp:val=&quot;00BD013E&quot;/&gt;&lt;wsp:rsid wsp:val=&quot;00BD082C&quot;/&gt;&lt;wsp:rsid wsp:val=&quot;00BD0FC4&quot;/&gt;&lt;wsp:rsid wsp:val=&quot;00BD140B&quot;/&gt;&lt;wsp:rsid wsp:val=&quot;00BD14A5&quot;/&gt;&lt;wsp:rsid wsp:val=&quot;00BD154C&quot;/&gt;&lt;wsp:rsid wsp:val=&quot;00BD2304&quot;/&gt;&lt;wsp:rsid wsp:val=&quot;00BD238C&quot;/&gt;&lt;wsp:rsid wsp:val=&quot;00BD26D1&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0C&quot;/&gt;&lt;wsp:rsid wsp:val=&quot;00BD49BA&quot;/&gt;&lt;wsp:rsid wsp:val=&quot;00BD4C3D&quot;/&gt;&lt;wsp:rsid wsp:val=&quot;00BD4F93&quot;/&gt;&lt;wsp:rsid wsp:val=&quot;00BD5587&quot;/&gt;&lt;wsp:rsid wsp:val=&quot;00BD5736&quot;/&gt;&lt;wsp:rsid wsp:val=&quot;00BD5A26&quot;/&gt;&lt;wsp:rsid wsp:val=&quot;00BD5FA4&quot;/&gt;&lt;wsp:rsid wsp:val=&quot;00BD602B&quot;/&gt;&lt;wsp:rsid wsp:val=&quot;00BD62A3&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1DCF&quot;/&gt;&lt;wsp:rsid wsp:val=&quot;00BE269D&quot;/&gt;&lt;wsp:rsid wsp:val=&quot;00BE28FE&quot;/&gt;&lt;wsp:rsid wsp:val=&quot;00BE312F&quot;/&gt;&lt;wsp:rsid wsp:val=&quot;00BE35AB&quot;/&gt;&lt;wsp:rsid wsp:val=&quot;00BE3EA0&quot;/&gt;&lt;wsp:rsid wsp:val=&quot;00BE403F&quot;/&gt;&lt;wsp:rsid wsp:val=&quot;00BE475F&quot;/&gt;&lt;wsp:rsid wsp:val=&quot;00BE5171&quot;/&gt;&lt;wsp:rsid wsp:val=&quot;00BE5268&quot;/&gt;&lt;wsp:rsid wsp:val=&quot;00BE52FA&quot;/&gt;&lt;wsp:rsid wsp:val=&quot;00BE5519&quot;/&gt;&lt;wsp:rsid wsp:val=&quot;00BE57B1&quot;/&gt;&lt;wsp:rsid wsp:val=&quot;00BE5813&quot;/&gt;&lt;wsp:rsid wsp:val=&quot;00BE5A43&quot;/&gt;&lt;wsp:rsid wsp:val=&quot;00BE5FFB&quot;/&gt;&lt;wsp:rsid wsp:val=&quot;00BE63D5&quot;/&gt;&lt;wsp:rsid wsp:val=&quot;00BE64C5&quot;/&gt;&lt;wsp:rsid wsp:val=&quot;00BE65B3&quot;/&gt;&lt;wsp:rsid wsp:val=&quot;00BE7501&quot;/&gt;&lt;wsp:rsid wsp:val=&quot;00BE7B27&quot;/&gt;&lt;wsp:rsid wsp:val=&quot;00BE7D26&quot;/&gt;&lt;wsp:rsid wsp:val=&quot;00BE7D45&quot;/&gt;&lt;wsp:rsid wsp:val=&quot;00BE7FAF&quot;/&gt;&lt;wsp:rsid wsp:val=&quot;00BF0058&quot;/&gt;&lt;wsp:rsid wsp:val=&quot;00BF0184&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7DC&quot;/&gt;&lt;wsp:rsid wsp:val=&quot;00BF1CD8&quot;/&gt;&lt;wsp:rsid wsp:val=&quot;00BF220D&quot;/&gt;&lt;wsp:rsid wsp:val=&quot;00BF2372&quot;/&gt;&lt;wsp:rsid wsp:val=&quot;00BF2817&quot;/&gt;&lt;wsp:rsid wsp:val=&quot;00BF28A5&quot;/&gt;&lt;wsp:rsid wsp:val=&quot;00BF2F0D&quot;/&gt;&lt;wsp:rsid wsp:val=&quot;00BF302E&quot;/&gt;&lt;wsp:rsid wsp:val=&quot;00BF31B5&quot;/&gt;&lt;wsp:rsid wsp:val=&quot;00BF31CB&quot;/&gt;&lt;wsp:rsid wsp:val=&quot;00BF334F&quot;/&gt;&lt;wsp:rsid wsp:val=&quot;00BF3A10&quot;/&gt;&lt;wsp:rsid wsp:val=&quot;00BF3A41&quot;/&gt;&lt;wsp:rsid wsp:val=&quot;00BF3C10&quot;/&gt;&lt;wsp:rsid wsp:val=&quot;00BF3FFA&quot;/&gt;&lt;wsp:rsid wsp:val=&quot;00BF4510&quot;/&gt;&lt;wsp:rsid wsp:val=&quot;00BF46F1&quot;/&gt;&lt;wsp:rsid wsp:val=&quot;00BF4B69&quot;/&gt;&lt;wsp:rsid wsp:val=&quot;00BF4D4F&quot;/&gt;&lt;wsp:rsid wsp:val=&quot;00BF56A8&quot;/&gt;&lt;wsp:rsid wsp:val=&quot;00BF5763&quot;/&gt;&lt;wsp:rsid wsp:val=&quot;00BF5BC1&quot;/&gt;&lt;wsp:rsid wsp:val=&quot;00BF60E3&quot;/&gt;&lt;wsp:rsid wsp:val=&quot;00BF63BB&quot;/&gt;&lt;wsp:rsid wsp:val=&quot;00BF6C19&quot;/&gt;&lt;wsp:rsid wsp:val=&quot;00BF6FBF&quot;/&gt;&lt;wsp:rsid wsp:val=&quot;00BF70A1&quot;/&gt;&lt;wsp:rsid wsp:val=&quot;00BF70F8&quot;/&gt;&lt;wsp:rsid wsp:val=&quot;00BF7D39&quot;/&gt;&lt;wsp:rsid wsp:val=&quot;00BF7D43&quot;/&gt;&lt;wsp:rsid wsp:val=&quot;00C00924&quot;/&gt;&lt;wsp:rsid wsp:val=&quot;00C00EE9&quot;/&gt;&lt;wsp:rsid wsp:val=&quot;00C00F1A&quot;/&gt;&lt;wsp:rsid wsp:val=&quot;00C010F5&quot;/&gt;&lt;wsp:rsid wsp:val=&quot;00C01375&quot;/&gt;&lt;wsp:rsid wsp:val=&quot;00C0150C&quot;/&gt;&lt;wsp:rsid wsp:val=&quot;00C01552&quot;/&gt;&lt;wsp:rsid wsp:val=&quot;00C01835&quot;/&gt;&lt;wsp:rsid wsp:val=&quot;00C01846&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9B6&quot;/&gt;&lt;wsp:rsid wsp:val=&quot;00C03B7B&quot;/&gt;&lt;wsp:rsid wsp:val=&quot;00C04B82&quot;/&gt;&lt;wsp:rsid wsp:val=&quot;00C050FA&quot;/&gt;&lt;wsp:rsid wsp:val=&quot;00C057E0&quot;/&gt;&lt;wsp:rsid wsp:val=&quot;00C05829&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554&quot;/&gt;&lt;wsp:rsid wsp:val=&quot;00C079D6&quot;/&gt;&lt;wsp:rsid wsp:val=&quot;00C07A6C&quot;/&gt;&lt;wsp:rsid wsp:val=&quot;00C07AE3&quot;/&gt;&lt;wsp:rsid wsp:val=&quot;00C07AE4&quot;/&gt;&lt;wsp:rsid wsp:val=&quot;00C07D3E&quot;/&gt;&lt;wsp:rsid wsp:val=&quot;00C10599&quot;/&gt;&lt;wsp:rsid wsp:val=&quot;00C106DF&quot;/&gt;&lt;wsp:rsid wsp:val=&quot;00C1114F&quot;/&gt;&lt;wsp:rsid wsp:val=&quot;00C11183&quot;/&gt;&lt;wsp:rsid wsp:val=&quot;00C11197&quot;/&gt;&lt;wsp:rsid wsp:val=&quot;00C1120D&quot;/&gt;&lt;wsp:rsid wsp:val=&quot;00C11B32&quot;/&gt;&lt;wsp:rsid wsp:val=&quot;00C11C33&quot;/&gt;&lt;wsp:rsid wsp:val=&quot;00C11C73&quot;/&gt;&lt;wsp:rsid wsp:val=&quot;00C11FE5&quot;/&gt;&lt;wsp:rsid wsp:val=&quot;00C11FF6&quot;/&gt;&lt;wsp:rsid wsp:val=&quot;00C1286D&quot;/&gt;&lt;wsp:rsid wsp:val=&quot;00C12DB8&quot;/&gt;&lt;wsp:rsid wsp:val=&quot;00C12E86&quot;/&gt;&lt;wsp:rsid wsp:val=&quot;00C12EB5&quot;/&gt;&lt;wsp:rsid wsp:val=&quot;00C13504&quot;/&gt;&lt;wsp:rsid wsp:val=&quot;00C13757&quot;/&gt;&lt;wsp:rsid wsp:val=&quot;00C13C1B&quot;/&gt;&lt;wsp:rsid wsp:val=&quot;00C13C8A&quot;/&gt;&lt;wsp:rsid wsp:val=&quot;00C13F22&quot;/&gt;&lt;wsp:rsid wsp:val=&quot;00C13F33&quot;/&gt;&lt;wsp:rsid wsp:val=&quot;00C140FE&quot;/&gt;&lt;wsp:rsid wsp:val=&quot;00C144B5&quot;/&gt;&lt;wsp:rsid wsp:val=&quot;00C14697&quot;/&gt;&lt;wsp:rsid wsp:val=&quot;00C14A34&quot;/&gt;&lt;wsp:rsid wsp:val=&quot;00C14BE8&quot;/&gt;&lt;wsp:rsid wsp:val=&quot;00C15135&quot;/&gt;&lt;wsp:rsid wsp:val=&quot;00C151B2&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F77&quot;/&gt;&lt;wsp:rsid wsp:val=&quot;00C20FC7&quot;/&gt;&lt;wsp:rsid wsp:val=&quot;00C217F5&quot;/&gt;&lt;wsp:rsid wsp:val=&quot;00C218D5&quot;/&gt;&lt;wsp:rsid wsp:val=&quot;00C21B1D&quot;/&gt;&lt;wsp:rsid wsp:val=&quot;00C21BF4&quot;/&gt;&lt;wsp:rsid wsp:val=&quot;00C21C53&quot;/&gt;&lt;wsp:rsid wsp:val=&quot;00C222B1&quot;/&gt;&lt;wsp:rsid wsp:val=&quot;00C222CF&quot;/&gt;&lt;wsp:rsid wsp:val=&quot;00C232DD&quot;/&gt;&lt;wsp:rsid wsp:val=&quot;00C23989&quot;/&gt;&lt;wsp:rsid wsp:val=&quot;00C2423A&quot;/&gt;&lt;wsp:rsid wsp:val=&quot;00C2495F&quot;/&gt;&lt;wsp:rsid wsp:val=&quot;00C24CA2&quot;/&gt;&lt;wsp:rsid wsp:val=&quot;00C24EE5&quot;/&gt;&lt;wsp:rsid wsp:val=&quot;00C24F74&quot;/&gt;&lt;wsp:rsid wsp:val=&quot;00C250CF&quot;/&gt;&lt;wsp:rsid wsp:val=&quot;00C2544D&quot;/&gt;&lt;wsp:rsid wsp:val=&quot;00C25912&quot;/&gt;&lt;wsp:rsid wsp:val=&quot;00C25D3A&quot;/&gt;&lt;wsp:rsid wsp:val=&quot;00C263AE&quot;/&gt;&lt;wsp:rsid wsp:val=&quot;00C2660B&quot;/&gt;&lt;wsp:rsid wsp:val=&quot;00C26871&quot;/&gt;&lt;wsp:rsid wsp:val=&quot;00C2695A&quot;/&gt;&lt;wsp:rsid wsp:val=&quot;00C2716B&quot;/&gt;&lt;wsp:rsid wsp:val=&quot;00C274BE&quot;/&gt;&lt;wsp:rsid wsp:val=&quot;00C27A81&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7D0&quot;/&gt;&lt;wsp:rsid wsp:val=&quot;00C32BB7&quot;/&gt;&lt;wsp:rsid wsp:val=&quot;00C33152&quot;/&gt;&lt;wsp:rsid wsp:val=&quot;00C336E5&quot;/&gt;&lt;wsp:rsid wsp:val=&quot;00C339DE&quot;/&gt;&lt;wsp:rsid wsp:val=&quot;00C33AA7&quot;/&gt;&lt;wsp:rsid wsp:val=&quot;00C33AC0&quot;/&gt;&lt;wsp:rsid wsp:val=&quot;00C33DCE&quot;/&gt;&lt;wsp:rsid wsp:val=&quot;00C34010&quot;/&gt;&lt;wsp:rsid wsp:val=&quot;00C34319&quot;/&gt;&lt;wsp:rsid wsp:val=&quot;00C3463A&quot;/&gt;&lt;wsp:rsid wsp:val=&quot;00C346BB&quot;/&gt;&lt;wsp:rsid wsp:val=&quot;00C346C1&quot;/&gt;&lt;wsp:rsid wsp:val=&quot;00C34C05&quot;/&gt;&lt;wsp:rsid wsp:val=&quot;00C34EE1&quot;/&gt;&lt;wsp:rsid wsp:val=&quot;00C34F2A&quot;/&gt;&lt;wsp:rsid wsp:val=&quot;00C35659&quot;/&gt;&lt;wsp:rsid wsp:val=&quot;00C3566B&quot;/&gt;&lt;wsp:rsid wsp:val=&quot;00C35675&quot;/&gt;&lt;wsp:rsid wsp:val=&quot;00C35A42&quot;/&gt;&lt;wsp:rsid wsp:val=&quot;00C35B23&quot;/&gt;&lt;wsp:rsid wsp:val=&quot;00C35D4F&quot;/&gt;&lt;wsp:rsid wsp:val=&quot;00C36DAD&quot;/&gt;&lt;wsp:rsid wsp:val=&quot;00C37050&quot;/&gt;&lt;wsp:rsid wsp:val=&quot;00C37493&quot;/&gt;&lt;wsp:rsid wsp:val=&quot;00C37925&quot;/&gt;&lt;wsp:rsid wsp:val=&quot;00C37AEC&quot;/&gt;&lt;wsp:rsid wsp:val=&quot;00C37DED&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29&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8EB&quot;/&gt;&lt;wsp:rsid wsp:val=&quot;00C45A9C&quot;/&gt;&lt;wsp:rsid wsp:val=&quot;00C460F0&quot;/&gt;&lt;wsp:rsid wsp:val=&quot;00C46253&quot;/&gt;&lt;wsp:rsid wsp:val=&quot;00C466EB&quot;/&gt;&lt;wsp:rsid wsp:val=&quot;00C46A93&quot;/&gt;&lt;wsp:rsid wsp:val=&quot;00C46B53&quot;/&gt;&lt;wsp:rsid wsp:val=&quot;00C46BDD&quot;/&gt;&lt;wsp:rsid wsp:val=&quot;00C46D57&quot;/&gt;&lt;wsp:rsid wsp:val=&quot;00C46D92&quot;/&gt;&lt;wsp:rsid wsp:val=&quot;00C47073&quot;/&gt;&lt;wsp:rsid wsp:val=&quot;00C470AA&quot;/&gt;&lt;wsp:rsid wsp:val=&quot;00C47202&quot;/&gt;&lt;wsp:rsid wsp:val=&quot;00C47AE8&quot;/&gt;&lt;wsp:rsid wsp:val=&quot;00C5008A&quot;/&gt;&lt;wsp:rsid wsp:val=&quot;00C503BD&quot;/&gt;&lt;wsp:rsid wsp:val=&quot;00C50420&quot;/&gt;&lt;wsp:rsid wsp:val=&quot;00C50748&quot;/&gt;&lt;wsp:rsid wsp:val=&quot;00C508B7&quot;/&gt;&lt;wsp:rsid wsp:val=&quot;00C50D41&quot;/&gt;&lt;wsp:rsid wsp:val=&quot;00C515CC&quot;/&gt;&lt;wsp:rsid wsp:val=&quot;00C5196E&quot;/&gt;&lt;wsp:rsid wsp:val=&quot;00C51D11&quot;/&gt;&lt;wsp:rsid wsp:val=&quot;00C5257E&quot;/&gt;&lt;wsp:rsid wsp:val=&quot;00C52DE3&quot;/&gt;&lt;wsp:rsid wsp:val=&quot;00C531B4&quot;/&gt;&lt;wsp:rsid wsp:val=&quot;00C532F9&quot;/&gt;&lt;wsp:rsid wsp:val=&quot;00C5393D&quot;/&gt;&lt;wsp:rsid wsp:val=&quot;00C53E22&quot;/&gt;&lt;wsp:rsid wsp:val=&quot;00C544DE&quot;/&gt;&lt;wsp:rsid wsp:val=&quot;00C54757&quot;/&gt;&lt;wsp:rsid wsp:val=&quot;00C54C62&quot;/&gt;&lt;wsp:rsid wsp:val=&quot;00C55138&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54&quot;/&gt;&lt;wsp:rsid wsp:val=&quot;00C57CC6&quot;/&gt;&lt;wsp:rsid wsp:val=&quot;00C60062&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AAC&quot;/&gt;&lt;wsp:rsid wsp:val=&quot;00C62BE7&quot;/&gt;&lt;wsp:rsid wsp:val=&quot;00C62C31&quot;/&gt;&lt;wsp:rsid wsp:val=&quot;00C633AB&quot;/&gt;&lt;wsp:rsid wsp:val=&quot;00C6343A&quot;/&gt;&lt;wsp:rsid wsp:val=&quot;00C641E7&quot;/&gt;&lt;wsp:rsid wsp:val=&quot;00C64376&quot;/&gt;&lt;wsp:rsid wsp:val=&quot;00C64626&quot;/&gt;&lt;wsp:rsid wsp:val=&quot;00C646FA&quot;/&gt;&lt;wsp:rsid wsp:val=&quot;00C64849&quot;/&gt;&lt;wsp:rsid wsp:val=&quot;00C64EDC&quot;/&gt;&lt;wsp:rsid wsp:val=&quot;00C65361&quot;/&gt;&lt;wsp:rsid wsp:val=&quot;00C657B6&quot;/&gt;&lt;wsp:rsid wsp:val=&quot;00C658B2&quot;/&gt;&lt;wsp:rsid wsp:val=&quot;00C65D24&quot;/&gt;&lt;wsp:rsid wsp:val=&quot;00C65F58&quot;/&gt;&lt;wsp:rsid wsp:val=&quot;00C66571&quot;/&gt;&lt;wsp:rsid wsp:val=&quot;00C666DB&quot;/&gt;&lt;wsp:rsid wsp:val=&quot;00C667F6&quot;/&gt;&lt;wsp:rsid wsp:val=&quot;00C66990&quot;/&gt;&lt;wsp:rsid wsp:val=&quot;00C66B5B&quot;/&gt;&lt;wsp:rsid wsp:val=&quot;00C66B89&quot;/&gt;&lt;wsp:rsid wsp:val=&quot;00C66C34&quot;/&gt;&lt;wsp:rsid wsp:val=&quot;00C66FBC&quot;/&gt;&lt;wsp:rsid wsp:val=&quot;00C67231&quot;/&gt;&lt;wsp:rsid wsp:val=&quot;00C7040D&quot;/&gt;&lt;wsp:rsid wsp:val=&quot;00C7079A&quot;/&gt;&lt;wsp:rsid wsp:val=&quot;00C709AD&quot;/&gt;&lt;wsp:rsid wsp:val=&quot;00C70B8C&quot;/&gt;&lt;wsp:rsid wsp:val=&quot;00C71468&quot;/&gt;&lt;wsp:rsid wsp:val=&quot;00C720BB&quot;/&gt;&lt;wsp:rsid wsp:val=&quot;00C723AF&quot;/&gt;&lt;wsp:rsid wsp:val=&quot;00C7251B&quot;/&gt;&lt;wsp:rsid wsp:val=&quot;00C72EF5&quot;/&gt;&lt;wsp:rsid wsp:val=&quot;00C73224&quot;/&gt;&lt;wsp:rsid wsp:val=&quot;00C732C5&quot;/&gt;&lt;wsp:rsid wsp:val=&quot;00C73302&quot;/&gt;&lt;wsp:rsid wsp:val=&quot;00C7357D&quot;/&gt;&lt;wsp:rsid wsp:val=&quot;00C73979&quot;/&gt;&lt;wsp:rsid wsp:val=&quot;00C73AE8&quot;/&gt;&lt;wsp:rsid wsp:val=&quot;00C740FD&quot;/&gt;&lt;wsp:rsid wsp:val=&quot;00C74157&quot;/&gt;&lt;wsp:rsid wsp:val=&quot;00C7448E&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816&quot;/&gt;&lt;wsp:rsid wsp:val=&quot;00C76A56&quot;/&gt;&lt;wsp:rsid wsp:val=&quot;00C76A6B&quot;/&gt;&lt;wsp:rsid wsp:val=&quot;00C7731D&quot;/&gt;&lt;wsp:rsid wsp:val=&quot;00C775EF&quot;/&gt;&lt;wsp:rsid wsp:val=&quot;00C7799E&quot;/&gt;&lt;wsp:rsid wsp:val=&quot;00C77A1D&quot;/&gt;&lt;wsp:rsid wsp:val=&quot;00C77DF7&quot;/&gt;&lt;wsp:rsid wsp:val=&quot;00C77EC8&quot;/&gt;&lt;wsp:rsid wsp:val=&quot;00C80547&quot;/&gt;&lt;wsp:rsid wsp:val=&quot;00C80B54&quot;/&gt;&lt;wsp:rsid wsp:val=&quot;00C80FD1&quot;/&gt;&lt;wsp:rsid wsp:val=&quot;00C815EC&quot;/&gt;&lt;wsp:rsid wsp:val=&quot;00C81672&quot;/&gt;&lt;wsp:rsid wsp:val=&quot;00C8198E&quot;/&gt;&lt;wsp:rsid wsp:val=&quot;00C81B30&quot;/&gt;&lt;wsp:rsid wsp:val=&quot;00C822F3&quot;/&gt;&lt;wsp:rsid wsp:val=&quot;00C82387&quot;/&gt;&lt;wsp:rsid wsp:val=&quot;00C838D6&quot;/&gt;&lt;wsp:rsid wsp:val=&quot;00C83E22&quot;/&gt;&lt;wsp:rsid wsp:val=&quot;00C84623&quot;/&gt;&lt;wsp:rsid wsp:val=&quot;00C84FD0&quot;/&gt;&lt;wsp:rsid wsp:val=&quot;00C8512A&quot;/&gt;&lt;wsp:rsid wsp:val=&quot;00C85253&quot;/&gt;&lt;wsp:rsid wsp:val=&quot;00C8534D&quot;/&gt;&lt;wsp:rsid wsp:val=&quot;00C85B13&quot;/&gt;&lt;wsp:rsid wsp:val=&quot;00C8624E&quot;/&gt;&lt;wsp:rsid wsp:val=&quot;00C86379&quot;/&gt;&lt;wsp:rsid wsp:val=&quot;00C86466&quot;/&gt;&lt;wsp:rsid wsp:val=&quot;00C864DB&quot;/&gt;&lt;wsp:rsid wsp:val=&quot;00C865DF&quot;/&gt;&lt;wsp:rsid wsp:val=&quot;00C86629&quot;/&gt;&lt;wsp:rsid wsp:val=&quot;00C86F7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4A&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C81&quot;/&gt;&lt;wsp:rsid wsp:val=&quot;00C94E45&quot;/&gt;&lt;wsp:rsid wsp:val=&quot;00C94EFB&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887&quot;/&gt;&lt;wsp:rsid wsp:val=&quot;00C96A19&quot;/&gt;&lt;wsp:rsid wsp:val=&quot;00C96D98&quot;/&gt;&lt;wsp:rsid wsp:val=&quot;00C96FE0&quot;/&gt;&lt;wsp:rsid wsp:val=&quot;00C973E2&quot;/&gt;&lt;wsp:rsid wsp:val=&quot;00C975B2&quot;/&gt;&lt;wsp:rsid wsp:val=&quot;00C97AF1&quot;/&gt;&lt;wsp:rsid wsp:val=&quot;00CA09AA&quot;/&gt;&lt;wsp:rsid wsp:val=&quot;00CA0BAF&quot;/&gt;&lt;wsp:rsid wsp:val=&quot;00CA114D&quot;/&gt;&lt;wsp:rsid wsp:val=&quot;00CA1225&quot;/&gt;&lt;wsp:rsid wsp:val=&quot;00CA18D2&quot;/&gt;&lt;wsp:rsid wsp:val=&quot;00CA2919&quot;/&gt;&lt;wsp:rsid wsp:val=&quot;00CA2A6C&quot;/&gt;&lt;wsp:rsid wsp:val=&quot;00CA2A7E&quot;/&gt;&lt;wsp:rsid wsp:val=&quot;00CA2B09&quot;/&gt;&lt;wsp:rsid wsp:val=&quot;00CA2C56&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D0B&quot;/&gt;&lt;wsp:rsid wsp:val=&quot;00CA73B2&quot;/&gt;&lt;wsp:rsid wsp:val=&quot;00CA74E8&quot;/&gt;&lt;wsp:rsid wsp:val=&quot;00CA765C&quot;/&gt;&lt;wsp:rsid wsp:val=&quot;00CA7EE9&quot;/&gt;&lt;wsp:rsid wsp:val=&quot;00CB016A&quot;/&gt;&lt;wsp:rsid wsp:val=&quot;00CB023D&quot;/&gt;&lt;wsp:rsid wsp:val=&quot;00CB047F&quot;/&gt;&lt;wsp:rsid wsp:val=&quot;00CB0C2A&quot;/&gt;&lt;wsp:rsid wsp:val=&quot;00CB11BD&quot;/&gt;&lt;wsp:rsid wsp:val=&quot;00CB1368&quot;/&gt;&lt;wsp:rsid wsp:val=&quot;00CB1F2A&quot;/&gt;&lt;wsp:rsid wsp:val=&quot;00CB257C&quot;/&gt;&lt;wsp:rsid wsp:val=&quot;00CB2836&quot;/&gt;&lt;wsp:rsid wsp:val=&quot;00CB2A15&quot;/&gt;&lt;wsp:rsid wsp:val=&quot;00CB2F65&quot;/&gt;&lt;wsp:rsid wsp:val=&quot;00CB4141&quot;/&gt;&lt;wsp:rsid wsp:val=&quot;00CB480A&quot;/&gt;&lt;wsp:rsid wsp:val=&quot;00CB4FA5&quot;/&gt;&lt;wsp:rsid wsp:val=&quot;00CB558B&quot;/&gt;&lt;wsp:rsid wsp:val=&quot;00CB5751&quot;/&gt;&lt;wsp:rsid wsp:val=&quot;00CB58DD&quot;/&gt;&lt;wsp:rsid wsp:val=&quot;00CB5A9F&quot;/&gt;&lt;wsp:rsid wsp:val=&quot;00CB5EF8&quot;/&gt;&lt;wsp:rsid wsp:val=&quot;00CB5F8D&quot;/&gt;&lt;wsp:rsid wsp:val=&quot;00CB6343&quot;/&gt;&lt;wsp:rsid wsp:val=&quot;00CB6590&quot;/&gt;&lt;wsp:rsid wsp:val=&quot;00CB68B3&quot;/&gt;&lt;wsp:rsid wsp:val=&quot;00CB68CD&quot;/&gt;&lt;wsp:rsid wsp:val=&quot;00CB6F9E&quot;/&gt;&lt;wsp:rsid wsp:val=&quot;00CB72D4&quot;/&gt;&lt;wsp:rsid wsp:val=&quot;00CB7648&quot;/&gt;&lt;wsp:rsid wsp:val=&quot;00CB77AE&quot;/&gt;&lt;wsp:rsid wsp:val=&quot;00CB7B6B&quot;/&gt;&lt;wsp:rsid wsp:val=&quot;00CB7DC3&quot;/&gt;&lt;wsp:rsid wsp:val=&quot;00CC009C&quot;/&gt;&lt;wsp:rsid wsp:val=&quot;00CC00B7&quot;/&gt;&lt;wsp:rsid wsp:val=&quot;00CC034B&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79&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0CB&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223B&quot;/&gt;&lt;wsp:rsid wsp:val=&quot;00CD2585&quot;/&gt;&lt;wsp:rsid wsp:val=&quot;00CD25A6&quot;/&gt;&lt;wsp:rsid wsp:val=&quot;00CD283A&quot;/&gt;&lt;wsp:rsid wsp:val=&quot;00CD2C72&quot;/&gt;&lt;wsp:rsid wsp:val=&quot;00CD309B&quot;/&gt;&lt;wsp:rsid wsp:val=&quot;00CD3122&quot;/&gt;&lt;wsp:rsid wsp:val=&quot;00CD325D&quot;/&gt;&lt;wsp:rsid wsp:val=&quot;00CD325F&quot;/&gt;&lt;wsp:rsid wsp:val=&quot;00CD3675&quot;/&gt;&lt;wsp:rsid wsp:val=&quot;00CD3756&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D69&quot;/&gt;&lt;wsp:rsid wsp:val=&quot;00CD61E3&quot;/&gt;&lt;wsp:rsid wsp:val=&quot;00CD6814&quot;/&gt;&lt;wsp:rsid wsp:val=&quot;00CD6E0B&quot;/&gt;&lt;wsp:rsid wsp:val=&quot;00CD6F88&quot;/&gt;&lt;wsp:rsid wsp:val=&quot;00CD70C0&quot;/&gt;&lt;wsp:rsid wsp:val=&quot;00CD74D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1C11&quot;/&gt;&lt;wsp:rsid wsp:val=&quot;00CE212D&quot;/&gt;&lt;wsp:rsid wsp:val=&quot;00CE253D&quot;/&gt;&lt;wsp:rsid wsp:val=&quot;00CE2561&quot;/&gt;&lt;wsp:rsid wsp:val=&quot;00CE2E29&quot;/&gt;&lt;wsp:rsid wsp:val=&quot;00CE3257&quot;/&gt;&lt;wsp:rsid wsp:val=&quot;00CE37BB&quot;/&gt;&lt;wsp:rsid wsp:val=&quot;00CE399E&quot;/&gt;&lt;wsp:rsid wsp:val=&quot;00CE4FAE&quot;/&gt;&lt;wsp:rsid wsp:val=&quot;00CE50E3&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AB6&quot;/&gt;&lt;wsp:rsid wsp:val=&quot;00CF2FBF&quot;/&gt;&lt;wsp:rsid wsp:val=&quot;00CF33BA&quot;/&gt;&lt;wsp:rsid wsp:val=&quot;00CF3956&quot;/&gt;&lt;wsp:rsid wsp:val=&quot;00CF3F01&quot;/&gt;&lt;wsp:rsid wsp:val=&quot;00CF3FB4&quot;/&gt;&lt;wsp:rsid wsp:val=&quot;00CF4079&quot;/&gt;&lt;wsp:rsid wsp:val=&quot;00CF43E3&quot;/&gt;&lt;wsp:rsid wsp:val=&quot;00CF46E1&quot;/&gt;&lt;wsp:rsid wsp:val=&quot;00CF4743&quot;/&gt;&lt;wsp:rsid wsp:val=&quot;00CF4FF0&quot;/&gt;&lt;wsp:rsid wsp:val=&quot;00CF50A9&quot;/&gt;&lt;wsp:rsid wsp:val=&quot;00CF5390&quot;/&gt;&lt;wsp:rsid wsp:val=&quot;00CF542D&quot;/&gt;&lt;wsp:rsid wsp:val=&quot;00CF59F6&quot;/&gt;&lt;wsp:rsid wsp:val=&quot;00CF61A3&quot;/&gt;&lt;wsp:rsid wsp:val=&quot;00CF66DE&quot;/&gt;&lt;wsp:rsid wsp:val=&quot;00CF67B5&quot;/&gt;&lt;wsp:rsid wsp:val=&quot;00CF6848&quot;/&gt;&lt;wsp:rsid wsp:val=&quot;00CF6AF3&quot;/&gt;&lt;wsp:rsid wsp:val=&quot;00CF6B1E&quot;/&gt;&lt;wsp:rsid wsp:val=&quot;00CF6C9A&quot;/&gt;&lt;wsp:rsid wsp:val=&quot;00CF6E82&quot;/&gt;&lt;wsp:rsid wsp:val=&quot;00CF6F64&quot;/&gt;&lt;wsp:rsid wsp:val=&quot;00CF71EC&quot;/&gt;&lt;wsp:rsid wsp:val=&quot;00CF7CCF&quot;/&gt;&lt;wsp:rsid wsp:val=&quot;00CF7FC8&quot;/&gt;&lt;wsp:rsid wsp:val=&quot;00D00007&quot;/&gt;&lt;wsp:rsid wsp:val=&quot;00D00419&quot;/&gt;&lt;wsp:rsid wsp:val=&quot;00D00522&quot;/&gt;&lt;wsp:rsid wsp:val=&quot;00D00AD0&quot;/&gt;&lt;wsp:rsid wsp:val=&quot;00D00B22&quot;/&gt;&lt;wsp:rsid wsp:val=&quot;00D017EE&quot;/&gt;&lt;wsp:rsid wsp:val=&quot;00D0182B&quot;/&gt;&lt;wsp:rsid wsp:val=&quot;00D0186E&quot;/&gt;&lt;wsp:rsid wsp:val=&quot;00D01C73&quot;/&gt;&lt;wsp:rsid wsp:val=&quot;00D01E6B&quot;/&gt;&lt;wsp:rsid wsp:val=&quot;00D02369&quot;/&gt;&lt;wsp:rsid wsp:val=&quot;00D0287C&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722&quot;/&gt;&lt;wsp:rsid wsp:val=&quot;00D11873&quot;/&gt;&lt;wsp:rsid wsp:val=&quot;00D11C58&quot;/&gt;&lt;wsp:rsid wsp:val=&quot;00D11C73&quot;/&gt;&lt;wsp:rsid wsp:val=&quot;00D11C79&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89&quot;/&gt;&lt;wsp:rsid wsp:val=&quot;00D153CD&quot;/&gt;&lt;wsp:rsid wsp:val=&quot;00D156B2&quot;/&gt;&lt;wsp:rsid wsp:val=&quot;00D15D9D&quot;/&gt;&lt;wsp:rsid wsp:val=&quot;00D1624D&quot;/&gt;&lt;wsp:rsid wsp:val=&quot;00D16AC4&quot;/&gt;&lt;wsp:rsid wsp:val=&quot;00D16BA8&quot;/&gt;&lt;wsp:rsid wsp:val=&quot;00D17306&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43C&quot;/&gt;&lt;wsp:rsid wsp:val=&quot;00D22D2B&quot;/&gt;&lt;wsp:rsid wsp:val=&quot;00D23171&quot;/&gt;&lt;wsp:rsid wsp:val=&quot;00D23214&quot;/&gt;&lt;wsp:rsid wsp:val=&quot;00D2322E&quot;/&gt;&lt;wsp:rsid wsp:val=&quot;00D2333C&quot;/&gt;&lt;wsp:rsid wsp:val=&quot;00D23556&quot;/&gt;&lt;wsp:rsid wsp:val=&quot;00D2390D&quot;/&gt;&lt;wsp:rsid wsp:val=&quot;00D23972&quot;/&gt;&lt;wsp:rsid wsp:val=&quot;00D23B89&quot;/&gt;&lt;wsp:rsid wsp:val=&quot;00D23CE2&quot;/&gt;&lt;wsp:rsid wsp:val=&quot;00D23EAA&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2F46&quot;/&gt;&lt;wsp:rsid wsp:val=&quot;00D33313&quot;/&gt;&lt;wsp:rsid wsp:val=&quot;00D33410&quot;/&gt;&lt;wsp:rsid wsp:val=&quot;00D33A6B&quot;/&gt;&lt;wsp:rsid wsp:val=&quot;00D33AB3&quot;/&gt;&lt;wsp:rsid wsp:val=&quot;00D33AFC&quot;/&gt;&lt;wsp:rsid wsp:val=&quot;00D33D07&quot;/&gt;&lt;wsp:rsid wsp:val=&quot;00D3410B&quot;/&gt;&lt;wsp:rsid wsp:val=&quot;00D344C9&quot;/&gt;&lt;wsp:rsid wsp:val=&quot;00D3461F&quot;/&gt;&lt;wsp:rsid wsp:val=&quot;00D34F03&quot;/&gt;&lt;wsp:rsid wsp:val=&quot;00D353FF&quot;/&gt;&lt;wsp:rsid wsp:val=&quot;00D3573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C2D&quot;/&gt;&lt;wsp:rsid wsp:val=&quot;00D403D9&quot;/&gt;&lt;wsp:rsid wsp:val=&quot;00D404CE&quot;/&gt;&lt;wsp:rsid wsp:val=&quot;00D40E24&quot;/&gt;&lt;wsp:rsid wsp:val=&quot;00D40E25&quot;/&gt;&lt;wsp:rsid wsp:val=&quot;00D40E78&quot;/&gt;&lt;wsp:rsid wsp:val=&quot;00D40F42&quot;/&gt;&lt;wsp:rsid wsp:val=&quot;00D41009&quot;/&gt;&lt;wsp:rsid wsp:val=&quot;00D41901&quot;/&gt;&lt;wsp:rsid wsp:val=&quot;00D41B4E&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70E&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B2B&quot;/&gt;&lt;wsp:rsid wsp:val=&quot;00D45C69&quot;/&gt;&lt;wsp:rsid wsp:val=&quot;00D45ED8&quot;/&gt;&lt;wsp:rsid wsp:val=&quot;00D46061&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819&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47&quot;/&gt;&lt;wsp:rsid wsp:val=&quot;00D51F84&quot;/&gt;&lt;wsp:rsid wsp:val=&quot;00D51F90&quot;/&gt;&lt;wsp:rsid wsp:val=&quot;00D52200&quot;/&gt;&lt;wsp:rsid wsp:val=&quot;00D5254D&quot;/&gt;&lt;wsp:rsid wsp:val=&quot;00D525A6&quot;/&gt;&lt;wsp:rsid wsp:val=&quot;00D5294C&quot;/&gt;&lt;wsp:rsid wsp:val=&quot;00D5342F&quot;/&gt;&lt;wsp:rsid wsp:val=&quot;00D53539&quot;/&gt;&lt;wsp:rsid wsp:val=&quot;00D5354F&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10&quot;/&gt;&lt;wsp:rsid wsp:val=&quot;00D55C37&quot;/&gt;&lt;wsp:rsid wsp:val=&quot;00D5605B&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161&quot;/&gt;&lt;wsp:rsid wsp:val=&quot;00D57291&quot;/&gt;&lt;wsp:rsid wsp:val=&quot;00D572B2&quot;/&gt;&lt;wsp:rsid wsp:val=&quot;00D578C5&quot;/&gt;&lt;wsp:rsid wsp:val=&quot;00D57C20&quot;/&gt;&lt;wsp:rsid wsp:val=&quot;00D57F0A&quot;/&gt;&lt;wsp:rsid wsp:val=&quot;00D600BE&quot;/&gt;&lt;wsp:rsid wsp:val=&quot;00D60161&quot;/&gt;&lt;wsp:rsid wsp:val=&quot;00D60207&quot;/&gt;&lt;wsp:rsid wsp:val=&quot;00D604C3&quot;/&gt;&lt;wsp:rsid wsp:val=&quot;00D60BCB&quot;/&gt;&lt;wsp:rsid wsp:val=&quot;00D60CB2&quot;/&gt;&lt;wsp:rsid wsp:val=&quot;00D60DD4&quot;/&gt;&lt;wsp:rsid wsp:val=&quot;00D610A5&quot;/&gt;&lt;wsp:rsid wsp:val=&quot;00D61834&quot;/&gt;&lt;wsp:rsid wsp:val=&quot;00D61EE5&quot;/&gt;&lt;wsp:rsid wsp:val=&quot;00D620D9&quot;/&gt;&lt;wsp:rsid wsp:val=&quot;00D62243&quot;/&gt;&lt;wsp:rsid wsp:val=&quot;00D62334&quot;/&gt;&lt;wsp:rsid wsp:val=&quot;00D6278F&quot;/&gt;&lt;wsp:rsid wsp:val=&quot;00D62949&quot;/&gt;&lt;wsp:rsid wsp:val=&quot;00D62CA4&quot;/&gt;&lt;wsp:rsid wsp:val=&quot;00D62DEC&quot;/&gt;&lt;wsp:rsid wsp:val=&quot;00D635D5&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08F&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54&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3209&quot;/&gt;&lt;wsp:rsid wsp:val=&quot;00D732A1&quot;/&gt;&lt;wsp:rsid wsp:val=&quot;00D73347&quot;/&gt;&lt;wsp:rsid wsp:val=&quot;00D733A4&quot;/&gt;&lt;wsp:rsid wsp:val=&quot;00D73A3C&quot;/&gt;&lt;wsp:rsid wsp:val=&quot;00D73A6B&quot;/&gt;&lt;wsp:rsid wsp:val=&quot;00D73B96&quot;/&gt;&lt;wsp:rsid wsp:val=&quot;00D73DAD&quot;/&gt;&lt;wsp:rsid wsp:val=&quot;00D73DE0&quot;/&gt;&lt;wsp:rsid wsp:val=&quot;00D73E0D&quot;/&gt;&lt;wsp:rsid wsp:val=&quot;00D740A5&quot;/&gt;&lt;wsp:rsid wsp:val=&quot;00D743AD&quot;/&gt;&lt;wsp:rsid wsp:val=&quot;00D74461&quot;/&gt;&lt;wsp:rsid wsp:val=&quot;00D7480B&quot;/&gt;&lt;wsp:rsid wsp:val=&quot;00D74AF7&quot;/&gt;&lt;wsp:rsid wsp:val=&quot;00D74CA8&quot;/&gt;&lt;wsp:rsid wsp:val=&quot;00D74EA0&quot;/&gt;&lt;wsp:rsid wsp:val=&quot;00D7505F&quot;/&gt;&lt;wsp:rsid wsp:val=&quot;00D75458&quot;/&gt;&lt;wsp:rsid wsp:val=&quot;00D7568F&quot;/&gt;&lt;wsp:rsid wsp:val=&quot;00D75843&quot;/&gt;&lt;wsp:rsid wsp:val=&quot;00D758A0&quot;/&gt;&lt;wsp:rsid wsp:val=&quot;00D758A1&quot;/&gt;&lt;wsp:rsid wsp:val=&quot;00D75BA0&quot;/&gt;&lt;wsp:rsid wsp:val=&quot;00D75CD8&quot;/&gt;&lt;wsp:rsid wsp:val=&quot;00D75CDA&quot;/&gt;&lt;wsp:rsid wsp:val=&quot;00D75E85&quot;/&gt;&lt;wsp:rsid wsp:val=&quot;00D761CB&quot;/&gt;&lt;wsp:rsid wsp:val=&quot;00D76A4B&quot;/&gt;&lt;wsp:rsid wsp:val=&quot;00D76DDA&quot;/&gt;&lt;wsp:rsid wsp:val=&quot;00D76E83&quot;/&gt;&lt;wsp:rsid wsp:val=&quot;00D771C9&quot;/&gt;&lt;wsp:rsid wsp:val=&quot;00D774D2&quot;/&gt;&lt;wsp:rsid wsp:val=&quot;00D776EF&quot;/&gt;&lt;wsp:rsid wsp:val=&quot;00D778C8&quot;/&gt;&lt;wsp:rsid wsp:val=&quot;00D77B6A&quot;/&gt;&lt;wsp:rsid wsp:val=&quot;00D77C05&quot;/&gt;&lt;wsp:rsid wsp:val=&quot;00D800A1&quot;/&gt;&lt;wsp:rsid wsp:val=&quot;00D801DE&quot;/&gt;&lt;wsp:rsid wsp:val=&quot;00D8036A&quot;/&gt;&lt;wsp:rsid wsp:val=&quot;00D805D6&quot;/&gt;&lt;wsp:rsid wsp:val=&quot;00D80AB8&quot;/&gt;&lt;wsp:rsid wsp:val=&quot;00D80C93&quot;/&gt;&lt;wsp:rsid wsp:val=&quot;00D80CCB&quot;/&gt;&lt;wsp:rsid wsp:val=&quot;00D812D3&quot;/&gt;&lt;wsp:rsid wsp:val=&quot;00D81307&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4A7F&quot;/&gt;&lt;wsp:rsid wsp:val=&quot;00D853C3&quot;/&gt;&lt;wsp:rsid wsp:val=&quot;00D8588D&quot;/&gt;&lt;wsp:rsid wsp:val=&quot;00D85C44&quot;/&gt;&lt;wsp:rsid wsp:val=&quot;00D85D5B&quot;/&gt;&lt;wsp:rsid wsp:val=&quot;00D86343&quot;/&gt;&lt;wsp:rsid wsp:val=&quot;00D863B0&quot;/&gt;&lt;wsp:rsid wsp:val=&quot;00D86B37&quot;/&gt;&lt;wsp:rsid wsp:val=&quot;00D86CC6&quot;/&gt;&lt;wsp:rsid wsp:val=&quot;00D86ED1&quot;/&gt;&lt;wsp:rsid wsp:val=&quot;00D87154&quot;/&gt;&lt;wsp:rsid wsp:val=&quot;00D87566&quot;/&gt;&lt;wsp:rsid wsp:val=&quot;00D8757E&quot;/&gt;&lt;wsp:rsid wsp:val=&quot;00D8778A&quot;/&gt;&lt;wsp:rsid wsp:val=&quot;00D87852&quot;/&gt;&lt;wsp:rsid wsp:val=&quot;00D87F82&quot;/&gt;&lt;wsp:rsid wsp:val=&quot;00D9026D&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00F&quot;/&gt;&lt;wsp:rsid wsp:val=&quot;00D931F2&quot;/&gt;&lt;wsp:rsid wsp:val=&quot;00D93503&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49&quot;/&gt;&lt;wsp:rsid wsp:val=&quot;00D96193&quot;/&gt;&lt;wsp:rsid wsp:val=&quot;00D96780&quot;/&gt;&lt;wsp:rsid wsp:val=&quot;00D96DD2&quot;/&gt;&lt;wsp:rsid wsp:val=&quot;00D97C5F&quot;/&gt;&lt;wsp:rsid wsp:val=&quot;00D97DCE&quot;/&gt;&lt;wsp:rsid wsp:val=&quot;00D97E86&quot;/&gt;&lt;wsp:rsid wsp:val=&quot;00DA01F2&quot;/&gt;&lt;wsp:rsid wsp:val=&quot;00DA022B&quot;/&gt;&lt;wsp:rsid wsp:val=&quot;00DA0DAB&quot;/&gt;&lt;wsp:rsid wsp:val=&quot;00DA0FC0&quot;/&gt;&lt;wsp:rsid wsp:val=&quot;00DA146D&quot;/&gt;&lt;wsp:rsid wsp:val=&quot;00DA1D80&quot;/&gt;&lt;wsp:rsid wsp:val=&quot;00DA2046&quot;/&gt;&lt;wsp:rsid wsp:val=&quot;00DA23D2&quot;/&gt;&lt;wsp:rsid wsp:val=&quot;00DA25F8&quot;/&gt;&lt;wsp:rsid wsp:val=&quot;00DA27AB&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9CA&quot;/&gt;&lt;wsp:rsid wsp:val=&quot;00DA4A0C&quot;/&gt;&lt;wsp:rsid wsp:val=&quot;00DA4D11&quot;/&gt;&lt;wsp:rsid wsp:val=&quot;00DA59A6&quot;/&gt;&lt;wsp:rsid wsp:val=&quot;00DA5A53&quot;/&gt;&lt;wsp:rsid wsp:val=&quot;00DA5CA9&quot;/&gt;&lt;wsp:rsid wsp:val=&quot;00DA5E7E&quot;/&gt;&lt;wsp:rsid wsp:val=&quot;00DA5EB0&quot;/&gt;&lt;wsp:rsid wsp:val=&quot;00DA63DA&quot;/&gt;&lt;wsp:rsid wsp:val=&quot;00DA64EB&quot;/&gt;&lt;wsp:rsid wsp:val=&quot;00DA7106&quot;/&gt;&lt;wsp:rsid wsp:val=&quot;00DA714A&quot;/&gt;&lt;wsp:rsid wsp:val=&quot;00DA71AF&quot;/&gt;&lt;wsp:rsid wsp:val=&quot;00DA727D&quot;/&gt;&lt;wsp:rsid wsp:val=&quot;00DA7A85&quot;/&gt;&lt;wsp:rsid wsp:val=&quot;00DA7B43&quot;/&gt;&lt;wsp:rsid wsp:val=&quot;00DA7BC7&quot;/&gt;&lt;wsp:rsid wsp:val=&quot;00DA7DB1&quot;/&gt;&lt;wsp:rsid wsp:val=&quot;00DA7E4C&quot;/&gt;&lt;wsp:rsid wsp:val=&quot;00DB0274&quot;/&gt;&lt;wsp:rsid wsp:val=&quot;00DB0487&quot;/&gt;&lt;wsp:rsid wsp:val=&quot;00DB0564&quot;/&gt;&lt;wsp:rsid wsp:val=&quot;00DB081D&quot;/&gt;&lt;wsp:rsid wsp:val=&quot;00DB1239&quot;/&gt;&lt;wsp:rsid wsp:val=&quot;00DB1539&quot;/&gt;&lt;wsp:rsid wsp:val=&quot;00DB181A&quot;/&gt;&lt;wsp:rsid wsp:val=&quot;00DB1F98&quot;/&gt;&lt;wsp:rsid wsp:val=&quot;00DB2551&quot;/&gt;&lt;wsp:rsid wsp:val=&quot;00DB286C&quot;/&gt;&lt;wsp:rsid wsp:val=&quot;00DB2B98&quot;/&gt;&lt;wsp:rsid wsp:val=&quot;00DB2DA2&quot;/&gt;&lt;wsp:rsid wsp:val=&quot;00DB2DC2&quot;/&gt;&lt;wsp:rsid wsp:val=&quot;00DB3419&quot;/&gt;&lt;wsp:rsid wsp:val=&quot;00DB35C7&quot;/&gt;&lt;wsp:rsid wsp:val=&quot;00DB39DE&quot;/&gt;&lt;wsp:rsid wsp:val=&quot;00DB3D52&quot;/&gt;&lt;wsp:rsid wsp:val=&quot;00DB40BE&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9DA&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DE5&quot;/&gt;&lt;wsp:rsid wsp:val=&quot;00DC0F93&quot;/&gt;&lt;wsp:rsid wsp:val=&quot;00DC12AA&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60C&quot;/&gt;&lt;wsp:rsid wsp:val=&quot;00DC2898&quot;/&gt;&lt;wsp:rsid wsp:val=&quot;00DC28A6&quot;/&gt;&lt;wsp:rsid wsp:val=&quot;00DC28EC&quot;/&gt;&lt;wsp:rsid wsp:val=&quot;00DC392F&quot;/&gt;&lt;wsp:rsid wsp:val=&quot;00DC398A&quot;/&gt;&lt;wsp:rsid wsp:val=&quot;00DC3D19&quot;/&gt;&lt;wsp:rsid wsp:val=&quot;00DC3E1F&quot;/&gt;&lt;wsp:rsid wsp:val=&quot;00DC452B&quot;/&gt;&lt;wsp:rsid wsp:val=&quot;00DC4B72&quot;/&gt;&lt;wsp:rsid wsp:val=&quot;00DC4CCD&quot;/&gt;&lt;wsp:rsid wsp:val=&quot;00DC4D82&quot;/&gt;&lt;wsp:rsid wsp:val=&quot;00DC4E83&quot;/&gt;&lt;wsp:rsid wsp:val=&quot;00DC4E9C&quot;/&gt;&lt;wsp:rsid wsp:val=&quot;00DC522A&quot;/&gt;&lt;wsp:rsid wsp:val=&quot;00DC522F&quot;/&gt;&lt;wsp:rsid wsp:val=&quot;00DC560A&quot;/&gt;&lt;wsp:rsid wsp:val=&quot;00DC574D&quot;/&gt;&lt;wsp:rsid wsp:val=&quot;00DC588E&quot;/&gt;&lt;wsp:rsid wsp:val=&quot;00DC5E66&quot;/&gt;&lt;wsp:rsid wsp:val=&quot;00DC65D8&quot;/&gt;&lt;wsp:rsid wsp:val=&quot;00DC6858&quot;/&gt;&lt;wsp:rsid wsp:val=&quot;00DC6A27&quot;/&gt;&lt;wsp:rsid wsp:val=&quot;00DC6A94&quot;/&gt;&lt;wsp:rsid wsp:val=&quot;00DC6B82&quot;/&gt;&lt;wsp:rsid wsp:val=&quot;00DC6DFA&quot;/&gt;&lt;wsp:rsid wsp:val=&quot;00DC7073&quot;/&gt;&lt;wsp:rsid wsp:val=&quot;00DC765F&quot;/&gt;&lt;wsp:rsid wsp:val=&quot;00DC7722&quot;/&gt;&lt;wsp:rsid wsp:val=&quot;00DC7890&quot;/&gt;&lt;wsp:rsid wsp:val=&quot;00DC7B3E&quot;/&gt;&lt;wsp:rsid wsp:val=&quot;00DC7E92&quot;/&gt;&lt;wsp:rsid wsp:val=&quot;00DD02C4&quot;/&gt;&lt;wsp:rsid wsp:val=&quot;00DD0877&quot;/&gt;&lt;wsp:rsid wsp:val=&quot;00DD0C93&quot;/&gt;&lt;wsp:rsid wsp:val=&quot;00DD0D46&quot;/&gt;&lt;wsp:rsid wsp:val=&quot;00DD128A&quot;/&gt;&lt;wsp:rsid wsp:val=&quot;00DD12B1&quot;/&gt;&lt;wsp:rsid wsp:val=&quot;00DD12B5&quot;/&gt;&lt;wsp:rsid wsp:val=&quot;00DD1422&quot;/&gt;&lt;wsp:rsid wsp:val=&quot;00DD1947&quot;/&gt;&lt;wsp:rsid wsp:val=&quot;00DD1A59&quot;/&gt;&lt;wsp:rsid wsp:val=&quot;00DD1ADE&quot;/&gt;&lt;wsp:rsid wsp:val=&quot;00DD1ED4&quot;/&gt;&lt;wsp:rsid wsp:val=&quot;00DD1ED7&quot;/&gt;&lt;wsp:rsid wsp:val=&quot;00DD242B&quot;/&gt;&lt;wsp:rsid wsp:val=&quot;00DD2E87&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9C&quot;/&gt;&lt;wsp:rsid wsp:val=&quot;00DD49D3&quot;/&gt;&lt;wsp:rsid wsp:val=&quot;00DD4F4E&quot;/&gt;&lt;wsp:rsid wsp:val=&quot;00DD4F60&quot;/&gt;&lt;wsp:rsid wsp:val=&quot;00DD50F2&quot;/&gt;&lt;wsp:rsid wsp:val=&quot;00DD513F&quot;/&gt;&lt;wsp:rsid wsp:val=&quot;00DD5323&quot;/&gt;&lt;wsp:rsid wsp:val=&quot;00DD598B&quot;/&gt;&lt;wsp:rsid wsp:val=&quot;00DD59BF&quot;/&gt;&lt;wsp:rsid wsp:val=&quot;00DD5BBE&quot;/&gt;&lt;wsp:rsid wsp:val=&quot;00DD5E68&quot;/&gt;&lt;wsp:rsid wsp:val=&quot;00DD6396&quot;/&gt;&lt;wsp:rsid wsp:val=&quot;00DD6A58&quot;/&gt;&lt;wsp:rsid wsp:val=&quot;00DD6C1C&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52A&quot;/&gt;&lt;wsp:rsid wsp:val=&quot;00DE38C2&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13&quot;/&gt;&lt;wsp:rsid wsp:val=&quot;00DE61AA&quot;/&gt;&lt;wsp:rsid wsp:val=&quot;00DE629B&quot;/&gt;&lt;wsp:rsid wsp:val=&quot;00DE7012&quot;/&gt;&lt;wsp:rsid wsp:val=&quot;00DE7391&quot;/&gt;&lt;wsp:rsid wsp:val=&quot;00DE7521&quot;/&gt;&lt;wsp:rsid wsp:val=&quot;00DE7D03&quot;/&gt;&lt;wsp:rsid wsp:val=&quot;00DF02EC&quot;/&gt;&lt;wsp:rsid wsp:val=&quot;00DF0D33&quot;/&gt;&lt;wsp:rsid wsp:val=&quot;00DF0E63&quot;/&gt;&lt;wsp:rsid wsp:val=&quot;00DF1280&quot;/&gt;&lt;wsp:rsid wsp:val=&quot;00DF1300&quot;/&gt;&lt;wsp:rsid wsp:val=&quot;00DF13AA&quot;/&gt;&lt;wsp:rsid wsp:val=&quot;00DF1453&quot;/&gt;&lt;wsp:rsid wsp:val=&quot;00DF1ADA&quot;/&gt;&lt;wsp:rsid wsp:val=&quot;00DF1DE2&quot;/&gt;&lt;wsp:rsid wsp:val=&quot;00DF1FD6&quot;/&gt;&lt;wsp:rsid wsp:val=&quot;00DF2458&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5759&quot;/&gt;&lt;wsp:rsid wsp:val=&quot;00DF6014&quot;/&gt;&lt;wsp:rsid wsp:val=&quot;00DF6154&quot;/&gt;&lt;wsp:rsid wsp:val=&quot;00DF6824&quot;/&gt;&lt;wsp:rsid wsp:val=&quot;00DF7226&quot;/&gt;&lt;wsp:rsid wsp:val=&quot;00DF7644&quot;/&gt;&lt;wsp:rsid wsp:val=&quot;00DF7C0A&quot;/&gt;&lt;wsp:rsid wsp:val=&quot;00DF7C31&quot;/&gt;&lt;wsp:rsid wsp:val=&quot;00E00018&quot;/&gt;&lt;wsp:rsid wsp:val=&quot;00E004D1&quot;/&gt;&lt;wsp:rsid wsp:val=&quot;00E00A07&quot;/&gt;&lt;wsp:rsid wsp:val=&quot;00E00EFF&quot;/&gt;&lt;wsp:rsid wsp:val=&quot;00E019EA&quot;/&gt;&lt;wsp:rsid wsp:val=&quot;00E02180&quot;/&gt;&lt;wsp:rsid wsp:val=&quot;00E0243C&quot;/&gt;&lt;wsp:rsid wsp:val=&quot;00E02673&quot;/&gt;&lt;wsp:rsid wsp:val=&quot;00E028E6&quot;/&gt;&lt;wsp:rsid wsp:val=&quot;00E02C20&quot;/&gt;&lt;wsp:rsid wsp:val=&quot;00E03016&quot;/&gt;&lt;wsp:rsid wsp:val=&quot;00E032C1&quot;/&gt;&lt;wsp:rsid wsp:val=&quot;00E039C0&quot;/&gt;&lt;wsp:rsid wsp:val=&quot;00E03B56&quot;/&gt;&lt;wsp:rsid wsp:val=&quot;00E046C1&quot;/&gt;&lt;wsp:rsid wsp:val=&quot;00E049EC&quot;/&gt;&lt;wsp:rsid wsp:val=&quot;00E04E4B&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2DB7&quot;/&gt;&lt;wsp:rsid wsp:val=&quot;00E136AE&quot;/&gt;&lt;wsp:rsid wsp:val=&quot;00E136E0&quot;/&gt;&lt;wsp:rsid wsp:val=&quot;00E139D0&quot;/&gt;&lt;wsp:rsid wsp:val=&quot;00E13AA4&quot;/&gt;&lt;wsp:rsid wsp:val=&quot;00E143F1&quot;/&gt;&lt;wsp:rsid wsp:val=&quot;00E145E0&quot;/&gt;&lt;wsp:rsid wsp:val=&quot;00E14913&quot;/&gt;&lt;wsp:rsid wsp:val=&quot;00E150B1&quot;/&gt;&lt;wsp:rsid wsp:val=&quot;00E15352&quot;/&gt;&lt;wsp:rsid wsp:val=&quot;00E154A1&quot;/&gt;&lt;wsp:rsid wsp:val=&quot;00E15B4D&quot;/&gt;&lt;wsp:rsid wsp:val=&quot;00E15FB3&quot;/&gt;&lt;wsp:rsid wsp:val=&quot;00E1626E&quot;/&gt;&lt;wsp:rsid wsp:val=&quot;00E164E8&quot;/&gt;&lt;wsp:rsid wsp:val=&quot;00E1654E&quot;/&gt;&lt;wsp:rsid wsp:val=&quot;00E167D4&quot;/&gt;&lt;wsp:rsid wsp:val=&quot;00E172BC&quot;/&gt;&lt;wsp:rsid wsp:val=&quot;00E175FF&quot;/&gt;&lt;wsp:rsid wsp:val=&quot;00E17BCE&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7D&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5&quot;/&gt;&lt;wsp:rsid wsp:val=&quot;00E23851&quot;/&gt;&lt;wsp:rsid wsp:val=&quot;00E23ACC&quot;/&gt;&lt;wsp:rsid wsp:val=&quot;00E23ADB&quot;/&gt;&lt;wsp:rsid wsp:val=&quot;00E2446F&quot;/&gt;&lt;wsp:rsid wsp:val=&quot;00E24C2A&quot;/&gt;&lt;wsp:rsid wsp:val=&quot;00E250DB&quot;/&gt;&lt;wsp:rsid wsp:val=&quot;00E25756&quot;/&gt;&lt;wsp:rsid wsp:val=&quot;00E25822&quot;/&gt;&lt;wsp:rsid wsp:val=&quot;00E259BD&quot;/&gt;&lt;wsp:rsid wsp:val=&quot;00E25C90&quot;/&gt;&lt;wsp:rsid wsp:val=&quot;00E25F49&quot;/&gt;&lt;wsp:rsid wsp:val=&quot;00E2617B&quot;/&gt;&lt;wsp:rsid wsp:val=&quot;00E26295&quot;/&gt;&lt;wsp:rsid wsp:val=&quot;00E264F5&quot;/&gt;&lt;wsp:rsid wsp:val=&quot;00E2690E&quot;/&gt;&lt;wsp:rsid wsp:val=&quot;00E27011&quot;/&gt;&lt;wsp:rsid wsp:val=&quot;00E272FE&quot;/&gt;&lt;wsp:rsid wsp:val=&quot;00E27AA2&quot;/&gt;&lt;wsp:rsid wsp:val=&quot;00E27E5C&quot;/&gt;&lt;wsp:rsid wsp:val=&quot;00E30388&quot;/&gt;&lt;wsp:rsid wsp:val=&quot;00E30505&quot;/&gt;&lt;wsp:rsid wsp:val=&quot;00E30517&quot;/&gt;&lt;wsp:rsid wsp:val=&quot;00E3070A&quot;/&gt;&lt;wsp:rsid wsp:val=&quot;00E308A3&quot;/&gt;&lt;wsp:rsid wsp:val=&quot;00E30A72&quot;/&gt;&lt;wsp:rsid wsp:val=&quot;00E30CA5&quot;/&gt;&lt;wsp:rsid wsp:val=&quot;00E31371&quot;/&gt;&lt;wsp:rsid wsp:val=&quot;00E313C7&quot;/&gt;&lt;wsp:rsid wsp:val=&quot;00E31506&quot;/&gt;&lt;wsp:rsid wsp:val=&quot;00E3169E&quot;/&gt;&lt;wsp:rsid wsp:val=&quot;00E31E91&quot;/&gt;&lt;wsp:rsid wsp:val=&quot;00E32017&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CDA&quot;/&gt;&lt;wsp:rsid wsp:val=&quot;00E33E4D&quot;/&gt;&lt;wsp:rsid wsp:val=&quot;00E340EC&quot;/&gt;&lt;wsp:rsid wsp:val=&quot;00E3457A&quot;/&gt;&lt;wsp:rsid wsp:val=&quot;00E34ED3&quot;/&gt;&lt;wsp:rsid wsp:val=&quot;00E34F08&quot;/&gt;&lt;wsp:rsid wsp:val=&quot;00E35F47&quot;/&gt;&lt;wsp:rsid wsp:val=&quot;00E360A5&quot;/&gt;&lt;wsp:rsid wsp:val=&quot;00E362BC&quot;/&gt;&lt;wsp:rsid wsp:val=&quot;00E36D92&quot;/&gt;&lt;wsp:rsid wsp:val=&quot;00E377BF&quot;/&gt;&lt;wsp:rsid wsp:val=&quot;00E37C25&quot;/&gt;&lt;wsp:rsid wsp:val=&quot;00E37FDC&quot;/&gt;&lt;wsp:rsid wsp:val=&quot;00E40362&quot;/&gt;&lt;wsp:rsid wsp:val=&quot;00E40DAE&quot;/&gt;&lt;wsp:rsid wsp:val=&quot;00E41479&quot;/&gt;&lt;wsp:rsid wsp:val=&quot;00E41634&quot;/&gt;&lt;wsp:rsid wsp:val=&quot;00E416D6&quot;/&gt;&lt;wsp:rsid wsp:val=&quot;00E41A3E&quot;/&gt;&lt;wsp:rsid wsp:val=&quot;00E41D2F&quot;/&gt;&lt;wsp:rsid wsp:val=&quot;00E41DE5&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4FA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4B0&quot;/&gt;&lt;wsp:rsid wsp:val=&quot;00E477CA&quot;/&gt;&lt;wsp:rsid wsp:val=&quot;00E47878&quot;/&gt;&lt;wsp:rsid wsp:val=&quot;00E47B8B&quot;/&gt;&lt;wsp:rsid wsp:val=&quot;00E47C7E&quot;/&gt;&lt;wsp:rsid wsp:val=&quot;00E47D5F&quot;/&gt;&lt;wsp:rsid wsp:val=&quot;00E47D96&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2CCE&quot;/&gt;&lt;wsp:rsid wsp:val=&quot;00E52D54&quot;/&gt;&lt;wsp:rsid wsp:val=&quot;00E52F76&quot;/&gt;&lt;wsp:rsid wsp:val=&quot;00E5315C&quot;/&gt;&lt;wsp:rsid wsp:val=&quot;00E53370&quot;/&gt;&lt;wsp:rsid wsp:val=&quot;00E53887&quot;/&gt;&lt;wsp:rsid wsp:val=&quot;00E538E0&quot;/&gt;&lt;wsp:rsid wsp:val=&quot;00E54D33&quot;/&gt;&lt;wsp:rsid wsp:val=&quot;00E55AEB&quot;/&gt;&lt;wsp:rsid wsp:val=&quot;00E56D66&quot;/&gt;&lt;wsp:rsid wsp:val=&quot;00E56E29&quot;/&gt;&lt;wsp:rsid wsp:val=&quot;00E5711F&quot;/&gt;&lt;wsp:rsid wsp:val=&quot;00E571C8&quot;/&gt;&lt;wsp:rsid wsp:val=&quot;00E572CE&quot;/&gt;&lt;wsp:rsid wsp:val=&quot;00E57336&quot;/&gt;&lt;wsp:rsid wsp:val=&quot;00E5765B&quot;/&gt;&lt;wsp:rsid wsp:val=&quot;00E57A3C&quot;/&gt;&lt;wsp:rsid wsp:val=&quot;00E57DB7&quot;/&gt;&lt;wsp:rsid wsp:val=&quot;00E6000E&quot;/&gt;&lt;wsp:rsid wsp:val=&quot;00E602C9&quot;/&gt;&lt;wsp:rsid wsp:val=&quot;00E6043C&quot;/&gt;&lt;wsp:rsid wsp:val=&quot;00E608B7&quot;/&gt;&lt;wsp:rsid wsp:val=&quot;00E60D6F&quot;/&gt;&lt;wsp:rsid wsp:val=&quot;00E60F80&quot;/&gt;&lt;wsp:rsid wsp:val=&quot;00E61DAC&quot;/&gt;&lt;wsp:rsid wsp:val=&quot;00E621BE&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5C59&quot;/&gt;&lt;wsp:rsid wsp:val=&quot;00E65E39&quot;/&gt;&lt;wsp:rsid wsp:val=&quot;00E65E6B&quot;/&gt;&lt;wsp:rsid wsp:val=&quot;00E6640D&quot;/&gt;&lt;wsp:rsid wsp:val=&quot;00E6682F&quot;/&gt;&lt;wsp:rsid wsp:val=&quot;00E67421&quot;/&gt;&lt;wsp:rsid wsp:val=&quot;00E701D0&quot;/&gt;&lt;wsp:rsid wsp:val=&quot;00E705E5&quot;/&gt;&lt;wsp:rsid wsp:val=&quot;00E70B0C&quot;/&gt;&lt;wsp:rsid wsp:val=&quot;00E71488&quot;/&gt;&lt;wsp:rsid wsp:val=&quot;00E71665&quot;/&gt;&lt;wsp:rsid wsp:val=&quot;00E71DF1&quot;/&gt;&lt;wsp:rsid wsp:val=&quot;00E7208C&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411&quot;/&gt;&lt;wsp:rsid wsp:val=&quot;00E73807&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6C2&quot;/&gt;&lt;wsp:rsid wsp:val=&quot;00E81E0B&quot;/&gt;&lt;wsp:rsid wsp:val=&quot;00E81F9F&quot;/&gt;&lt;wsp:rsid wsp:val=&quot;00E81FFC&quot;/&gt;&lt;wsp:rsid wsp:val=&quot;00E826C8&quot;/&gt;&lt;wsp:rsid wsp:val=&quot;00E828DA&quot;/&gt;&lt;wsp:rsid wsp:val=&quot;00E829CE&quot;/&gt;&lt;wsp:rsid wsp:val=&quot;00E82B9F&quot;/&gt;&lt;wsp:rsid wsp:val=&quot;00E83034&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25&quot;/&gt;&lt;wsp:rsid wsp:val=&quot;00E86BA9&quot;/&gt;&lt;wsp:rsid wsp:val=&quot;00E87565&quot;/&gt;&lt;wsp:rsid wsp:val=&quot;00E877D8&quot;/&gt;&lt;wsp:rsid wsp:val=&quot;00E879F0&quot;/&gt;&lt;wsp:rsid wsp:val=&quot;00E87AE6&quot;/&gt;&lt;wsp:rsid wsp:val=&quot;00E87DCE&quot;/&gt;&lt;wsp:rsid wsp:val=&quot;00E87EAD&quot;/&gt;&lt;wsp:rsid wsp:val=&quot;00E87F95&quot;/&gt;&lt;wsp:rsid wsp:val=&quot;00E90041&quot;/&gt;&lt;wsp:rsid wsp:val=&quot;00E90191&quot;/&gt;&lt;wsp:rsid wsp:val=&quot;00E90199&quot;/&gt;&lt;wsp:rsid wsp:val=&quot;00E90295&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A07&quot;/&gt;&lt;wsp:rsid wsp:val=&quot;00E92B76&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CB&quot;/&gt;&lt;wsp:rsid wsp:val=&quot;00E963F1&quot;/&gt;&lt;wsp:rsid wsp:val=&quot;00E9694A&quot;/&gt;&lt;wsp:rsid wsp:val=&quot;00E96B89&quot;/&gt;&lt;wsp:rsid wsp:val=&quot;00E96C84&quot;/&gt;&lt;wsp:rsid wsp:val=&quot;00E96D0A&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4F4&quot;/&gt;&lt;wsp:rsid wsp:val=&quot;00EA3601&quot;/&gt;&lt;wsp:rsid wsp:val=&quot;00EA3829&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9A&quot;/&gt;&lt;wsp:rsid wsp:val=&quot;00EB05DC&quot;/&gt;&lt;wsp:rsid wsp:val=&quot;00EB061D&quot;/&gt;&lt;wsp:rsid wsp:val=&quot;00EB077E&quot;/&gt;&lt;wsp:rsid wsp:val=&quot;00EB0CB0&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742&quot;/&gt;&lt;wsp:rsid wsp:val=&quot;00EB3953&quot;/&gt;&lt;wsp:rsid wsp:val=&quot;00EB3AAB&quot;/&gt;&lt;wsp:rsid wsp:val=&quot;00EB3CE0&quot;/&gt;&lt;wsp:rsid wsp:val=&quot;00EB3DB0&quot;/&gt;&lt;wsp:rsid wsp:val=&quot;00EB410B&quot;/&gt;&lt;wsp:rsid wsp:val=&quot;00EB42C8&quot;/&gt;&lt;wsp:rsid wsp:val=&quot;00EB4A13&quot;/&gt;&lt;wsp:rsid wsp:val=&quot;00EB4DA3&quot;/&gt;&lt;wsp:rsid wsp:val=&quot;00EB52C5&quot;/&gt;&lt;wsp:rsid wsp:val=&quot;00EB534C&quot;/&gt;&lt;wsp:rsid wsp:val=&quot;00EB53EE&quot;/&gt;&lt;wsp:rsid wsp:val=&quot;00EB55D2&quot;/&gt;&lt;wsp:rsid wsp:val=&quot;00EB57E7&quot;/&gt;&lt;wsp:rsid wsp:val=&quot;00EB5C24&quot;/&gt;&lt;wsp:rsid wsp:val=&quot;00EB5CC3&quot;/&gt;&lt;wsp:rsid wsp:val=&quot;00EB6440&quot;/&gt;&lt;wsp:rsid wsp:val=&quot;00EB6504&quot;/&gt;&lt;wsp:rsid wsp:val=&quot;00EB6698&quot;/&gt;&lt;wsp:rsid wsp:val=&quot;00EB6C27&quot;/&gt;&lt;wsp:rsid wsp:val=&quot;00EB6C53&quot;/&gt;&lt;wsp:rsid wsp:val=&quot;00EB72AB&quot;/&gt;&lt;wsp:rsid wsp:val=&quot;00EB7596&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965&quot;/&gt;&lt;wsp:rsid wsp:val=&quot;00EC2E21&quot;/&gt;&lt;wsp:rsid wsp:val=&quot;00EC3068&quot;/&gt;&lt;wsp:rsid wsp:val=&quot;00EC331F&quot;/&gt;&lt;wsp:rsid wsp:val=&quot;00EC36DD&quot;/&gt;&lt;wsp:rsid wsp:val=&quot;00EC3B1C&quot;/&gt;&lt;wsp:rsid wsp:val=&quot;00EC4A0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B54&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ED5&quot;/&gt;&lt;wsp:rsid wsp:val=&quot;00ED2FF1&quot;/&gt;&lt;wsp:rsid wsp:val=&quot;00ED30A4&quot;/&gt;&lt;wsp:rsid wsp:val=&quot;00ED3207&quot;/&gt;&lt;wsp:rsid wsp:val=&quot;00ED32E7&quot;/&gt;&lt;wsp:rsid wsp:val=&quot;00ED3534&quot;/&gt;&lt;wsp:rsid wsp:val=&quot;00ED35B9&quot;/&gt;&lt;wsp:rsid wsp:val=&quot;00ED367B&quot;/&gt;&lt;wsp:rsid wsp:val=&quot;00ED38D7&quot;/&gt;&lt;wsp:rsid wsp:val=&quot;00ED3B7D&quot;/&gt;&lt;wsp:rsid wsp:val=&quot;00ED3D01&quot;/&gt;&lt;wsp:rsid wsp:val=&quot;00ED3E6E&quot;/&gt;&lt;wsp:rsid wsp:val=&quot;00ED46CA&quot;/&gt;&lt;wsp:rsid wsp:val=&quot;00ED5122&quot;/&gt;&lt;wsp:rsid wsp:val=&quot;00ED520E&quot;/&gt;&lt;wsp:rsid wsp:val=&quot;00ED54F7&quot;/&gt;&lt;wsp:rsid wsp:val=&quot;00ED58F2&quot;/&gt;&lt;wsp:rsid wsp:val=&quot;00ED6F45&quot;/&gt;&lt;wsp:rsid wsp:val=&quot;00ED74A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BC9&quot;/&gt;&lt;wsp:rsid wsp:val=&quot;00EE3DCB&quot;/&gt;&lt;wsp:rsid wsp:val=&quot;00EE4669&quot;/&gt;&lt;wsp:rsid wsp:val=&quot;00EE5112&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2FA&quot;/&gt;&lt;wsp:rsid wsp:val=&quot;00EF1333&quot;/&gt;&lt;wsp:rsid wsp:val=&quot;00EF20FD&quot;/&gt;&lt;wsp:rsid wsp:val=&quot;00EF2786&quot;/&gt;&lt;wsp:rsid wsp:val=&quot;00EF2A1F&quot;/&gt;&lt;wsp:rsid wsp:val=&quot;00EF2C3D&quot;/&gt;&lt;wsp:rsid wsp:val=&quot;00EF2E40&quot;/&gt;&lt;wsp:rsid wsp:val=&quot;00EF34CD&quot;/&gt;&lt;wsp:rsid wsp:val=&quot;00EF3654&quot;/&gt;&lt;wsp:rsid wsp:val=&quot;00EF386B&quot;/&gt;&lt;wsp:rsid wsp:val=&quot;00EF3A28&quot;/&gt;&lt;wsp:rsid wsp:val=&quot;00EF3A3D&quot;/&gt;&lt;wsp:rsid wsp:val=&quot;00EF3A4A&quot;/&gt;&lt;wsp:rsid wsp:val=&quot;00EF3C92&quot;/&gt;&lt;wsp:rsid wsp:val=&quot;00EF3D43&quot;/&gt;&lt;wsp:rsid wsp:val=&quot;00EF447D&quot;/&gt;&lt;wsp:rsid wsp:val=&quot;00EF493B&quot;/&gt;&lt;wsp:rsid wsp:val=&quot;00EF4F32&quot;/&gt;&lt;wsp:rsid wsp:val=&quot;00EF5326&quot;/&gt;&lt;wsp:rsid wsp:val=&quot;00EF5392&quot;/&gt;&lt;wsp:rsid wsp:val=&quot;00EF5861&quot;/&gt;&lt;wsp:rsid wsp:val=&quot;00EF5A60&quot;/&gt;&lt;wsp:rsid wsp:val=&quot;00EF5B7C&quot;/&gt;&lt;wsp:rsid wsp:val=&quot;00EF6141&quot;/&gt;&lt;wsp:rsid wsp:val=&quot;00EF64A5&quot;/&gt;&lt;wsp:rsid wsp:val=&quot;00EF650F&quot;/&gt;&lt;wsp:rsid wsp:val=&quot;00EF6BC3&quot;/&gt;&lt;wsp:rsid wsp:val=&quot;00EF6EF5&quot;/&gt;&lt;wsp:rsid wsp:val=&quot;00EF724A&quot;/&gt;&lt;wsp:rsid wsp:val=&quot;00EF7357&quot;/&gt;&lt;wsp:rsid wsp:val=&quot;00EF73ED&quot;/&gt;&lt;wsp:rsid wsp:val=&quot;00EF7614&quot;/&gt;&lt;wsp:rsid wsp:val=&quot;00EF767A&quot;/&gt;&lt;wsp:rsid wsp:val=&quot;00EF7878&quot;/&gt;&lt;wsp:rsid wsp:val=&quot;00EF7AB8&quot;/&gt;&lt;wsp:rsid wsp:val=&quot;00EF7CE8&quot;/&gt;&lt;wsp:rsid wsp:val=&quot;00F000F0&quot;/&gt;&lt;wsp:rsid wsp:val=&quot;00F00180&quot;/&gt;&lt;wsp:rsid wsp:val=&quot;00F002E0&quot;/&gt;&lt;wsp:rsid wsp:val=&quot;00F005AF&quot;/&gt;&lt;wsp:rsid wsp:val=&quot;00F006C6&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317&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54E&quot;/&gt;&lt;wsp:rsid wsp:val=&quot;00F10437&quot;/&gt;&lt;wsp:rsid wsp:val=&quot;00F10465&quot;/&gt;&lt;wsp:rsid wsp:val=&quot;00F10864&quot;/&gt;&lt;wsp:rsid wsp:val=&quot;00F1089F&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3F07&quot;/&gt;&lt;wsp:rsid wsp:val=&quot;00F1403E&quot;/&gt;&lt;wsp:rsid wsp:val=&quot;00F1415B&quot;/&gt;&lt;wsp:rsid wsp:val=&quot;00F1476B&quot;/&gt;&lt;wsp:rsid wsp:val=&quot;00F149F8&quot;/&gt;&lt;wsp:rsid wsp:val=&quot;00F14FB8&quot;/&gt;&lt;wsp:rsid wsp:val=&quot;00F15860&quot;/&gt;&lt;wsp:rsid wsp:val=&quot;00F1698C&quot;/&gt;&lt;wsp:rsid wsp:val=&quot;00F16BB1&quot;/&gt;&lt;wsp:rsid wsp:val=&quot;00F17561&quot;/&gt;&lt;wsp:rsid wsp:val=&quot;00F1777B&quot;/&gt;&lt;wsp:rsid wsp:val=&quot;00F17A8F&quot;/&gt;&lt;wsp:rsid wsp:val=&quot;00F17BB5&quot;/&gt;&lt;wsp:rsid wsp:val=&quot;00F20046&quot;/&gt;&lt;wsp:rsid wsp:val=&quot;00F20564&quot;/&gt;&lt;wsp:rsid wsp:val=&quot;00F206FE&quot;/&gt;&lt;wsp:rsid wsp:val=&quot;00F20888&quot;/&gt;&lt;wsp:rsid wsp:val=&quot;00F20F5B&quot;/&gt;&lt;wsp:rsid wsp:val=&quot;00F21048&quot;/&gt;&lt;wsp:rsid wsp:val=&quot;00F210AB&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95F&quot;/&gt;&lt;wsp:rsid wsp:val=&quot;00F22C96&quot;/&gt;&lt;wsp:rsid wsp:val=&quot;00F2357F&quot;/&gt;&lt;wsp:rsid wsp:val=&quot;00F23BD0&quot;/&gt;&lt;wsp:rsid wsp:val=&quot;00F23FCA&quot;/&gt;&lt;wsp:rsid wsp:val=&quot;00F24275&quot;/&gt;&lt;wsp:rsid wsp:val=&quot;00F244C0&quot;/&gt;&lt;wsp:rsid wsp:val=&quot;00F2456B&quot;/&gt;&lt;wsp:rsid wsp:val=&quot;00F24A57&quot;/&gt;&lt;wsp:rsid wsp:val=&quot;00F24A88&quot;/&gt;&lt;wsp:rsid wsp:val=&quot;00F24D1C&quot;/&gt;&lt;wsp:rsid wsp:val=&quot;00F24F4D&quot;/&gt;&lt;wsp:rsid wsp:val=&quot;00F24FA0&quot;/&gt;&lt;wsp:rsid wsp:val=&quot;00F250CE&quot;/&gt;&lt;wsp:rsid wsp:val=&quot;00F25157&quot;/&gt;&lt;wsp:rsid wsp:val=&quot;00F25815&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186&quot;/&gt;&lt;wsp:rsid wsp:val=&quot;00F275AA&quot;/&gt;&lt;wsp:rsid wsp:val=&quot;00F27E0C&quot;/&gt;&lt;wsp:rsid wsp:val=&quot;00F27EF4&quot;/&gt;&lt;wsp:rsid wsp:val=&quot;00F3002F&quot;/&gt;&lt;wsp:rsid wsp:val=&quot;00F30031&quot;/&gt;&lt;wsp:rsid wsp:val=&quot;00F30353&quot;/&gt;&lt;wsp:rsid wsp:val=&quot;00F304CA&quot;/&gt;&lt;wsp:rsid wsp:val=&quot;00F308C0&quot;/&gt;&lt;wsp:rsid wsp:val=&quot;00F30A78&quot;/&gt;&lt;wsp:rsid wsp:val=&quot;00F30BE8&quot;/&gt;&lt;wsp:rsid wsp:val=&quot;00F30FF2&quot;/&gt;&lt;wsp:rsid wsp:val=&quot;00F31375&quot;/&gt;&lt;wsp:rsid wsp:val=&quot;00F316ED&quot;/&gt;&lt;wsp:rsid wsp:val=&quot;00F318E7&quot;/&gt;&lt;wsp:rsid wsp:val=&quot;00F31E9E&quot;/&gt;&lt;wsp:rsid wsp:val=&quot;00F31F17&quot;/&gt;&lt;wsp:rsid wsp:val=&quot;00F3236F&quot;/&gt;&lt;wsp:rsid wsp:val=&quot;00F32374&quot;/&gt;&lt;wsp:rsid wsp:val=&quot;00F32C66&quot;/&gt;&lt;wsp:rsid wsp:val=&quot;00F32F0E&quot;/&gt;&lt;wsp:rsid wsp:val=&quot;00F32F3E&quot;/&gt;&lt;wsp:rsid wsp:val=&quot;00F33199&quot;/&gt;&lt;wsp:rsid wsp:val=&quot;00F3372E&quot;/&gt;&lt;wsp:rsid wsp:val=&quot;00F3383E&quot;/&gt;&lt;wsp:rsid wsp:val=&quot;00F34057&quot;/&gt;&lt;wsp:rsid wsp:val=&quot;00F34286&quot;/&gt;&lt;wsp:rsid wsp:val=&quot;00F342E5&quot;/&gt;&lt;wsp:rsid wsp:val=&quot;00F34358&quot;/&gt;&lt;wsp:rsid wsp:val=&quot;00F346BC&quot;/&gt;&lt;wsp:rsid wsp:val=&quot;00F3521B&quot;/&gt;&lt;wsp:rsid wsp:val=&quot;00F353A3&quot;/&gt;&lt;wsp:rsid wsp:val=&quot;00F35561&quot;/&gt;&lt;wsp:rsid wsp:val=&quot;00F356A4&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8C5&quot;/&gt;&lt;wsp:rsid wsp:val=&quot;00F410C0&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3FFD&quot;/&gt;&lt;wsp:rsid wsp:val=&quot;00F4449D&quot;/&gt;&lt;wsp:rsid wsp:val=&quot;00F44833&quot;/&gt;&lt;wsp:rsid wsp:val=&quot;00F44E03&quot;/&gt;&lt;wsp:rsid wsp:val=&quot;00F45875&quot;/&gt;&lt;wsp:rsid wsp:val=&quot;00F4629D&quot;/&gt;&lt;wsp:rsid wsp:val=&quot;00F462EB&quot;/&gt;&lt;wsp:rsid wsp:val=&quot;00F4657C&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C5F&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A1&quot;/&gt;&lt;wsp:rsid wsp:val=&quot;00F538CD&quot;/&gt;&lt;wsp:rsid wsp:val=&quot;00F54192&quot;/&gt;&lt;wsp:rsid wsp:val=&quot;00F542D8&quot;/&gt;&lt;wsp:rsid wsp:val=&quot;00F546DB&quot;/&gt;&lt;wsp:rsid wsp:val=&quot;00F548C8&quot;/&gt;&lt;wsp:rsid wsp:val=&quot;00F55331&quot;/&gt;&lt;wsp:rsid wsp:val=&quot;00F553A3&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6B6&quot;/&gt;&lt;wsp:rsid wsp:val=&quot;00F60C26&quot;/&gt;&lt;wsp:rsid wsp:val=&quot;00F60F62&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67C&quot;/&gt;&lt;wsp:rsid wsp:val=&quot;00F62EEC&quot;/&gt;&lt;wsp:rsid wsp:val=&quot;00F63289&quot;/&gt;&lt;wsp:rsid wsp:val=&quot;00F63D79&quot;/&gt;&lt;wsp:rsid wsp:val=&quot;00F6404E&quot;/&gt;&lt;wsp:rsid wsp:val=&quot;00F641D9&quot;/&gt;&lt;wsp:rsid wsp:val=&quot;00F6433C&quot;/&gt;&lt;wsp:rsid wsp:val=&quot;00F6474A&quot;/&gt;&lt;wsp:rsid wsp:val=&quot;00F64966&quot;/&gt;&lt;wsp:rsid wsp:val=&quot;00F64E55&quot;/&gt;&lt;wsp:rsid wsp:val=&quot;00F64F9F&quot;/&gt;&lt;wsp:rsid wsp:val=&quot;00F660B8&quot;/&gt;&lt;wsp:rsid wsp:val=&quot;00F664DA&quot;/&gt;&lt;wsp:rsid wsp:val=&quot;00F669E3&quot;/&gt;&lt;wsp:rsid wsp:val=&quot;00F675DD&quot;/&gt;&lt;wsp:rsid wsp:val=&quot;00F67A85&quot;/&gt;&lt;wsp:rsid wsp:val=&quot;00F67BF2&quot;/&gt;&lt;wsp:rsid wsp:val=&quot;00F70FF9&quot;/&gt;&lt;wsp:rsid wsp:val=&quot;00F71026&quot;/&gt;&lt;wsp:rsid wsp:val=&quot;00F71042&quot;/&gt;&lt;wsp:rsid wsp:val=&quot;00F710A0&quot;/&gt;&lt;wsp:rsid wsp:val=&quot;00F71498&quot;/&gt;&lt;wsp:rsid wsp:val=&quot;00F71976&quot;/&gt;&lt;wsp:rsid wsp:val=&quot;00F71A99&quot;/&gt;&lt;wsp:rsid wsp:val=&quot;00F71C4F&quot;/&gt;&lt;wsp:rsid wsp:val=&quot;00F71EA2&quot;/&gt;&lt;wsp:rsid wsp:val=&quot;00F71F79&quot;/&gt;&lt;wsp:rsid wsp:val=&quot;00F72106&quot;/&gt;&lt;wsp:rsid wsp:val=&quot;00F721A1&quot;/&gt;&lt;wsp:rsid wsp:val=&quot;00F7226A&quot;/&gt;&lt;wsp:rsid wsp:val=&quot;00F724E3&quot;/&gt;&lt;wsp:rsid wsp:val=&quot;00F727AA&quot;/&gt;&lt;wsp:rsid wsp:val=&quot;00F729CA&quot;/&gt;&lt;wsp:rsid wsp:val=&quot;00F72C94&quot;/&gt;&lt;wsp:rsid wsp:val=&quot;00F72D42&quot;/&gt;&lt;wsp:rsid wsp:val=&quot;00F7368C&quot;/&gt;&lt;wsp:rsid wsp:val=&quot;00F73A83&quot;/&gt;&lt;wsp:rsid wsp:val=&quot;00F73D87&quot;/&gt;&lt;wsp:rsid wsp:val=&quot;00F73E55&quot;/&gt;&lt;wsp:rsid wsp:val=&quot;00F73F43&quot;/&gt;&lt;wsp:rsid wsp:val=&quot;00F74059&quot;/&gt;&lt;wsp:rsid wsp:val=&quot;00F7433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F17&quot;/&gt;&lt;wsp:rsid wsp:val=&quot;00F80957&quot;/&gt;&lt;wsp:rsid wsp:val=&quot;00F80C8C&quot;/&gt;&lt;wsp:rsid wsp:val=&quot;00F80D8F&quot;/&gt;&lt;wsp:rsid wsp:val=&quot;00F81059&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38BC&quot;/&gt;&lt;wsp:rsid wsp:val=&quot;00F84232&quot;/&gt;&lt;wsp:rsid wsp:val=&quot;00F84849&quot;/&gt;&lt;wsp:rsid wsp:val=&quot;00F849D7&quot;/&gt;&lt;wsp:rsid wsp:val=&quot;00F84A2F&quot;/&gt;&lt;wsp:rsid wsp:val=&quot;00F84AFA&quot;/&gt;&lt;wsp:rsid wsp:val=&quot;00F84BAB&quot;/&gt;&lt;wsp:rsid wsp:val=&quot;00F84DDB&quot;/&gt;&lt;wsp:rsid wsp:val=&quot;00F850EB&quot;/&gt;&lt;wsp:rsid wsp:val=&quot;00F854D5&quot;/&gt;&lt;wsp:rsid wsp:val=&quot;00F855CB&quot;/&gt;&lt;wsp:rsid wsp:val=&quot;00F856C8&quot;/&gt;&lt;wsp:rsid wsp:val=&quot;00F85744&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6EB9&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48&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2174&quot;/&gt;&lt;wsp:rsid wsp:val=&quot;00F923DB&quot;/&gt;&lt;wsp:rsid wsp:val=&quot;00F92725&quot;/&gt;&lt;wsp:rsid wsp:val=&quot;00F9344F&quot;/&gt;&lt;wsp:rsid wsp:val=&quot;00F93589&quot;/&gt;&lt;wsp:rsid wsp:val=&quot;00F935B0&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C03&quot;/&gt;&lt;wsp:rsid wsp:val=&quot;00F94F50&quot;/&gt;&lt;wsp:rsid wsp:val=&quot;00F95013&quot;/&gt;&lt;wsp:rsid wsp:val=&quot;00F950BC&quot;/&gt;&lt;wsp:rsid wsp:val=&quot;00F951BD&quot;/&gt;&lt;wsp:rsid wsp:val=&quot;00F958CD&quot;/&gt;&lt;wsp:rsid wsp:val=&quot;00F9603E&quot;/&gt;&lt;wsp:rsid wsp:val=&quot;00F96053&quot;/&gt;&lt;wsp:rsid wsp:val=&quot;00F9632D&quot;/&gt;&lt;wsp:rsid wsp:val=&quot;00F9644F&quot;/&gt;&lt;wsp:rsid wsp:val=&quot;00F965D9&quot;/&gt;&lt;wsp:rsid wsp:val=&quot;00F968CC&quot;/&gt;&lt;wsp:rsid wsp:val=&quot;00F96C7A&quot;/&gt;&lt;wsp:rsid wsp:val=&quot;00F96E7C&quot;/&gt;&lt;wsp:rsid wsp:val=&quot;00F97432&quot;/&gt;&lt;wsp:rsid wsp:val=&quot;00F975B5&quot;/&gt;&lt;wsp:rsid wsp:val=&quot;00F9762D&quot;/&gt;&lt;wsp:rsid wsp:val=&quot;00F97BDA&quot;/&gt;&lt;wsp:rsid wsp:val=&quot;00FA04BE&quot;/&gt;&lt;wsp:rsid wsp:val=&quot;00FA0509&quot;/&gt;&lt;wsp:rsid wsp:val=&quot;00FA0E7C&quot;/&gt;&lt;wsp:rsid wsp:val=&quot;00FA10EB&quot;/&gt;&lt;wsp:rsid wsp:val=&quot;00FA1177&quot;/&gt;&lt;wsp:rsid wsp:val=&quot;00FA1CBF&quot;/&gt;&lt;wsp:rsid wsp:val=&quot;00FA1D8F&quot;/&gt;&lt;wsp:rsid wsp:val=&quot;00FA2002&quot;/&gt;&lt;wsp:rsid wsp:val=&quot;00FA21B8&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CA&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9&quot;/&gt;&lt;wsp:rsid wsp:val=&quot;00FA5F3B&quot;/&gt;&lt;wsp:rsid wsp:val=&quot;00FA6225&quot;/&gt;&lt;wsp:rsid wsp:val=&quot;00FA656D&quot;/&gt;&lt;wsp:rsid wsp:val=&quot;00FA6686&quot;/&gt;&lt;wsp:rsid wsp:val=&quot;00FA6872&quot;/&gt;&lt;wsp:rsid wsp:val=&quot;00FA6A4D&quot;/&gt;&lt;wsp:rsid wsp:val=&quot;00FA6A8C&quot;/&gt;&lt;wsp:rsid wsp:val=&quot;00FA6BCC&quot;/&gt;&lt;wsp:rsid wsp:val=&quot;00FA6C40&quot;/&gt;&lt;wsp:rsid wsp:val=&quot;00FA70DF&quot;/&gt;&lt;wsp:rsid wsp:val=&quot;00FA7152&quot;/&gt;&lt;wsp:rsid wsp:val=&quot;00FA7226&quot;/&gt;&lt;wsp:rsid wsp:val=&quot;00FA7A20&quot;/&gt;&lt;wsp:rsid wsp:val=&quot;00FA7AA6&quot;/&gt;&lt;wsp:rsid wsp:val=&quot;00FA7C04&quot;/&gt;&lt;wsp:rsid wsp:val=&quot;00FB01DB&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018&quot;/&gt;&lt;wsp:rsid wsp:val=&quot;00FB22E5&quot;/&gt;&lt;wsp:rsid wsp:val=&quot;00FB2864&quot;/&gt;&lt;wsp:rsid wsp:val=&quot;00FB2E28&quot;/&gt;&lt;wsp:rsid wsp:val=&quot;00FB2F94&quot;/&gt;&lt;wsp:rsid wsp:val=&quot;00FB381C&quot;/&gt;&lt;wsp:rsid wsp:val=&quot;00FB3CBD&quot;/&gt;&lt;wsp:rsid wsp:val=&quot;00FB3CD6&quot;/&gt;&lt;wsp:rsid wsp:val=&quot;00FB3ED2&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988&quot;/&gt;&lt;wsp:rsid wsp:val=&quot;00FB6B9D&quot;/&gt;&lt;wsp:rsid wsp:val=&quot;00FB6D22&quot;/&gt;&lt;wsp:rsid wsp:val=&quot;00FB6F9E&quot;/&gt;&lt;wsp:rsid wsp:val=&quot;00FB72CB&quot;/&gt;&lt;wsp:rsid wsp:val=&quot;00FB7390&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458&quot;/&gt;&lt;wsp:rsid wsp:val=&quot;00FC254B&quot;/&gt;&lt;wsp:rsid wsp:val=&quot;00FC2742&quot;/&gt;&lt;wsp:rsid wsp:val=&quot;00FC27DB&quot;/&gt;&lt;wsp:rsid wsp:val=&quot;00FC3039&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5EA&quot;/&gt;&lt;wsp:rsid wsp:val=&quot;00FC47D1&quot;/&gt;&lt;wsp:rsid wsp:val=&quot;00FC4CA4&quot;/&gt;&lt;wsp:rsid wsp:val=&quot;00FC4D8B&quot;/&gt;&lt;wsp:rsid wsp:val=&quot;00FC545C&quot;/&gt;&lt;wsp:rsid wsp:val=&quot;00FC54BA&quot;/&gt;&lt;wsp:rsid wsp:val=&quot;00FC553E&quot;/&gt;&lt;wsp:rsid wsp:val=&quot;00FC5958&quot;/&gt;&lt;wsp:rsid wsp:val=&quot;00FC5BE9&quot;/&gt;&lt;wsp:rsid wsp:val=&quot;00FC60B6&quot;/&gt;&lt;wsp:rsid wsp:val=&quot;00FC65A0&quot;/&gt;&lt;wsp:rsid wsp:val=&quot;00FC6B41&quot;/&gt;&lt;wsp:rsid wsp:val=&quot;00FC6DB3&quot;/&gt;&lt;wsp:rsid wsp:val=&quot;00FC7308&quot;/&gt;&lt;wsp:rsid wsp:val=&quot;00FC76A7&quot;/&gt;&lt;wsp:rsid wsp:val=&quot;00FC7896&quot;/&gt;&lt;wsp:rsid wsp:val=&quot;00FC7F93&quot;/&gt;&lt;wsp:rsid wsp:val=&quot;00FD091C&quot;/&gt;&lt;wsp:rsid wsp:val=&quot;00FD10D2&quot;/&gt;&lt;wsp:rsid wsp:val=&quot;00FD111E&quot;/&gt;&lt;wsp:rsid wsp:val=&quot;00FD1355&quot;/&gt;&lt;wsp:rsid wsp:val=&quot;00FD14E4&quot;/&gt;&lt;wsp:rsid wsp:val=&quot;00FD1676&quot;/&gt;&lt;wsp:rsid wsp:val=&quot;00FD20A1&quot;/&gt;&lt;wsp:rsid wsp:val=&quot;00FD2804&quot;/&gt;&lt;wsp:rsid wsp:val=&quot;00FD282A&quot;/&gt;&lt;wsp:rsid wsp:val=&quot;00FD2A71&quot;/&gt;&lt;wsp:rsid wsp:val=&quot;00FD2F55&quot;/&gt;&lt;wsp:rsid wsp:val=&quot;00FD305B&quot;/&gt;&lt;wsp:rsid wsp:val=&quot;00FD3128&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9D&quot;/&gt;&lt;wsp:rsid wsp:val=&quot;00FE20AB&quot;/&gt;&lt;wsp:rsid wsp:val=&quot;00FE22FE&quot;/&gt;&lt;wsp:rsid wsp:val=&quot;00FE2955&quot;/&gt;&lt;wsp:rsid wsp:val=&quot;00FE2B7B&quot;/&gt;&lt;wsp:rsid wsp:val=&quot;00FE3100&quot;/&gt;&lt;wsp:rsid wsp:val=&quot;00FE3439&quot;/&gt;&lt;wsp:rsid wsp:val=&quot;00FE3636&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CAB&quot;/&gt;&lt;wsp:rsid wsp:val=&quot;00FE7F00&quot;/&gt;&lt;wsp:rsid wsp:val=&quot;00FE7FBB&quot;/&gt;&lt;wsp:rsid wsp:val=&quot;00FF01A6&quot;/&gt;&lt;wsp:rsid wsp:val=&quot;00FF01C5&quot;/&gt;&lt;wsp:rsid wsp:val=&quot;00FF0224&quot;/&gt;&lt;wsp:rsid wsp:val=&quot;00FF0502&quot;/&gt;&lt;wsp:rsid wsp:val=&quot;00FF06E1&quot;/&gt;&lt;wsp:rsid wsp:val=&quot;00FF0756&quot;/&gt;&lt;wsp:rsid wsp:val=&quot;00FF0B4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5E9&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69F&quot;/&gt;&lt;wsp:rsid wsp:val=&quot;00FF78DB&quot;/&gt;&lt;/wsp:rsids&gt;&lt;/w:docPr&gt;&lt;w:body&gt;&lt;wx:sect&gt;&lt;w:p wsp:rsidR=&quot;00000000&quot; wsp:rsidRDefault=&quot;00163CA8&quot; wsp:rsidP=&quot;00163CA8&quot;&gt;&lt;m:oMathPara&gt;&lt;m:oMath&gt;&lt;m:r&gt;&lt;m:rPr&gt;&lt;m:sty m:val=&quot;bi&quot;/&gt;&lt;/m:rPr&gt;&lt;w:rPr&gt;&lt;w:rFonts w:ascii=&quot;Cambria Math&quot; w:h-ansi=&quot;Cambria Math&quot;/&gt;&lt;wx:font wx:val=&quot;Cambria Math&quot;/&gt;&lt;w:b/&gt;&lt;w:i/&gt;&lt;w:lang w:val=&quot;EN-US&quot;/&gt;&lt;/w:rPr&gt;&lt;m:t&gt;蠁&lt;/m:t&gt;&lt;/m:r&gt;&lt;/m:oMath&gt;&lt;/m:oMathPara&gt;&lt;/w:p&gt;&lt;w:sectPr wsp:rsidR=&quot;00000000&quot;&gt;&lt;w:pgSz w:w=&quot;12240&quot; w:h=&quot;15840&quot;/&gt;&lt;w:pgMar w:top=&quot;1440&quot; w:right=&quot;1800&quot; w:bottomhhhhhhhhh=&quot;1440&quot; w:left=&quot;1800&quot; w:header=&quot;720&quot; w:footer=&quot;720&quot; w:gutter=&quot;0&quot;/&gt;&lt;w:cols w:space=&quot;720&quot;/&gt;&lt;/w:sectPr&gt;&lt;/wx:sect&gt;&lt;/w:body&gt;&lt;/w:wordDocument&gt;">
                  <v:imagedata r:id="rId20" o:title="" chromakey="white"/>
                </v:shape>
              </w:pict>
            </w:r>
            <w:r w:rsidRPr="00EF12FA">
              <w:rPr>
                <w:b/>
                <w:lang w:val="en-US"/>
              </w:rPr>
              <w:instrText xml:space="preserve"> </w:instrText>
            </w:r>
            <w:r w:rsidRPr="00EF12FA">
              <w:rPr>
                <w:b/>
                <w:lang w:val="en-US"/>
              </w:rPr>
              <w:fldChar w:fldCharType="separate"/>
            </w:r>
            <w:r w:rsidR="00CB2F62">
              <w:rPr>
                <w:position w:val="-5"/>
              </w:rPr>
              <w:pict>
                <v:shape id="_x0000_i1026" type="#_x0000_t75" style="width:7.7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CA&quot; w:vendorID=&quot;64&quot; w:dllVersion=&quot;131078&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A49&quot;/&gt;&lt;wsp:rsid wsp:val=&quot;00001F45&quot;/&gt;&lt;wsp:rsid wsp:val=&quot;00001FC3&quot;/&gt;&lt;wsp:rsid wsp:val=&quot;00002375&quot;/&gt;&lt;wsp:rsid wsp:val=&quot;00002459&quot;/&gt;&lt;wsp:rsid wsp:val=&quot;00003131&quot;/&gt;&lt;wsp:rsid wsp:val=&quot;000031AB&quot;/&gt;&lt;wsp:rsid wsp:val=&quot;00003519&quot;/&gt;&lt;wsp:rsid wsp:val=&quot;000036D3&quot;/&gt;&lt;wsp:rsid wsp:val=&quot;00003772&quot;/&gt;&lt;wsp:rsid wsp:val=&quot;000037FB&quot;/&gt;&lt;wsp:rsid wsp:val=&quot;00003C16&quot;/&gt;&lt;wsp:rsid wsp:val=&quot;00004885&quot;/&gt;&lt;wsp:rsid wsp:val=&quot;00004896&quot;/&gt;&lt;wsp:rsid wsp:val=&quot;00004CD0&quot;/&gt;&lt;wsp:rsid wsp:val=&quot;00004D8C&quot;/&gt;&lt;wsp:rsid wsp:val=&quot;00004DCB&quot;/&gt;&lt;wsp:rsid wsp:val=&quot;000051F0&quot;/&gt;&lt;wsp:rsid wsp:val=&quot;00005327&quot;/&gt;&lt;wsp:rsid wsp:val=&quot;0000553B&quot;/&gt;&lt;wsp:rsid wsp:val=&quot;000063C6&quot;/&gt;&lt;wsp:rsid wsp:val=&quot;0000660A&quot;/&gt;&lt;wsp:rsid wsp:val=&quot;000066DA&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74&quot;/&gt;&lt;wsp:rsid wsp:val=&quot;00010FD1&quot;/&gt;&lt;wsp:rsid wsp:val=&quot;00011519&quot;/&gt;&lt;wsp:rsid wsp:val=&quot;00011595&quot;/&gt;&lt;wsp:rsid wsp:val=&quot;00011703&quot;/&gt;&lt;wsp:rsid wsp:val=&quot;000118B4&quot;/&gt;&lt;wsp:rsid wsp:val=&quot;00011A2F&quot;/&gt;&lt;wsp:rsid wsp:val=&quot;00011D25&quot;/&gt;&lt;wsp:rsid wsp:val=&quot;000121EC&quot;/&gt;&lt;wsp:rsid wsp:val=&quot;000124D1&quot;/&gt;&lt;wsp:rsid wsp:val=&quot;00012B39&quot;/&gt;&lt;wsp:rsid wsp:val=&quot;00012D90&quot;/&gt;&lt;wsp:rsid wsp:val=&quot;00012DCC&quot;/&gt;&lt;wsp:rsid wsp:val=&quot;0001321B&quot;/&gt;&lt;wsp:rsid wsp:val=&quot;000137FF&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3F8&quot;/&gt;&lt;wsp:rsid wsp:val=&quot;00016DCE&quot;/&gt;&lt;wsp:rsid wsp:val=&quot;00016DDC&quot;/&gt;&lt;wsp:rsid wsp:val=&quot;0001729B&quot;/&gt;&lt;wsp:rsid wsp:val=&quot;00017309&quot;/&gt;&lt;wsp:rsid wsp:val=&quot;00017BE2&quot;/&gt;&lt;wsp:rsid wsp:val=&quot;000202A7&quot;/&gt;&lt;wsp:rsid wsp:val=&quot;00020331&quot;/&gt;&lt;wsp:rsid wsp:val=&quot;0002033F&quot;/&gt;&lt;wsp:rsid wsp:val=&quot;00020483&quot;/&gt;&lt;wsp:rsid wsp:val=&quot;000205C1&quot;/&gt;&lt;wsp:rsid wsp:val=&quot;000208B8&quot;/&gt;&lt;wsp:rsid wsp:val=&quot;00020D61&quot;/&gt;&lt;wsp:rsid wsp:val=&quot;00020E70&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AC4&quot;/&gt;&lt;wsp:rsid wsp:val=&quot;00022BCE&quot;/&gt;&lt;wsp:rsid wsp:val=&quot;00023393&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291&quot;/&gt;&lt;wsp:rsid wsp:val=&quot;0003138D&quot;/&gt;&lt;wsp:rsid wsp:val=&quot;000317B4&quot;/&gt;&lt;wsp:rsid wsp:val=&quot;00031C90&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182&quot;/&gt;&lt;wsp:rsid wsp:val=&quot;00034698&quot;/&gt;&lt;wsp:rsid wsp:val=&quot;00034787&quot;/&gt;&lt;wsp:rsid wsp:val=&quot;00034964&quot;/&gt;&lt;wsp:rsid wsp:val=&quot;000349B7&quot;/&gt;&lt;wsp:rsid wsp:val=&quot;00034C02&quot;/&gt;&lt;wsp:rsid wsp:val=&quot;00034DC2&quot;/&gt;&lt;wsp:rsid wsp:val=&quot;000350B6&quot;/&gt;&lt;wsp:rsid wsp:val=&quot;0003540B&quot;/&gt;&lt;wsp:rsid wsp:val=&quot;00035CAB&quot;/&gt;&lt;wsp:rsid wsp:val=&quot;00035F32&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AB8&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BFC&quot;/&gt;&lt;wsp:rsid wsp:val=&quot;000430CF&quot;/&gt;&lt;wsp:rsid wsp:val=&quot;00043303&quot;/&gt;&lt;wsp:rsid wsp:val=&quot;00043607&quot;/&gt;&lt;wsp:rsid wsp:val=&quot;00043703&quot;/&gt;&lt;wsp:rsid wsp:val=&quot;00043DBC&quot;/&gt;&lt;wsp:rsid wsp:val=&quot;0004403C&quot;/&gt;&lt;wsp:rsid wsp:val=&quot;00044225&quot;/&gt;&lt;wsp:rsid wsp:val=&quot;00044359&quot;/&gt;&lt;wsp:rsid wsp:val=&quot;000444AD&quot;/&gt;&lt;wsp:rsid wsp:val=&quot;00044576&quot;/&gt;&lt;wsp:rsid wsp:val=&quot;000445D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2A&quot;/&gt;&lt;wsp:rsid wsp:val=&quot;00051C70&quot;/&gt;&lt;wsp:rsid wsp:val=&quot;0005201C&quot;/&gt;&lt;wsp:rsid wsp:val=&quot;000528EA&quot;/&gt;&lt;wsp:rsid wsp:val=&quot;0005291A&quot;/&gt;&lt;wsp:rsid wsp:val=&quot;00052AE3&quot;/&gt;&lt;wsp:rsid wsp:val=&quot;00052C5E&quot;/&gt;&lt;wsp:rsid wsp:val=&quot;00052CF1&quot;/&gt;&lt;wsp:rsid wsp:val=&quot;000531A8&quot;/&gt;&lt;wsp:rsid wsp:val=&quot;0005330B&quot;/&gt;&lt;wsp:rsid wsp:val=&quot;0005382E&quot;/&gt;&lt;wsp:rsid wsp:val=&quot;00053849&quot;/&gt;&lt;wsp:rsid wsp:val=&quot;00053A47&quot;/&gt;&lt;wsp:rsid wsp:val=&quot;0005456E&quot;/&gt;&lt;wsp:rsid wsp:val=&quot;00054614&quot;/&gt;&lt;wsp:rsid wsp:val=&quot;0005468A&quot;/&gt;&lt;wsp:rsid wsp:val=&quot;00054A5B&quot;/&gt;&lt;wsp:rsid wsp:val=&quot;00054ACE&quot;/&gt;&lt;wsp:rsid wsp:val=&quot;00054AD7&quot;/&gt;&lt;wsp:rsid wsp:val=&quot;00054AD9&quot;/&gt;&lt;wsp:rsid wsp:val=&quot;00054C81&quot;/&gt;&lt;wsp:rsid wsp:val=&quot;00054DAB&quot;/&gt;&lt;wsp:rsid wsp:val=&quot;00054E63&quot;/&gt;&lt;wsp:rsid wsp:val=&quot;0005504C&quot;/&gt;&lt;wsp:rsid wsp:val=&quot;00055873&quot;/&gt;&lt;wsp:rsid wsp:val=&quot;00055A96&quot;/&gt;&lt;wsp:rsid wsp:val=&quot;00055B03&quot;/&gt;&lt;wsp:rsid wsp:val=&quot;00055B8E&quot;/&gt;&lt;wsp:rsid wsp:val=&quot;0005602E&quot;/&gt;&lt;wsp:rsid wsp:val=&quot;00056057&quot;/&gt;&lt;wsp:rsid wsp:val=&quot;00056E66&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ED6&quot;/&gt;&lt;wsp:rsid wsp:val=&quot;00060FDB&quot;/&gt;&lt;wsp:rsid wsp:val=&quot;000612C5&quot;/&gt;&lt;wsp:rsid wsp:val=&quot;00061C96&quot;/&gt;&lt;wsp:rsid wsp:val=&quot;00061E34&quot;/&gt;&lt;wsp:rsid wsp:val=&quot;00061EBD&quot;/&gt;&lt;wsp:rsid wsp:val=&quot;000621A9&quot;/&gt;&lt;wsp:rsid wsp:val=&quot;0006263A&quot;/&gt;&lt;wsp:rsid wsp:val=&quot;0006310C&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195&quot;/&gt;&lt;wsp:rsid wsp:val=&quot;000667D1&quot;/&gt;&lt;wsp:rsid wsp:val=&quot;00066CF0&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CBC&quot;/&gt;&lt;wsp:rsid wsp:val=&quot;0007118F&quot;/&gt;&lt;wsp:rsid wsp:val=&quot;000711FC&quot;/&gt;&lt;wsp:rsid wsp:val=&quot;000716FB&quot;/&gt;&lt;wsp:rsid wsp:val=&quot;00071E66&quot;/&gt;&lt;wsp:rsid wsp:val=&quot;00071E9B&quot;/&gt;&lt;wsp:rsid wsp:val=&quot;00071F99&quot;/&gt;&lt;wsp:rsid wsp:val=&quot;000727D5&quot;/&gt;&lt;wsp:rsid wsp:val=&quot;00072885&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52CD&quot;/&gt;&lt;wsp:rsid wsp:val=&quot;0007531E&quot;/&gt;&lt;wsp:rsid wsp:val=&quot;00075680&quot;/&gt;&lt;wsp:rsid wsp:val=&quot;0007590A&quot;/&gt;&lt;wsp:rsid wsp:val=&quot;00075999&quot;/&gt;&lt;wsp:rsid wsp:val=&quot;00075FE3&quot;/&gt;&lt;wsp:rsid wsp:val=&quot;000764C3&quot;/&gt;&lt;wsp:rsid wsp:val=&quot;00076775&quot;/&gt;&lt;wsp:rsid wsp:val=&quot;00076D63&quot;/&gt;&lt;wsp:rsid wsp:val=&quot;00077579&quot;/&gt;&lt;wsp:rsid wsp:val=&quot;00077A78&quot;/&gt;&lt;wsp:rsid wsp:val=&quot;00080170&quot;/&gt;&lt;wsp:rsid wsp:val=&quot;000805B2&quot;/&gt;&lt;wsp:rsid wsp:val=&quot;00080786&quot;/&gt;&lt;wsp:rsid wsp:val=&quot;00080D74&quot;/&gt;&lt;wsp:rsid wsp:val=&quot;000814A2&quot;/&gt;&lt;wsp:rsid wsp:val=&quot;00082152&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788&quot;/&gt;&lt;wsp:rsid wsp:val=&quot;00084255&quot;/&gt;&lt;wsp:rsid wsp:val=&quot;0008460E&quot;/&gt;&lt;wsp:rsid wsp:val=&quot;00084937&quot;/&gt;&lt;wsp:rsid wsp:val=&quot;00084E53&quot;/&gt;&lt;wsp:rsid wsp:val=&quot;00085239&quot;/&gt;&lt;wsp:rsid wsp:val=&quot;000852FF&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3F&quot;/&gt;&lt;wsp:rsid wsp:val=&quot;00087BAB&quot;/&gt;&lt;wsp:rsid wsp:val=&quot;00087E29&quot;/&gt;&lt;wsp:rsid wsp:val=&quot;00087F91&quot;/&gt;&lt;wsp:rsid wsp:val=&quot;00090573&quot;/&gt;&lt;wsp:rsid wsp:val=&quot;00090586&quot;/&gt;&lt;wsp:rsid wsp:val=&quot;00090653&quot;/&gt;&lt;wsp:rsid wsp:val=&quot;00090A5D&quot;/&gt;&lt;wsp:rsid wsp:val=&quot;00090BD3&quot;/&gt;&lt;wsp:rsid wsp:val=&quot;0009158A&quot;/&gt;&lt;wsp:rsid wsp:val=&quot;00091714&quot;/&gt;&lt;wsp:rsid wsp:val=&quot;000921E3&quot;/&gt;&lt;wsp:rsid wsp:val=&quot;00092334&quot;/&gt;&lt;wsp:rsid wsp:val=&quot;000931C3&quot;/&gt;&lt;wsp:rsid wsp:val=&quot;000938A0&quot;/&gt;&lt;wsp:rsid wsp:val=&quot;00093B72&quot;/&gt;&lt;wsp:rsid wsp:val=&quot;0009437A&quot;/&gt;&lt;wsp:rsid wsp:val=&quot;000947B7&quot;/&gt;&lt;wsp:rsid wsp:val=&quot;00095671&quot;/&gt;&lt;wsp:rsid wsp:val=&quot;00095920&quot;/&gt;&lt;wsp:rsid wsp:val=&quot;00095C96&quot;/&gt;&lt;wsp:rsid wsp:val=&quot;00095F31&quot;/&gt;&lt;wsp:rsid wsp:val=&quot;00095F53&quot;/&gt;&lt;wsp:rsid wsp:val=&quot;0009612D&quot;/&gt;&lt;wsp:rsid wsp:val=&quot;0009653B&quot;/&gt;&lt;wsp:rsid wsp:val=&quot;000965E2&quot;/&gt;&lt;wsp:rsid wsp:val=&quot;0009680E&quot;/&gt;&lt;wsp:rsid wsp:val=&quot;000968CF&quot;/&gt;&lt;wsp:rsid wsp:val=&quot;000968D8&quot;/&gt;&lt;wsp:rsid wsp:val=&quot;00096C9E&quot;/&gt;&lt;wsp:rsid wsp:val=&quot;00096CF2&quot;/&gt;&lt;wsp:rsid wsp:val=&quot;0009709B&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F0&quot;/&gt;&lt;wsp:rsid wsp:val=&quot;000A1D49&quot;/&gt;&lt;wsp:rsid wsp:val=&quot;000A1F8D&quot;/&gt;&lt;wsp:rsid wsp:val=&quot;000A23B7&quot;/&gt;&lt;wsp:rsid wsp:val=&quot;000A2521&quot;/&gt;&lt;wsp:rsid wsp:val=&quot;000A2D70&quot;/&gt;&lt;wsp:rsid wsp:val=&quot;000A31E4&quot;/&gt;&lt;wsp:rsid wsp:val=&quot;000A389C&quot;/&gt;&lt;wsp:rsid wsp:val=&quot;000A3A3A&quot;/&gt;&lt;wsp:rsid wsp:val=&quot;000A3ACB&quot;/&gt;&lt;wsp:rsid wsp:val=&quot;000A3F1B&quot;/&gt;&lt;wsp:rsid wsp:val=&quot;000A4388&quot;/&gt;&lt;wsp:rsid wsp:val=&quot;000A448E&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D8A&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2C6&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199&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6E38&quot;/&gt;&lt;wsp:rsid wsp:val=&quot;000C71D9&quot;/&gt;&lt;wsp:rsid wsp:val=&quot;000C7C3E&quot;/&gt;&lt;wsp:rsid wsp:val=&quot;000D037E&quot;/&gt;&lt;wsp:rsid wsp:val=&quot;000D0A0F&quot;/&gt;&lt;wsp:rsid wsp:val=&quot;000D0AB8&quot;/&gt;&lt;wsp:rsid wsp:val=&quot;000D0BCC&quot;/&gt;&lt;wsp:rsid wsp:val=&quot;000D0D27&quot;/&gt;&lt;wsp:rsid wsp:val=&quot;000D0F9A&quot;/&gt;&lt;wsp:rsid wsp:val=&quot;000D12FA&quot;/&gt;&lt;wsp:rsid wsp:val=&quot;000D1311&quot;/&gt;&lt;wsp:rsid wsp:val=&quot;000D148D&quot;/&gt;&lt;wsp:rsid wsp:val=&quot;000D14EB&quot;/&gt;&lt;wsp:rsid wsp:val=&quot;000D1610&quot;/&gt;&lt;wsp:rsid wsp:val=&quot;000D1737&quot;/&gt;&lt;wsp:rsid wsp:val=&quot;000D1915&quot;/&gt;&lt;wsp:rsid wsp:val=&quot;000D206C&quot;/&gt;&lt;wsp:rsid wsp:val=&quot;000D23C1&quot;/&gt;&lt;wsp:rsid wsp:val=&quot;000D2AE0&quot;/&gt;&lt;wsp:rsid wsp:val=&quot;000D2EA5&quot;/&gt;&lt;wsp:rsid wsp:val=&quot;000D35D4&quot;/&gt;&lt;wsp:rsid wsp:val=&quot;000D362A&quot;/&gt;&lt;wsp:rsid wsp:val=&quot;000D37FA&quot;/&gt;&lt;wsp:rsid wsp:val=&quot;000D3A33&quot;/&gt;&lt;wsp:rsid wsp:val=&quot;000D3A6C&quot;/&gt;&lt;wsp:rsid wsp:val=&quot;000D3EEA&quot;/&gt;&lt;wsp:rsid wsp:val=&quot;000D4232&quot;/&gt;&lt;wsp:rsid wsp:val=&quot;000D4324&quot;/&gt;&lt;wsp:rsid wsp:val=&quot;000D43EA&quot;/&gt;&lt;wsp:rsid wsp:val=&quot;000D4481&quot;/&gt;&lt;wsp:rsid wsp:val=&quot;000D46EE&quot;/&gt;&lt;wsp:rsid wsp:val=&quot;000D4ABD&quot;/&gt;&lt;wsp:rsid wsp:val=&quot;000D4B1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55&quot;/&gt;&lt;wsp:rsid wsp:val=&quot;000D6B84&quot;/&gt;&lt;wsp:rsid wsp:val=&quot;000D6E96&quot;/&gt;&lt;wsp:rsid wsp:val=&quot;000D6FBC&quot;/&gt;&lt;wsp:rsid wsp:val=&quot;000D7268&quot;/&gt;&lt;wsp:rsid wsp:val=&quot;000D7383&quot;/&gt;&lt;wsp:rsid wsp:val=&quot;000D745D&quot;/&gt;&lt;wsp:rsid wsp:val=&quot;000D75CC&quot;/&gt;&lt;wsp:rsid wsp:val=&quot;000D75EE&quot;/&gt;&lt;wsp:rsid wsp:val=&quot;000D7665&quot;/&gt;&lt;wsp:rsid wsp:val=&quot;000D7783&quot;/&gt;&lt;wsp:rsid wsp:val=&quot;000D77A8&quot;/&gt;&lt;wsp:rsid wsp:val=&quot;000D7C7C&quot;/&gt;&lt;wsp:rsid wsp:val=&quot;000E011D&quot;/&gt;&lt;wsp:rsid wsp:val=&quot;000E0706&quot;/&gt;&lt;wsp:rsid wsp:val=&quot;000E0BAE&quot;/&gt;&lt;wsp:rsid wsp:val=&quot;000E0DEA&quot;/&gt;&lt;wsp:rsid wsp:val=&quot;000E0E10&quot;/&gt;&lt;wsp:rsid wsp:val=&quot;000E14B9&quot;/&gt;&lt;wsp:rsid wsp:val=&quot;000E182B&quot;/&gt;&lt;wsp:rsid wsp:val=&quot;000E1E8E&quot;/&gt;&lt;wsp:rsid wsp:val=&quot;000E2421&quot;/&gt;&lt;wsp:rsid wsp:val=&quot;000E279B&quot;/&gt;&lt;wsp:rsid wsp:val=&quot;000E2AFE&quot;/&gt;&lt;wsp:rsid wsp:val=&quot;000E2D41&quot;/&gt;&lt;wsp:rsid wsp:val=&quot;000E3075&quot;/&gt;&lt;wsp:rsid wsp:val=&quot;000E32C0&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F62&quot;/&gt;&lt;wsp:rsid wsp:val=&quot;000E6F71&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6C2&quot;/&gt;&lt;wsp:rsid wsp:val=&quot;000F3755&quot;/&gt;&lt;wsp:rsid wsp:val=&quot;000F3B40&quot;/&gt;&lt;wsp:rsid wsp:val=&quot;000F3FFF&quot;/&gt;&lt;wsp:rsid wsp:val=&quot;000F42EA&quot;/&gt;&lt;wsp:rsid wsp:val=&quot;000F4CAF&quot;/&gt;&lt;wsp:rsid wsp:val=&quot;000F4D3B&quot;/&gt;&lt;wsp:rsid wsp:val=&quot;000F4D95&quot;/&gt;&lt;wsp:rsid wsp:val=&quot;000F4F44&quot;/&gt;&lt;wsp:rsid wsp:val=&quot;000F53CB&quot;/&gt;&lt;wsp:rsid wsp:val=&quot;000F55A9&quot;/&gt;&lt;wsp:rsid wsp:val=&quot;000F5F71&quot;/&gt;&lt;wsp:rsid wsp:val=&quot;000F61C4&quot;/&gt;&lt;wsp:rsid wsp:val=&quot;000F6646&quot;/&gt;&lt;wsp:rsid wsp:val=&quot;000F6881&quot;/&gt;&lt;wsp:rsid wsp:val=&quot;000F6BA0&quot;/&gt;&lt;wsp:rsid wsp:val=&quot;000F6C32&quot;/&gt;&lt;wsp:rsid wsp:val=&quot;000F6E68&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64F&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4FF4&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6F22&quot;/&gt;&lt;wsp:rsid wsp:val=&quot;00107249&quot;/&gt;&lt;wsp:rsid wsp:val=&quot;001074D1&quot;/&gt;&lt;wsp:rsid wsp:val=&quot;00107CDD&quot;/&gt;&lt;wsp:rsid wsp:val=&quot;0011061F&quot;/&gt;&lt;wsp:rsid wsp:val=&quot;001106C0&quot;/&gt;&lt;wsp:rsid wsp:val=&quot;00110B85&quot;/&gt;&lt;wsp:rsid wsp:val=&quot;00111114&quot;/&gt;&lt;wsp:rsid wsp:val=&quot;001115C0&quot;/&gt;&lt;wsp:rsid wsp:val=&quot;001115F4&quot;/&gt;&lt;wsp:rsid wsp:val=&quot;001118AA&quot;/&gt;&lt;wsp:rsid wsp:val=&quot;00111AD9&quot;/&gt;&lt;wsp:rsid wsp:val=&quot;00111B0A&quot;/&gt;&lt;wsp:rsid wsp:val=&quot;00111C33&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43&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A9A&quot;/&gt;&lt;wsp:rsid wsp:val=&quot;00115B67&quot;/&gt;&lt;wsp:rsid wsp:val=&quot;00115D19&quot;/&gt;&lt;wsp:rsid wsp:val=&quot;00116624&quot;/&gt;&lt;wsp:rsid wsp:val=&quot;00117957&quot;/&gt;&lt;wsp:rsid wsp:val=&quot;00117B4F&quot;/&gt;&lt;wsp:rsid wsp:val=&quot;00117B90&quot;/&gt;&lt;wsp:rsid wsp:val=&quot;00117FFE&quot;/&gt;&lt;wsp:rsid wsp:val=&quot;001202E9&quot;/&gt;&lt;wsp:rsid wsp:val=&quot;001203DB&quot;/&gt;&lt;wsp:rsid wsp:val=&quot;0012079F&quot;/&gt;&lt;wsp:rsid wsp:val=&quot;001207F3&quot;/&gt;&lt;wsp:rsid wsp:val=&quot;00120BC8&quot;/&gt;&lt;wsp:rsid wsp:val=&quot;00121316&quot;/&gt;&lt;wsp:rsid wsp:val=&quot;0012142A&quot;/&gt;&lt;wsp:rsid wsp:val=&quot;001215DB&quot;/&gt;&lt;wsp:rsid wsp:val=&quot;00121897&quot;/&gt;&lt;wsp:rsid wsp:val=&quot;001218BF&quot;/&gt;&lt;wsp:rsid wsp:val=&quot;00122153&quot;/&gt;&lt;wsp:rsid wsp:val=&quot;00122318&quot;/&gt;&lt;wsp:rsid wsp:val=&quot;00122581&quot;/&gt;&lt;wsp:rsid wsp:val=&quot;00122842&quot;/&gt;&lt;wsp:rsid wsp:val=&quot;00122E60&quot;/&gt;&lt;wsp:rsid wsp:val=&quot;00122EB3&quot;/&gt;&lt;wsp:rsid wsp:val=&quot;00123090&quot;/&gt;&lt;wsp:rsid wsp:val=&quot;0012345C&quot;/&gt;&lt;wsp:rsid wsp:val=&quot;001235C4&quot;/&gt;&lt;wsp:rsid wsp:val=&quot;00123975&quot;/&gt;&lt;wsp:rsid wsp:val=&quot;00123AED&quot;/&gt;&lt;wsp:rsid wsp:val=&quot;00123DED&quot;/&gt;&lt;wsp:rsid wsp:val=&quot;0012434E&quot;/&gt;&lt;wsp:rsid wsp:val=&quot;0012467D&quot;/&gt;&lt;wsp:rsid wsp:val=&quot;001246EC&quot;/&gt;&lt;wsp:rsid wsp:val=&quot;001249D7&quot;/&gt;&lt;wsp:rsid wsp:val=&quot;00124E10&quot;/&gt;&lt;wsp:rsid wsp:val=&quot;00124F96&quot;/&gt;&lt;wsp:rsid wsp:val=&quot;00125078&quot;/&gt;&lt;wsp:rsid wsp:val=&quot;001252FE&quot;/&gt;&lt;wsp:rsid wsp:val=&quot;001257E6&quot;/&gt;&lt;wsp:rsid wsp:val=&quot;00126AB6&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523&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37D7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1D&quot;/&gt;&lt;wsp:rsid wsp:val=&quot;00141E46&quot;/&gt;&lt;wsp:rsid wsp:val=&quot;0014206B&quot;/&gt;&lt;wsp:rsid wsp:val=&quot;00142093&quot;/&gt;&lt;wsp:rsid wsp:val=&quot;001425AC&quot;/&gt;&lt;wsp:rsid wsp:val=&quot;00142772&quot;/&gt;&lt;wsp:rsid wsp:val=&quot;00142E42&quot;/&gt;&lt;wsp:rsid wsp:val=&quot;00143221&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5D0A&quot;/&gt;&lt;wsp:rsid wsp:val=&quot;00146129&quot;/&gt;&lt;wsp:rsid wsp:val=&quot;00146142&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47E12&quot;/&gt;&lt;wsp:rsid wsp:val=&quot;0015070B&quot;/&gt;&lt;wsp:rsid wsp:val=&quot;001508E1&quot;/&gt;&lt;wsp:rsid wsp:val=&quot;00150BAF&quot;/&gt;&lt;wsp:rsid wsp:val=&quot;00150CD5&quot;/&gt;&lt;wsp:rsid wsp:val=&quot;00150EDE&quot;/&gt;&lt;wsp:rsid wsp:val=&quot;00151096&quot;/&gt;&lt;wsp:rsid wsp:val=&quot;001510B6&quot;/&gt;&lt;wsp:rsid wsp:val=&quot;001510BE&quot;/&gt;&lt;wsp:rsid wsp:val=&quot;001510ED&quot;/&gt;&lt;wsp:rsid wsp:val=&quot;00151740&quot;/&gt;&lt;wsp:rsid wsp:val=&quot;00151805&quot;/&gt;&lt;wsp:rsid wsp:val=&quot;001518AA&quot;/&gt;&lt;wsp:rsid wsp:val=&quot;00151E59&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EEF&quot;/&gt;&lt;wsp:rsid wsp:val=&quot;00153F29&quot;/&gt;&lt;wsp:rsid wsp:val=&quot;001544AB&quot;/&gt;&lt;wsp:rsid wsp:val=&quot;001545A6&quot;/&gt;&lt;wsp:rsid wsp:val=&quot;00154B50&quot;/&gt;&lt;wsp:rsid wsp:val=&quot;00154DA3&quot;/&gt;&lt;wsp:rsid wsp:val=&quot;00155839&quot;/&gt;&lt;wsp:rsid wsp:val=&quot;00155F7A&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AB7&quot;/&gt;&lt;wsp:rsid wsp:val=&quot;00162BD5&quot;/&gt;&lt;wsp:rsid wsp:val=&quot;00162CF1&quot;/&gt;&lt;wsp:rsid wsp:val=&quot;00162E37&quot;/&gt;&lt;wsp:rsid wsp:val=&quot;00162F82&quot;/&gt;&lt;wsp:rsid wsp:val=&quot;001630E4&quot;/&gt;&lt;wsp:rsid wsp:val=&quot;00163449&quot;/&gt;&lt;wsp:rsid wsp:val=&quot;001639BC&quot;/&gt;&lt;wsp:rsid wsp:val=&quot;00163AFC&quot;/&gt;&lt;wsp:rsid wsp:val=&quot;00163CA8&quot;/&gt;&lt;wsp:rsid wsp:val=&quot;001644CC&quot;/&gt;&lt;wsp:rsid wsp:val=&quot;00164646&quot;/&gt;&lt;wsp:rsid wsp:val=&quot;001647FA&quot;/&gt;&lt;wsp:rsid wsp:val=&quot;001649D4&quot;/&gt;&lt;wsp:rsid wsp:val=&quot;00165137&quot;/&gt;&lt;wsp:rsid wsp:val=&quot;001651AA&quot;/&gt;&lt;wsp:rsid wsp:val=&quot;00165828&quot;/&gt;&lt;wsp:rsid wsp:val=&quot;0016634F&quot;/&gt;&lt;wsp:rsid wsp:val=&quot;0016642D&quot;/&gt;&lt;wsp:rsid wsp:val=&quot;00166994&quot;/&gt;&lt;wsp:rsid wsp:val=&quot;001669F9&quot;/&gt;&lt;wsp:rsid wsp:val=&quot;0016700E&quot;/&gt;&lt;wsp:rsid wsp:val=&quot;0016711A&quot;/&gt;&lt;wsp:rsid wsp:val=&quot;00167182&quot;/&gt;&lt;wsp:rsid wsp:val=&quot;0016764C&quot;/&gt;&lt;wsp:rsid wsp:val=&quot;00167709&quot;/&gt;&lt;wsp:rsid wsp:val=&quot;001678ED&quot;/&gt;&lt;wsp:rsid wsp:val=&quot;00170248&quot;/&gt;&lt;wsp:rsid wsp:val=&quot;00170397&quot;/&gt;&lt;wsp:rsid wsp:val=&quot;001706E4&quot;/&gt;&lt;wsp:rsid wsp:val=&quot;001708D0&quot;/&gt;&lt;wsp:rsid wsp:val=&quot;00170FB5&quot;/&gt;&lt;wsp:rsid wsp:val=&quot;00171717&quot;/&gt;&lt;wsp:rsid wsp:val=&quot;00171944&quot;/&gt;&lt;wsp:rsid wsp:val=&quot;00171D7E&quot;/&gt;&lt;wsp:rsid wsp:val=&quot;00171F14&quot;/&gt;&lt;wsp:rsid wsp:val=&quot;0017226B&quot;/&gt;&lt;wsp:rsid wsp:val=&quot;00172903&quot;/&gt;&lt;wsp:rsid wsp:val=&quot;00172985&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90D&quot;/&gt;&lt;wsp:rsid wsp:val=&quot;00174B60&quot;/&gt;&lt;wsp:rsid wsp:val=&quot;00174DDB&quot;/&gt;&lt;wsp:rsid wsp:val=&quot;00174F2F&quot;/&gt;&lt;wsp:rsid wsp:val=&quot;001752EC&quot;/&gt;&lt;wsp:rsid wsp:val=&quot;0017535F&quot;/&gt;&lt;wsp:rsid wsp:val=&quot;00175B5A&quot;/&gt;&lt;wsp:rsid wsp:val=&quot;00175DBB&quot;/&gt;&lt;wsp:rsid wsp:val=&quot;00175E60&quot;/&gt;&lt;wsp:rsid wsp:val=&quot;00175FDA&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C57&quot;/&gt;&lt;wsp:rsid wsp:val=&quot;00180DC7&quot;/&gt;&lt;wsp:rsid wsp:val=&quot;00180E60&quot;/&gt;&lt;wsp:rsid wsp:val=&quot;00181763&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6E8D&quot;/&gt;&lt;wsp:rsid wsp:val=&quot;0018767B&quot;/&gt;&lt;wsp:rsid wsp:val=&quot;00187A1A&quot;/&gt;&lt;wsp:rsid wsp:val=&quot;00187DC2&quot;/&gt;&lt;wsp:rsid wsp:val=&quot;0019022C&quot;/&gt;&lt;wsp:rsid wsp:val=&quot;00190307&quot;/&gt;&lt;wsp:rsid wsp:val=&quot;00190927&quot;/&gt;&lt;wsp:rsid wsp:val=&quot;00190BD5&quot;/&gt;&lt;wsp:rsid wsp:val=&quot;00191727&quot;/&gt;&lt;wsp:rsid wsp:val=&quot;00191A2B&quot;/&gt;&lt;wsp:rsid wsp:val=&quot;00191EBF&quot;/&gt;&lt;wsp:rsid wsp:val=&quot;001925E5&quot;/&gt;&lt;wsp:rsid wsp:val=&quot;00192A10&quot;/&gt;&lt;wsp:rsid wsp:val=&quot;00192CA9&quot;/&gt;&lt;wsp:rsid wsp:val=&quot;00192D98&quot;/&gt;&lt;wsp:rsid wsp:val=&quot;00193747&quot;/&gt;&lt;wsp:rsid wsp:val=&quot;00193987&quot;/&gt;&lt;wsp:rsid wsp:val=&quot;00193B22&quot;/&gt;&lt;wsp:rsid wsp:val=&quot;00194D1C&quot;/&gt;&lt;wsp:rsid wsp:val=&quot;0019573B&quot;/&gt;&lt;wsp:rsid wsp:val=&quot;0019592C&quot;/&gt;&lt;wsp:rsid wsp:val=&quot;00196085&quot;/&gt;&lt;wsp:rsid wsp:val=&quot;00196300&quot;/&gt;&lt;wsp:rsid wsp:val=&quot;001969BD&quot;/&gt;&lt;wsp:rsid wsp:val=&quot;00196A48&quot;/&gt;&lt;wsp:rsid wsp:val=&quot;00196B90&quot;/&gt;&lt;wsp:rsid wsp:val=&quot;00196BC7&quot;/&gt;&lt;wsp:rsid wsp:val=&quot;00196D0D&quot;/&gt;&lt;wsp:rsid wsp:val=&quot;00196FF4&quot;/&gt;&lt;wsp:rsid wsp:val=&quot;0019734F&quot;/&gt;&lt;wsp:rsid wsp:val=&quot;001976E2&quot;/&gt;&lt;wsp:rsid wsp:val=&quot;001A02BC&quot;/&gt;&lt;wsp:rsid wsp:val=&quot;001A0303&quot;/&gt;&lt;wsp:rsid wsp:val=&quot;001A032E&quot;/&gt;&lt;wsp:rsid wsp:val=&quot;001A0421&quot;/&gt;&lt;wsp:rsid wsp:val=&quot;001A067A&quot;/&gt;&lt;wsp:rsid wsp:val=&quot;001A06FC&quot;/&gt;&lt;wsp:rsid wsp:val=&quot;001A09C6&quot;/&gt;&lt;wsp:rsid wsp:val=&quot;001A0A1E&quot;/&gt;&lt;wsp:rsid wsp:val=&quot;001A12DF&quot;/&gt;&lt;wsp:rsid wsp:val=&quot;001A24E7&quot;/&gt;&lt;wsp:rsid wsp:val=&quot;001A258A&quot;/&gt;&lt;wsp:rsid wsp:val=&quot;001A25E7&quot;/&gt;&lt;wsp:rsid wsp:val=&quot;001A2939&quot;/&gt;&lt;wsp:rsid wsp:val=&quot;001A2BFF&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5234&quot;/&gt;&lt;wsp:rsid wsp:val=&quot;001A61A0&quot;/&gt;&lt;wsp:rsid wsp:val=&quot;001A628F&quot;/&gt;&lt;wsp:rsid wsp:val=&quot;001A6719&quot;/&gt;&lt;wsp:rsid wsp:val=&quot;001A6AFE&quot;/&gt;&lt;wsp:rsid wsp:val=&quot;001A6EF1&quot;/&gt;&lt;wsp:rsid wsp:val=&quot;001A6F38&quot;/&gt;&lt;wsp:rsid wsp:val=&quot;001A706D&quot;/&gt;&lt;wsp:rsid wsp:val=&quot;001A71EB&quot;/&gt;&lt;wsp:rsid wsp:val=&quot;001A72EE&quot;/&gt;&lt;wsp:rsid wsp:val=&quot;001A7821&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999&quot;/&gt;&lt;wsp:rsid wsp:val=&quot;001B1C7B&quot;/&gt;&lt;wsp:rsid wsp:val=&quot;001B1F17&quot;/&gt;&lt;wsp:rsid wsp:val=&quot;001B1F29&quot;/&gt;&lt;wsp:rsid wsp:val=&quot;001B2085&quot;/&gt;&lt;wsp:rsid wsp:val=&quot;001B26EE&quot;/&gt;&lt;wsp:rsid wsp:val=&quot;001B2993&quot;/&gt;&lt;wsp:rsid wsp:val=&quot;001B2DF5&quot;/&gt;&lt;wsp:rsid wsp:val=&quot;001B343E&quot;/&gt;&lt;wsp:rsid wsp:val=&quot;001B3754&quot;/&gt;&lt;wsp:rsid wsp:val=&quot;001B4398&quot;/&gt;&lt;wsp:rsid wsp:val=&quot;001B4938&quot;/&gt;&lt;wsp:rsid wsp:val=&quot;001B4AAD&quot;/&gt;&lt;wsp:rsid wsp:val=&quot;001B4E2D&quot;/&gt;&lt;wsp:rsid wsp:val=&quot;001B5176&quot;/&gt;&lt;wsp:rsid wsp:val=&quot;001B519B&quot;/&gt;&lt;wsp:rsid wsp:val=&quot;001B5332&quot;/&gt;&lt;wsp:rsid wsp:val=&quot;001B53B3&quot;/&gt;&lt;wsp:rsid wsp:val=&quot;001B54E9&quot;/&gt;&lt;wsp:rsid wsp:val=&quot;001B5F67&quot;/&gt;&lt;wsp:rsid wsp:val=&quot;001B6306&quot;/&gt;&lt;wsp:rsid wsp:val=&quot;001B645A&quot;/&gt;&lt;wsp:rsid wsp:val=&quot;001B6488&quot;/&gt;&lt;wsp:rsid wsp:val=&quot;001B6C77&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E60&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64C2&quot;/&gt;&lt;wsp:rsid wsp:val=&quot;001C6C6C&quot;/&gt;&lt;wsp:rsid wsp:val=&quot;001C7185&quot;/&gt;&lt;wsp:rsid wsp:val=&quot;001C76FC&quot;/&gt;&lt;wsp:rsid wsp:val=&quot;001C7AB6&quot;/&gt;&lt;wsp:rsid wsp:val=&quot;001C7F47&quot;/&gt;&lt;wsp:rsid wsp:val=&quot;001D006C&quot;/&gt;&lt;wsp:rsid wsp:val=&quot;001D017C&quot;/&gt;&lt;wsp:rsid wsp:val=&quot;001D02FA&quot;/&gt;&lt;wsp:rsid wsp:val=&quot;001D0447&quot;/&gt;&lt;wsp:rsid wsp:val=&quot;001D0578&quot;/&gt;&lt;wsp:rsid wsp:val=&quot;001D0593&quot;/&gt;&lt;wsp:rsid wsp:val=&quot;001D0C3F&quot;/&gt;&lt;wsp:rsid wsp:val=&quot;001D1258&quot;/&gt;&lt;wsp:rsid wsp:val=&quot;001D13B0&quot;/&gt;&lt;wsp:rsid wsp:val=&quot;001D1673&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41D&quot;/&gt;&lt;wsp:rsid wsp:val=&quot;001D3555&quot;/&gt;&lt;wsp:rsid wsp:val=&quot;001D39CD&quot;/&gt;&lt;wsp:rsid wsp:val=&quot;001D3A25&quot;/&gt;&lt;wsp:rsid wsp:val=&quot;001D3C68&quot;/&gt;&lt;wsp:rsid wsp:val=&quot;001D4315&quot;/&gt;&lt;wsp:rsid wsp:val=&quot;001D43C0&quot;/&gt;&lt;wsp:rsid wsp:val=&quot;001D46EB&quot;/&gt;&lt;wsp:rsid wsp:val=&quot;001D4875&quot;/&gt;&lt;wsp:rsid wsp:val=&quot;001D492D&quot;/&gt;&lt;wsp:rsid wsp:val=&quot;001D4969&quot;/&gt;&lt;wsp:rsid wsp:val=&quot;001D4AF0&quot;/&gt;&lt;wsp:rsid wsp:val=&quot;001D4F24&quot;/&gt;&lt;wsp:rsid wsp:val=&quot;001D506F&quot;/&gt;&lt;wsp:rsid wsp:val=&quot;001D53DC&quot;/&gt;&lt;wsp:rsid wsp:val=&quot;001D57BC&quot;/&gt;&lt;wsp:rsid wsp:val=&quot;001D5BA2&quot;/&gt;&lt;wsp:rsid wsp:val=&quot;001D6581&quot;/&gt;&lt;wsp:rsid wsp:val=&quot;001D6E61&quot;/&gt;&lt;wsp:rsid wsp:val=&quot;001D6F30&quot;/&gt;&lt;wsp:rsid wsp:val=&quot;001D6F9A&quot;/&gt;&lt;wsp:rsid wsp:val=&quot;001D7260&quot;/&gt;&lt;wsp:rsid wsp:val=&quot;001D7816&quot;/&gt;&lt;wsp:rsid wsp:val=&quot;001D7B96&quot;/&gt;&lt;wsp:rsid wsp:val=&quot;001D7CA8&quot;/&gt;&lt;wsp:rsid wsp:val=&quot;001D7F8C&quot;/&gt;&lt;wsp:rsid wsp:val=&quot;001D7FE2&quot;/&gt;&lt;wsp:rsid wsp:val=&quot;001E01C0&quot;/&gt;&lt;wsp:rsid wsp:val=&quot;001E022E&quot;/&gt;&lt;wsp:rsid wsp:val=&quot;001E0774&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0B4&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76&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2AF&quot;/&gt;&lt;wsp:rsid wsp:val=&quot;001F04C3&quot;/&gt;&lt;wsp:rsid wsp:val=&quot;001F0546&quot;/&gt;&lt;wsp:rsid wsp:val=&quot;001F0BCC&quot;/&gt;&lt;wsp:rsid wsp:val=&quot;001F0C47&quot;/&gt;&lt;wsp:rsid wsp:val=&quot;001F0DDF&quot;/&gt;&lt;wsp:rsid wsp:val=&quot;001F0E4E&quot;/&gt;&lt;wsp:rsid wsp:val=&quot;001F125F&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6E6&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377&quot;/&gt;&lt;wsp:rsid wsp:val=&quot;001F6408&quot;/&gt;&lt;wsp:rsid wsp:val=&quot;001F644E&quot;/&gt;&lt;wsp:rsid wsp:val=&quot;001F6682&quot;/&gt;&lt;wsp:rsid wsp:val=&quot;001F6E45&quot;/&gt;&lt;wsp:rsid wsp:val=&quot;001F71EA&quot;/&gt;&lt;wsp:rsid wsp:val=&quot;001F728B&quot;/&gt;&lt;wsp:rsid wsp:val=&quot;001F72A1&quot;/&gt;&lt;wsp:rsid wsp:val=&quot;001F7317&quot;/&gt;&lt;wsp:rsid wsp:val=&quot;001F7456&quot;/&gt;&lt;wsp:rsid wsp:val=&quot;001F74FD&quot;/&gt;&lt;wsp:rsid wsp:val=&quot;001F771E&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32A&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0A6&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074&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4D8&quot;/&gt;&lt;wsp:rsid wsp:val=&quot;00213706&quot;/&gt;&lt;wsp:rsid wsp:val=&quot;00213851&quot;/&gt;&lt;wsp:rsid wsp:val=&quot;00213FF2&quot;/&gt;&lt;wsp:rsid wsp:val=&quot;00214416&quot;/&gt;&lt;wsp:rsid wsp:val=&quot;00214E0D&quot;/&gt;&lt;wsp:rsid wsp:val=&quot;0021521A&quot;/&gt;&lt;wsp:rsid wsp:val=&quot;0021586D&quot;/&gt;&lt;wsp:rsid wsp:val=&quot;00215BD7&quot;/&gt;&lt;wsp:rsid wsp:val=&quot;002161EE&quot;/&gt;&lt;wsp:rsid wsp:val=&quot;00216226&quot;/&gt;&lt;wsp:rsid wsp:val=&quot;002162EA&quot;/&gt;&lt;wsp:rsid wsp:val=&quot;002165F9&quot;/&gt;&lt;wsp:rsid wsp:val=&quot;00216685&quot;/&gt;&lt;wsp:rsid wsp:val=&quot;00216B17&quot;/&gt;&lt;wsp:rsid wsp:val=&quot;00216BBF&quot;/&gt;&lt;wsp:rsid wsp:val=&quot;00216E47&quot;/&gt;&lt;wsp:rsid wsp:val=&quot;00216FED&quot;/&gt;&lt;wsp:rsid wsp:val=&quot;00217135&quot;/&gt;&lt;wsp:rsid wsp:val=&quot;0021737B&quot;/&gt;&lt;wsp:rsid wsp:val=&quot;0021772A&quot;/&gt;&lt;wsp:rsid wsp:val=&quot;00217CE8&quot;/&gt;&lt;wsp:rsid wsp:val=&quot;0022000C&quot;/&gt;&lt;wsp:rsid wsp:val=&quot;002202EC&quot;/&gt;&lt;wsp:rsid wsp:val=&quot;002204ED&quot;/&gt;&lt;wsp:rsid wsp:val=&quot;00220E92&quot;/&gt;&lt;wsp:rsid wsp:val=&quot;00221067&quot;/&gt;&lt;wsp:rsid wsp:val=&quot;002211DD&quot;/&gt;&lt;wsp:rsid wsp:val=&quot;0022135D&quot;/&gt;&lt;wsp:rsid wsp:val=&quot;002213CD&quot;/&gt;&lt;wsp:rsid wsp:val=&quot;00221B93&quot;/&gt;&lt;wsp:rsid wsp:val=&quot;00221CEB&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9B&quot;/&gt;&lt;wsp:rsid wsp:val=&quot;00224C25&quot;/&gt;&lt;wsp:rsid wsp:val=&quot;00225161&quot;/&gt;&lt;wsp:rsid wsp:val=&quot;00225219&quot;/&gt;&lt;wsp:rsid wsp:val=&quot;00225BC3&quot;/&gt;&lt;wsp:rsid wsp:val=&quot;00225BEB&quot;/&gt;&lt;wsp:rsid wsp:val=&quot;0022657F&quot;/&gt;&lt;wsp:rsid wsp:val=&quot;002269A7&quot;/&gt;&lt;wsp:rsid wsp:val=&quot;00226BD3&quot;/&gt;&lt;wsp:rsid wsp:val=&quot;00226F21&quot;/&gt;&lt;wsp:rsid wsp:val=&quot;00226FCE&quot;/&gt;&lt;wsp:rsid wsp:val=&quot;0022735A&quot;/&gt;&lt;wsp:rsid wsp:val=&quot;002275A8&quot;/&gt;&lt;wsp:rsid wsp:val=&quot;00227873&quot;/&gt;&lt;wsp:rsid wsp:val=&quot;002279D2&quot;/&gt;&lt;wsp:rsid wsp:val=&quot;00227C3A&quot;/&gt;&lt;wsp:rsid wsp:val=&quot;00227E6C&quot;/&gt;&lt;wsp:rsid wsp:val=&quot;00227F9E&quot;/&gt;&lt;wsp:rsid wsp:val=&quot;00230040&quot;/&gt;&lt;wsp:rsid wsp:val=&quot;002300E1&quot;/&gt;&lt;wsp:rsid wsp:val=&quot;002305EF&quot;/&gt;&lt;wsp:rsid wsp:val=&quot;00230806&quot;/&gt;&lt;wsp:rsid wsp:val=&quot;00230944&quot;/&gt;&lt;wsp:rsid wsp:val=&quot;002309DA&quot;/&gt;&lt;wsp:rsid wsp:val=&quot;00230AD3&quot;/&gt;&lt;wsp:rsid wsp:val=&quot;00230BB1&quot;/&gt;&lt;wsp:rsid wsp:val=&quot;0023101D&quot;/&gt;&lt;wsp:rsid wsp:val=&quot;002313B5&quot;/&gt;&lt;wsp:rsid wsp:val=&quot;002314EE&quot;/&gt;&lt;wsp:rsid wsp:val=&quot;002315D8&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CE1&quot;/&gt;&lt;wsp:rsid wsp:val=&quot;00234D9F&quot;/&gt;&lt;wsp:rsid wsp:val=&quot;00234E0D&quot;/&gt;&lt;wsp:rsid wsp:val=&quot;002351CB&quot;/&gt;&lt;wsp:rsid wsp:val=&quot;00235581&quot;/&gt;&lt;wsp:rsid wsp:val=&quot;00235698&quot;/&gt;&lt;wsp:rsid wsp:val=&quot;00235724&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37D78&quot;/&gt;&lt;wsp:rsid wsp:val=&quot;002409A7&quot;/&gt;&lt;wsp:rsid wsp:val=&quot;00240A69&quot;/&gt;&lt;wsp:rsid wsp:val=&quot;00240B7D&quot;/&gt;&lt;wsp:rsid wsp:val=&quot;00240DB9&quot;/&gt;&lt;wsp:rsid wsp:val=&quot;00240F76&quot;/&gt;&lt;wsp:rsid wsp:val=&quot;0024103F&quot;/&gt;&lt;wsp:rsid wsp:val=&quot;00241C7B&quot;/&gt;&lt;wsp:rsid wsp:val=&quot;002421F2&quot;/&gt;&lt;wsp:rsid wsp:val=&quot;0024276C&quot;/&gt;&lt;wsp:rsid wsp:val=&quot;00242783&quot;/&gt;&lt;wsp:rsid wsp:val=&quot;00242B2A&quot;/&gt;&lt;wsp:rsid wsp:val=&quot;00242CAE&quot;/&gt;&lt;wsp:rsid wsp:val=&quot;00242E0E&quot;/&gt;&lt;wsp:rsid wsp:val=&quot;00243ACD&quot;/&gt;&lt;wsp:rsid wsp:val=&quot;00243DCC&quot;/&gt;&lt;wsp:rsid wsp:val=&quot;00243ED0&quot;/&gt;&lt;wsp:rsid wsp:val=&quot;002443C2&quot;/&gt;&lt;wsp:rsid wsp:val=&quot;00244606&quot;/&gt;&lt;wsp:rsid wsp:val=&quot;00244924&quot;/&gt;&lt;wsp:rsid wsp:val=&quot;002452BE&quot;/&gt;&lt;wsp:rsid wsp:val=&quot;002452F9&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718B&quot;/&gt;&lt;wsp:rsid wsp:val=&quot;002471AB&quot;/&gt;&lt;wsp:rsid wsp:val=&quot;0024785A&quot;/&gt;&lt;wsp:rsid wsp:val=&quot;00247C82&quot;/&gt;&lt;wsp:rsid wsp:val=&quot;00247D8E&quot;/&gt;&lt;wsp:rsid wsp:val=&quot;00247DD1&quot;/&gt;&lt;wsp:rsid wsp:val=&quot;00250A54&quot;/&gt;&lt;wsp:rsid wsp:val=&quot;00250CD0&quot;/&gt;&lt;wsp:rsid wsp:val=&quot;00250D9C&quot;/&gt;&lt;wsp:rsid wsp:val=&quot;00250E53&quot;/&gt;&lt;wsp:rsid wsp:val=&quot;00251117&quot;/&gt;&lt;wsp:rsid wsp:val=&quot;002512A9&quot;/&gt;&lt;wsp:rsid wsp:val=&quot;0025169E&quot;/&gt;&lt;wsp:rsid wsp:val=&quot;00251929&quot;/&gt;&lt;wsp:rsid wsp:val=&quot;00251CA5&quot;/&gt;&lt;wsp:rsid wsp:val=&quot;00251F5E&quot;/&gt;&lt;wsp:rsid wsp:val=&quot;002521CC&quot;/&gt;&lt;wsp:rsid wsp:val=&quot;002522FF&quot;/&gt;&lt;wsp:rsid wsp:val=&quot;002529EB&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A98&quot;/&gt;&lt;wsp:rsid wsp:val=&quot;00254D49&quot;/&gt;&lt;wsp:rsid wsp:val=&quot;00254D76&quot;/&gt;&lt;wsp:rsid wsp:val=&quot;002553F3&quot;/&gt;&lt;wsp:rsid wsp:val=&quot;00255C71&quot;/&gt;&lt;wsp:rsid wsp:val=&quot;00255C73&quot;/&gt;&lt;wsp:rsid wsp:val=&quot;00255D42&quot;/&gt;&lt;wsp:rsid wsp:val=&quot;00256F02&quot;/&gt;&lt;wsp:rsid wsp:val=&quot;002571C8&quot;/&gt;&lt;wsp:rsid wsp:val=&quot;002572F1&quot;/&gt;&lt;wsp:rsid wsp:val=&quot;002574B6&quot;/&gt;&lt;wsp:rsid wsp:val=&quot;002575F0&quot;/&gt;&lt;wsp:rsid wsp:val=&quot;00257A62&quot;/&gt;&lt;wsp:rsid wsp:val=&quot;00257CB5&quot;/&gt;&lt;wsp:rsid wsp:val=&quot;00260156&quot;/&gt;&lt;wsp:rsid wsp:val=&quot;0026037C&quot;/&gt;&lt;wsp:rsid wsp:val=&quot;0026075E&quot;/&gt;&lt;wsp:rsid wsp:val=&quot;00260E03&quot;/&gt;&lt;wsp:rsid wsp:val=&quot;00260FAD&quot;/&gt;&lt;wsp:rsid wsp:val=&quot;002612A1&quot;/&gt;&lt;wsp:rsid wsp:val=&quot;00261559&quot;/&gt;&lt;wsp:rsid wsp:val=&quot;00261A63&quot;/&gt;&lt;wsp:rsid wsp:val=&quot;00261D05&quot;/&gt;&lt;wsp:rsid wsp:val=&quot;00262085&quot;/&gt;&lt;wsp:rsid wsp:val=&quot;002622E3&quot;/&gt;&lt;wsp:rsid wsp:val=&quot;002623AC&quot;/&gt;&lt;wsp:rsid wsp:val=&quot;002623DA&quot;/&gt;&lt;wsp:rsid wsp:val=&quot;00262648&quot;/&gt;&lt;wsp:rsid wsp:val=&quot;00262979&quot;/&gt;&lt;wsp:rsid wsp:val=&quot;00262A27&quot;/&gt;&lt;wsp:rsid wsp:val=&quot;00262BAD&quot;/&gt;&lt;wsp:rsid wsp:val=&quot;00262CEB&quot;/&gt;&lt;wsp:rsid wsp:val=&quot;00262E69&quot;/&gt;&lt;wsp:rsid wsp:val=&quot;00263038&quot;/&gt;&lt;wsp:rsid wsp:val=&quot;0026395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165&quot;/&gt;&lt;wsp:rsid wsp:val=&quot;00266210&quot;/&gt;&lt;wsp:rsid wsp:val=&quot;00266427&quot;/&gt;&lt;wsp:rsid wsp:val=&quot;00267026&quot;/&gt;&lt;wsp:rsid wsp:val=&quot;0026716C&quot;/&gt;&lt;wsp:rsid wsp:val=&quot;002672D7&quot;/&gt;&lt;wsp:rsid wsp:val=&quot;00267959&quot;/&gt;&lt;wsp:rsid wsp:val=&quot;00267D2F&quot;/&gt;&lt;wsp:rsid wsp:val=&quot;00267E95&quot;/&gt;&lt;wsp:rsid wsp:val=&quot;00270C63&quot;/&gt;&lt;wsp:rsid wsp:val=&quot;00270C70&quot;/&gt;&lt;wsp:rsid wsp:val=&quot;00270C98&quot;/&gt;&lt;wsp:rsid wsp:val=&quot;00270E57&quot;/&gt;&lt;wsp:rsid wsp:val=&quot;002716B1&quot;/&gt;&lt;wsp:rsid wsp:val=&quot;00271738&quot;/&gt;&lt;wsp:rsid wsp:val=&quot;0027193C&quot;/&gt;&lt;wsp:rsid wsp:val=&quot;00271B1E&quot;/&gt;&lt;wsp:rsid wsp:val=&quot;00271EEF&quot;/&gt;&lt;wsp:rsid wsp:val=&quot;0027242C&quot;/&gt;&lt;wsp:rsid wsp:val=&quot;00272439&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4E68&quot;/&gt;&lt;wsp:rsid wsp:val=&quot;00275435&quot;/&gt;&lt;wsp:rsid wsp:val=&quot;00275464&quot;/&gt;&lt;wsp:rsid wsp:val=&quot;0027568B&quot;/&gt;&lt;wsp:rsid wsp:val=&quot;002756D5&quot;/&gt;&lt;wsp:rsid wsp:val=&quot;002758B1&quot;/&gt;&lt;wsp:rsid wsp:val=&quot;00275CB2&quot;/&gt;&lt;wsp:rsid wsp:val=&quot;00276001&quot;/&gt;&lt;wsp:rsid wsp:val=&quot;002764FB&quot;/&gt;&lt;wsp:rsid wsp:val=&quot;00276BEE&quot;/&gt;&lt;wsp:rsid wsp:val=&quot;00276EFA&quot;/&gt;&lt;wsp:rsid wsp:val=&quot;002774DF&quot;/&gt;&lt;wsp:rsid wsp:val=&quot;00277AF3&quot;/&gt;&lt;wsp:rsid wsp:val=&quot;00277E66&quot;/&gt;&lt;wsp:rsid wsp:val=&quot;002801E2&quot;/&gt;&lt;wsp:rsid wsp:val=&quot;0028052D&quot;/&gt;&lt;wsp:rsid wsp:val=&quot;00280684&quot;/&gt;&lt;wsp:rsid wsp:val=&quot;00280706&quot;/&gt;&lt;wsp:rsid wsp:val=&quot;0028073A&quot;/&gt;&lt;wsp:rsid wsp:val=&quot;00280851&quot;/&gt;&lt;wsp:rsid wsp:val=&quot;00280960&quot;/&gt;&lt;wsp:rsid wsp:val=&quot;00280D6E&quot;/&gt;&lt;wsp:rsid wsp:val=&quot;00281166&quot;/&gt;&lt;wsp:rsid wsp:val=&quot;002825CE&quot;/&gt;&lt;wsp:rsid wsp:val=&quot;002826D0&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489&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254&quot;/&gt;&lt;wsp:rsid wsp:val=&quot;0029035E&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44CA&quot;/&gt;&lt;wsp:rsid wsp:val=&quot;00294722&quot;/&gt;&lt;wsp:rsid wsp:val=&quot;00294AB1&quot;/&gt;&lt;wsp:rsid wsp:val=&quot;00295018&quot;/&gt;&lt;wsp:rsid wsp:val=&quot;00295226&quot;/&gt;&lt;wsp:rsid wsp:val=&quot;00295372&quot;/&gt;&lt;wsp:rsid wsp:val=&quot;0029548C&quot;/&gt;&lt;wsp:rsid wsp:val=&quot;00295539&quot;/&gt;&lt;wsp:rsid wsp:val=&quot;00295F1C&quot;/&gt;&lt;wsp:rsid wsp:val=&quot;0029636B&quot;/&gt;&lt;wsp:rsid wsp:val=&quot;002963EC&quot;/&gt;&lt;wsp:rsid wsp:val=&quot;002965C5&quot;/&gt;&lt;wsp:rsid wsp:val=&quot;00296E40&quot;/&gt;&lt;wsp:rsid wsp:val=&quot;00296FD8&quot;/&gt;&lt;wsp:rsid wsp:val=&quot;0029743A&quot;/&gt;&lt;wsp:rsid wsp:val=&quot;00297499&quot;/&gt;&lt;wsp:rsid wsp:val=&quot;002974AA&quot;/&gt;&lt;wsp:rsid wsp:val=&quot;00297749&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CA8&quot;/&gt;&lt;wsp:rsid wsp:val=&quot;002A4E20&quot;/&gt;&lt;wsp:rsid wsp:val=&quot;002A523D&quot;/&gt;&lt;wsp:rsid wsp:val=&quot;002A5488&quot;/&gt;&lt;wsp:rsid wsp:val=&quot;002A56E5&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0F4&quot;/&gt;&lt;wsp:rsid wsp:val=&quot;002B0232&quot;/&gt;&lt;wsp:rsid wsp:val=&quot;002B0322&quot;/&gt;&lt;wsp:rsid wsp:val=&quot;002B0343&quot;/&gt;&lt;wsp:rsid wsp:val=&quot;002B03D8&quot;/&gt;&lt;wsp:rsid wsp:val=&quot;002B049E&quot;/&gt;&lt;wsp:rsid wsp:val=&quot;002B07BF&quot;/&gt;&lt;wsp:rsid wsp:val=&quot;002B0805&quot;/&gt;&lt;wsp:rsid wsp:val=&quot;002B09C7&quot;/&gt;&lt;wsp:rsid wsp:val=&quot;002B0C99&quot;/&gt;&lt;wsp:rsid wsp:val=&quot;002B0EDA&quot;/&gt;&lt;wsp:rsid wsp:val=&quot;002B10F9&quot;/&gt;&lt;wsp:rsid wsp:val=&quot;002B19CC&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64C&quot;/&gt;&lt;wsp:rsid wsp:val=&quot;002B5976&quot;/&gt;&lt;wsp:rsid wsp:val=&quot;002B5A52&quot;/&gt;&lt;wsp:rsid wsp:val=&quot;002B6397&quot;/&gt;&lt;wsp:rsid wsp:val=&quot;002B64FE&quot;/&gt;&lt;wsp:rsid wsp:val=&quot;002B651D&quot;/&gt;&lt;wsp:rsid wsp:val=&quot;002B6890&quot;/&gt;&lt;wsp:rsid wsp:val=&quot;002B694E&quot;/&gt;&lt;wsp:rsid wsp:val=&quot;002B6A54&quot;/&gt;&lt;wsp:rsid wsp:val=&quot;002B6C2C&quot;/&gt;&lt;wsp:rsid wsp:val=&quot;002B7095&quot;/&gt;&lt;wsp:rsid wsp:val=&quot;002C04C2&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11F&quot;/&gt;&lt;wsp:rsid wsp:val=&quot;002C33D3&quot;/&gt;&lt;wsp:rsid wsp:val=&quot;002C36D3&quot;/&gt;&lt;wsp:rsid wsp:val=&quot;002C379F&quot;/&gt;&lt;wsp:rsid wsp:val=&quot;002C3AE4&quot;/&gt;&lt;wsp:rsid wsp:val=&quot;002C3C99&quot;/&gt;&lt;wsp:rsid wsp:val=&quot;002C3E89&quot;/&gt;&lt;wsp:rsid wsp:val=&quot;002C4602&quot;/&gt;&lt;wsp:rsid wsp:val=&quot;002C499F&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9F3&quot;/&gt;&lt;wsp:rsid wsp:val=&quot;002D6B9D&quot;/&gt;&lt;wsp:rsid wsp:val=&quot;002D6C69&quot;/&gt;&lt;wsp:rsid wsp:val=&quot;002D7058&quot;/&gt;&lt;wsp:rsid wsp:val=&quot;002D7077&quot;/&gt;&lt;wsp:rsid wsp:val=&quot;002D772F&quot;/&gt;&lt;wsp:rsid wsp:val=&quot;002D7833&quot;/&gt;&lt;wsp:rsid wsp:val=&quot;002E018E&quot;/&gt;&lt;wsp:rsid wsp:val=&quot;002E03E6&quot;/&gt;&lt;wsp:rsid wsp:val=&quot;002E047C&quot;/&gt;&lt;wsp:rsid wsp:val=&quot;002E04F0&quot;/&gt;&lt;wsp:rsid wsp:val=&quot;002E0661&quot;/&gt;&lt;wsp:rsid wsp:val=&quot;002E086B&quot;/&gt;&lt;wsp:rsid wsp:val=&quot;002E0D41&quot;/&gt;&lt;wsp:rsid wsp:val=&quot;002E0E94&quot;/&gt;&lt;wsp:rsid wsp:val=&quot;002E1009&quot;/&gt;&lt;wsp:rsid wsp:val=&quot;002E16BC&quot;/&gt;&lt;wsp:rsid wsp:val=&quot;002E1941&quot;/&gt;&lt;wsp:rsid wsp:val=&quot;002E1BD8&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732&quot;/&gt;&lt;wsp:rsid wsp:val=&quot;002E38A5&quot;/&gt;&lt;wsp:rsid wsp:val=&quot;002E38B7&quot;/&gt;&lt;wsp:rsid wsp:val=&quot;002E485E&quot;/&gt;&lt;wsp:rsid wsp:val=&quot;002E4B7B&quot;/&gt;&lt;wsp:rsid wsp:val=&quot;002E4C0E&quot;/&gt;&lt;wsp:rsid wsp:val=&quot;002E501A&quot;/&gt;&lt;wsp:rsid wsp:val=&quot;002E550C&quot;/&gt;&lt;wsp:rsid wsp:val=&quot;002E58E1&quot;/&gt;&lt;wsp:rsid wsp:val=&quot;002E5BDD&quot;/&gt;&lt;wsp:rsid wsp:val=&quot;002E5C56&quot;/&gt;&lt;wsp:rsid wsp:val=&quot;002E6162&quot;/&gt;&lt;wsp:rsid wsp:val=&quot;002E679D&quot;/&gt;&lt;wsp:rsid wsp:val=&quot;002E70AC&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846&quot;/&gt;&lt;wsp:rsid wsp:val=&quot;002F0ADB&quot;/&gt;&lt;wsp:rsid wsp:val=&quot;002F13AA&quot;/&gt;&lt;wsp:rsid wsp:val=&quot;002F15C7&quot;/&gt;&lt;wsp:rsid wsp:val=&quot;002F1BBA&quot;/&gt;&lt;wsp:rsid wsp:val=&quot;002F23FC&quot;/&gt;&lt;wsp:rsid wsp:val=&quot;002F2AE0&quot;/&gt;&lt;wsp:rsid wsp:val=&quot;002F2F8B&quot;/&gt;&lt;wsp:rsid wsp:val=&quot;002F3390&quot;/&gt;&lt;wsp:rsid wsp:val=&quot;002F3AAA&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859&quot;/&gt;&lt;wsp:rsid wsp:val=&quot;00300FC7&quot;/&gt;&lt;wsp:rsid wsp:val=&quot;00301074&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7C6&quot;/&gt;&lt;wsp:rsid wsp:val=&quot;0030621C&quot;/&gt;&lt;wsp:rsid wsp:val=&quot;00306306&quot;/&gt;&lt;wsp:rsid wsp:val=&quot;003065FB&quot;/&gt;&lt;wsp:rsid wsp:val=&quot;00306C47&quot;/&gt;&lt;wsp:rsid wsp:val=&quot;00307B27&quot;/&gt;&lt;wsp:rsid wsp:val=&quot;00307F28&quot;/&gt;&lt;wsp:rsid wsp:val=&quot;003101DC&quot;/&gt;&lt;wsp:rsid wsp:val=&quot;0031035A&quot;/&gt;&lt;wsp:rsid wsp:val=&quot;00310CC6&quot;/&gt;&lt;wsp:rsid wsp:val=&quot;00311642&quot;/&gt;&lt;wsp:rsid wsp:val=&quot;00311728&quot;/&gt;&lt;wsp:rsid wsp:val=&quot;00311761&quot;/&gt;&lt;wsp:rsid wsp:val=&quot;00311941&quot;/&gt;&lt;wsp:rsid wsp:val=&quot;00312064&quot;/&gt;&lt;wsp:rsid wsp:val=&quot;003121B8&quot;/&gt;&lt;wsp:rsid wsp:val=&quot;00312EB5&quot;/&gt;&lt;wsp:rsid wsp:val=&quot;0031347D&quot;/&gt;&lt;wsp:rsid wsp:val=&quot;003137A0&quot;/&gt;&lt;wsp:rsid wsp:val=&quot;003137ED&quot;/&gt;&lt;wsp:rsid wsp:val=&quot;00313C4F&quot;/&gt;&lt;wsp:rsid wsp:val=&quot;00314176&quot;/&gt;&lt;wsp:rsid wsp:val=&quot;003141C2&quot;/&gt;&lt;wsp:rsid wsp:val=&quot;00314629&quot;/&gt;&lt;wsp:rsid wsp:val=&quot;003150EA&quot;/&gt;&lt;wsp:rsid wsp:val=&quot;0031599D&quot;/&gt;&lt;wsp:rsid wsp:val=&quot;00315DF0&quot;/&gt;&lt;wsp:rsid wsp:val=&quot;00315F72&quot;/&gt;&lt;wsp:rsid wsp:val=&quot;00316072&quot;/&gt;&lt;wsp:rsid wsp:val=&quot;003160FB&quot;/&gt;&lt;wsp:rsid wsp:val=&quot;00316265&quot;/&gt;&lt;wsp:rsid wsp:val=&quot;00316C58&quot;/&gt;&lt;wsp:rsid wsp:val=&quot;00316E07&quot;/&gt;&lt;wsp:rsid wsp:val=&quot;00316E46&quot;/&gt;&lt;wsp:rsid wsp:val=&quot;00317050&quot;/&gt;&lt;wsp:rsid wsp:val=&quot;00317884&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FAD&quot;/&gt;&lt;wsp:rsid wsp:val=&quot;003242C1&quot;/&gt;&lt;wsp:rsid wsp:val=&quot;00324731&quot;/&gt;&lt;wsp:rsid wsp:val=&quot;003249F8&quot;/&gt;&lt;wsp:rsid wsp:val=&quot;00324E47&quot;/&gt;&lt;wsp:rsid wsp:val=&quot;00324F6C&quot;/&gt;&lt;wsp:rsid wsp:val=&quot;00325C1C&quot;/&gt;&lt;wsp:rsid wsp:val=&quot;00325C6A&quot;/&gt;&lt;wsp:rsid wsp:val=&quot;00325C6E&quot;/&gt;&lt;wsp:rsid wsp:val=&quot;0032649F&quot;/&gt;&lt;wsp:rsid wsp:val=&quot;003265BE&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2980&quot;/&gt;&lt;wsp:rsid wsp:val=&quot;003329E9&quot;/&gt;&lt;wsp:rsid wsp:val=&quot;00333A53&quot;/&gt;&lt;wsp:rsid wsp:val=&quot;00333FB4&quot;/&gt;&lt;wsp:rsid wsp:val=&quot;00334799&quot;/&gt;&lt;wsp:rsid wsp:val=&quot;00335250&quot;/&gt;&lt;wsp:rsid wsp:val=&quot;0033588B&quot;/&gt;&lt;wsp:rsid wsp:val=&quot;0033592C&quot;/&gt;&lt;wsp:rsid wsp:val=&quot;00335E2A&quot;/&gt;&lt;wsp:rsid wsp:val=&quot;003360A3&quot;/&gt;&lt;wsp:rsid wsp:val=&quot;00336153&quot;/&gt;&lt;wsp:rsid wsp:val=&quot;00336225&quot;/&gt;&lt;wsp:rsid wsp:val=&quot;00336780&quot;/&gt;&lt;wsp:rsid wsp:val=&quot;003367C5&quot;/&gt;&lt;wsp:rsid wsp:val=&quot;003370D3&quot;/&gt;&lt;wsp:rsid wsp:val=&quot;003378A3&quot;/&gt;&lt;wsp:rsid wsp:val=&quot;00337A57&quot;/&gt;&lt;wsp:rsid wsp:val=&quot;00337B32&quot;/&gt;&lt;wsp:rsid wsp:val=&quot;00337C71&quot;/&gt;&lt;wsp:rsid wsp:val=&quot;00337F8B&quot;/&gt;&lt;wsp:rsid wsp:val=&quot;00340083&quot;/&gt;&lt;wsp:rsid wsp:val=&quot;00340305&quot;/&gt;&lt;wsp:rsid wsp:val=&quot;00340D85&quot;/&gt;&lt;wsp:rsid wsp:val=&quot;00340E16&quot;/&gt;&lt;wsp:rsid wsp:val=&quot;00340E58&quot;/&gt;&lt;wsp:rsid wsp:val=&quot;00340F47&quot;/&gt;&lt;wsp:rsid wsp:val=&quot;00340F94&quot;/&gt;&lt;wsp:rsid wsp:val=&quot;00341087&quot;/&gt;&lt;wsp:rsid wsp:val=&quot;003413A1&quot;/&gt;&lt;wsp:rsid wsp:val=&quot;00341840&quot;/&gt;&lt;wsp:rsid wsp:val=&quot;00341CDF&quot;/&gt;&lt;wsp:rsid wsp:val=&quot;0034243C&quot;/&gt;&lt;wsp:rsid wsp:val=&quot;00342440&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6BAD&quot;/&gt;&lt;wsp:rsid wsp:val=&quot;003471DC&quot;/&gt;&lt;wsp:rsid wsp:val=&quot;0034745C&quot;/&gt;&lt;wsp:rsid wsp:val=&quot;00347C8D&quot;/&gt;&lt;wsp:rsid wsp:val=&quot;00347F2E&quot;/&gt;&lt;wsp:rsid wsp:val=&quot;00350186&quot;/&gt;&lt;wsp:rsid wsp:val=&quot;0035025F&quot;/&gt;&lt;wsp:rsid wsp:val=&quot;003503F4&quot;/&gt;&lt;wsp:rsid wsp:val=&quot;0035041A&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828&quot;/&gt;&lt;wsp:rsid wsp:val=&quot;00352952&quot;/&gt;&lt;wsp:rsid wsp:val=&quot;00352A91&quot;/&gt;&lt;wsp:rsid wsp:val=&quot;00352CC9&quot;/&gt;&lt;wsp:rsid wsp:val=&quot;00352D80&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97E&quot;/&gt;&lt;wsp:rsid wsp:val=&quot;003621A7&quot;/&gt;&lt;wsp:rsid wsp:val=&quot;0036262C&quot;/&gt;&lt;wsp:rsid wsp:val=&quot;00362A2B&quot;/&gt;&lt;wsp:rsid wsp:val=&quot;00362C5A&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0CE&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FD7&quot;/&gt;&lt;wsp:rsid wsp:val=&quot;003734F9&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E60&quot;/&gt;&lt;wsp:rsid wsp:val=&quot;0037709A&quot;/&gt;&lt;wsp:rsid wsp:val=&quot;00377146&quot;/&gt;&lt;wsp:rsid wsp:val=&quot;00377397&quot;/&gt;&lt;wsp:rsid wsp:val=&quot;003774FD&quot;/&gt;&lt;wsp:rsid wsp:val=&quot;003775BD&quot;/&gt;&lt;wsp:rsid wsp:val=&quot;003800CA&quot;/&gt;&lt;wsp:rsid wsp:val=&quot;003802CD&quot;/&gt;&lt;wsp:rsid wsp:val=&quot;0038084F&quot;/&gt;&lt;wsp:rsid wsp:val=&quot;00380892&quot;/&gt;&lt;wsp:rsid wsp:val=&quot;00381079&quot;/&gt;&lt;wsp:rsid wsp:val=&quot;00381685&quot;/&gt;&lt;wsp:rsid wsp:val=&quot;00381918&quot;/&gt;&lt;wsp:rsid wsp:val=&quot;003821E7&quot;/&gt;&lt;wsp:rsid wsp:val=&quot;0038227A&quot;/&gt;&lt;wsp:rsid wsp:val=&quot;00382390&quot;/&gt;&lt;wsp:rsid wsp:val=&quot;0038245B&quot;/&gt;&lt;wsp:rsid wsp:val=&quot;003827B3&quot;/&gt;&lt;wsp:rsid wsp:val=&quot;00382903&quot;/&gt;&lt;wsp:rsid wsp:val=&quot;00382DE6&quot;/&gt;&lt;wsp:rsid wsp:val=&quot;003833FD&quot;/&gt;&lt;wsp:rsid wsp:val=&quot;00383483&quot;/&gt;&lt;wsp:rsid wsp:val=&quot;00383D4B&quot;/&gt;&lt;wsp:rsid wsp:val=&quot;00383DDB&quot;/&gt;&lt;wsp:rsid wsp:val=&quot;00383F0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493&quot;/&gt;&lt;wsp:rsid wsp:val=&quot;00386A15&quot;/&gt;&lt;wsp:rsid wsp:val=&quot;00386B71&quot;/&gt;&lt;wsp:rsid wsp:val=&quot;00386EB4&quot;/&gt;&lt;wsp:rsid wsp:val=&quot;0038702D&quot;/&gt;&lt;wsp:rsid wsp:val=&quot;003870BC&quot;/&gt;&lt;wsp:rsid wsp:val=&quot;0038732E&quot;/&gt;&lt;wsp:rsid wsp:val=&quot;0038762C&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049&quot;/&gt;&lt;wsp:rsid wsp:val=&quot;00392649&quot;/&gt;&lt;wsp:rsid wsp:val=&quot;003926BE&quot;/&gt;&lt;wsp:rsid wsp:val=&quot;00392C9B&quot;/&gt;&lt;wsp:rsid wsp:val=&quot;00392DB8&quot;/&gt;&lt;wsp:rsid wsp:val=&quot;00392E8F&quot;/&gt;&lt;wsp:rsid wsp:val=&quot;0039383E&quot;/&gt;&lt;wsp:rsid wsp:val=&quot;00393B78&quot;/&gt;&lt;wsp:rsid wsp:val=&quot;00393E7D&quot;/&gt;&lt;wsp:rsid wsp:val=&quot;0039419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35&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C47&quot;/&gt;&lt;wsp:rsid wsp:val=&quot;003A0EB1&quot;/&gt;&lt;wsp:rsid wsp:val=&quot;003A0FA6&quot;/&gt;&lt;wsp:rsid wsp:val=&quot;003A1135&quot;/&gt;&lt;wsp:rsid wsp:val=&quot;003A1341&quot;/&gt;&lt;wsp:rsid wsp:val=&quot;003A162C&quot;/&gt;&lt;wsp:rsid wsp:val=&quot;003A19E0&quot;/&gt;&lt;wsp:rsid wsp:val=&quot;003A1DD5&quot;/&gt;&lt;wsp:rsid wsp:val=&quot;003A1ED9&quot;/&gt;&lt;wsp:rsid wsp:val=&quot;003A200A&quot;/&gt;&lt;wsp:rsid wsp:val=&quot;003A2019&quot;/&gt;&lt;wsp:rsid wsp:val=&quot;003A2041&quot;/&gt;&lt;wsp:rsid wsp:val=&quot;003A28DF&quot;/&gt;&lt;wsp:rsid wsp:val=&quot;003A2D39&quot;/&gt;&lt;wsp:rsid wsp:val=&quot;003A2EBA&quot;/&gt;&lt;wsp:rsid wsp:val=&quot;003A2FA0&quot;/&gt;&lt;wsp:rsid wsp:val=&quot;003A2FE7&quot;/&gt;&lt;wsp:rsid wsp:val=&quot;003A31D6&quot;/&gt;&lt;wsp:rsid wsp:val=&quot;003A392F&quot;/&gt;&lt;wsp:rsid wsp:val=&quot;003A3A27&quot;/&gt;&lt;wsp:rsid wsp:val=&quot;003A42BB&quot;/&gt;&lt;wsp:rsid wsp:val=&quot;003A44E3&quot;/&gt;&lt;wsp:rsid wsp:val=&quot;003A45FB&quot;/&gt;&lt;wsp:rsid wsp:val=&quot;003A48FC&quot;/&gt;&lt;wsp:rsid wsp:val=&quot;003A4D59&quot;/&gt;&lt;wsp:rsid wsp:val=&quot;003A4E82&quot;/&gt;&lt;wsp:rsid wsp:val=&quot;003A5167&quot;/&gt;&lt;wsp:rsid wsp:val=&quot;003A57FE&quot;/&gt;&lt;wsp:rsid wsp:val=&quot;003A590E&quot;/&gt;&lt;wsp:rsid wsp:val=&quot;003A593C&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1C3&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0F0&quot;/&gt;&lt;wsp:rsid wsp:val=&quot;003B21B1&quot;/&gt;&lt;wsp:rsid wsp:val=&quot;003B293A&quot;/&gt;&lt;wsp:rsid wsp:val=&quot;003B2B79&quot;/&gt;&lt;wsp:rsid wsp:val=&quot;003B2C93&quot;/&gt;&lt;wsp:rsid wsp:val=&quot;003B31F9&quot;/&gt;&lt;wsp:rsid wsp:val=&quot;003B3A03&quot;/&gt;&lt;wsp:rsid wsp:val=&quot;003B429B&quot;/&gt;&lt;wsp:rsid wsp:val=&quot;003B4465&quot;/&gt;&lt;wsp:rsid wsp:val=&quot;003B4482&quot;/&gt;&lt;wsp:rsid wsp:val=&quot;003B4B48&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5B2&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805&quot;/&gt;&lt;wsp:rsid wsp:val=&quot;003C2872&quot;/&gt;&lt;wsp:rsid wsp:val=&quot;003C2B4A&quot;/&gt;&lt;wsp:rsid wsp:val=&quot;003C2C9D&quot;/&gt;&lt;wsp:rsid wsp:val=&quot;003C302B&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5E6E&quot;/&gt;&lt;wsp:rsid wsp:val=&quot;003C6580&quot;/&gt;&lt;wsp:rsid wsp:val=&quot;003C7459&quot;/&gt;&lt;wsp:rsid wsp:val=&quot;003C74CC&quot;/&gt;&lt;wsp:rsid wsp:val=&quot;003C78C0&quot;/&gt;&lt;wsp:rsid wsp:val=&quot;003C79A4&quot;/&gt;&lt;wsp:rsid wsp:val=&quot;003C7D16&quot;/&gt;&lt;wsp:rsid wsp:val=&quot;003D04C1&quot;/&gt;&lt;wsp:rsid wsp:val=&quot;003D09DA&quot;/&gt;&lt;wsp:rsid wsp:val=&quot;003D0A97&quot;/&gt;&lt;wsp:rsid wsp:val=&quot;003D0B5A&quot;/&gt;&lt;wsp:rsid wsp:val=&quot;003D0D75&quot;/&gt;&lt;wsp:rsid wsp:val=&quot;003D0E68&quot;/&gt;&lt;wsp:rsid wsp:val=&quot;003D124C&quot;/&gt;&lt;wsp:rsid wsp:val=&quot;003D1982&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D57&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9E8&quot;/&gt;&lt;wsp:rsid wsp:val=&quot;003E018C&quot;/&gt;&lt;wsp:rsid wsp:val=&quot;003E0563&quot;/&gt;&lt;wsp:rsid wsp:val=&quot;003E0877&quot;/&gt;&lt;wsp:rsid wsp:val=&quot;003E089F&quot;/&gt;&lt;wsp:rsid wsp:val=&quot;003E0ADB&quot;/&gt;&lt;wsp:rsid wsp:val=&quot;003E0CE4&quot;/&gt;&lt;wsp:rsid wsp:val=&quot;003E0E67&quot;/&gt;&lt;wsp:rsid wsp:val=&quot;003E1049&quot;/&gt;&lt;wsp:rsid wsp:val=&quot;003E1304&quot;/&gt;&lt;wsp:rsid wsp:val=&quot;003E1748&quot;/&gt;&lt;wsp:rsid wsp:val=&quot;003E1CF4&quot;/&gt;&lt;wsp:rsid wsp:val=&quot;003E240A&quot;/&gt;&lt;wsp:rsid wsp:val=&quot;003E2719&quot;/&gt;&lt;wsp:rsid wsp:val=&quot;003E2772&quot;/&gt;&lt;wsp:rsid wsp:val=&quot;003E284D&quot;/&gt;&lt;wsp:rsid wsp:val=&quot;003E2B7D&quot;/&gt;&lt;wsp:rsid wsp:val=&quot;003E2BF4&quot;/&gt;&lt;wsp:rsid wsp:val=&quot;003E2E52&quot;/&gt;&lt;wsp:rsid wsp:val=&quot;003E31BF&quot;/&gt;&lt;wsp:rsid wsp:val=&quot;003E34E1&quot;/&gt;&lt;wsp:rsid wsp:val=&quot;003E3524&quot;/&gt;&lt;wsp:rsid wsp:val=&quot;003E38F6&quot;/&gt;&lt;wsp:rsid wsp:val=&quot;003E3C5B&quot;/&gt;&lt;wsp:rsid wsp:val=&quot;003E3D11&quot;/&gt;&lt;wsp:rsid wsp:val=&quot;003E3D95&quot;/&gt;&lt;wsp:rsid wsp:val=&quot;003E40B3&quot;/&gt;&lt;wsp:rsid wsp:val=&quot;003E40C9&quot;/&gt;&lt;wsp:rsid wsp:val=&quot;003E4CDB&quot;/&gt;&lt;wsp:rsid wsp:val=&quot;003E4E26&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947&quot;/&gt;&lt;wsp:rsid wsp:val=&quot;003F1B6D&quot;/&gt;&lt;wsp:rsid wsp:val=&quot;003F1C48&quot;/&gt;&lt;wsp:rsid wsp:val=&quot;003F1CB3&quot;/&gt;&lt;wsp:rsid wsp:val=&quot;003F1D27&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865&quot;/&gt;&lt;wsp:rsid wsp:val=&quot;003F4933&quot;/&gt;&lt;wsp:rsid wsp:val=&quot;003F4977&quot;/&gt;&lt;wsp:rsid wsp:val=&quot;003F4E1C&quot;/&gt;&lt;wsp:rsid wsp:val=&quot;003F4E39&quot;/&gt;&lt;wsp:rsid wsp:val=&quot;003F536B&quot;/&gt;&lt;wsp:rsid wsp:val=&quot;003F586D&quot;/&gt;&lt;wsp:rsid wsp:val=&quot;003F59A7&quot;/&gt;&lt;wsp:rsid wsp:val=&quot;003F60EF&quot;/&gt;&lt;wsp:rsid wsp:val=&quot;003F6217&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231&quot;/&gt;&lt;wsp:rsid wsp:val=&quot;00400427&quot;/&gt;&lt;wsp:rsid wsp:val=&quot;00400E9A&quot;/&gt;&lt;wsp:rsid wsp:val=&quot;004010CF&quot;/&gt;&lt;wsp:rsid wsp:val=&quot;004012FA&quot;/&gt;&lt;wsp:rsid wsp:val=&quot;00401612&quot;/&gt;&lt;wsp:rsid wsp:val=&quot;004017C6&quot;/&gt;&lt;wsp:rsid wsp:val=&quot;004024AB&quot;/&gt;&lt;wsp:rsid wsp:val=&quot;00402E1D&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F4B&quot;/&gt;&lt;wsp:rsid wsp:val=&quot;00406FBD&quot;/&gt;&lt;wsp:rsid wsp:val=&quot;00407186&quot;/&gt;&lt;wsp:rsid wsp:val=&quot;004073B0&quot;/&gt;&lt;wsp:rsid wsp:val=&quot;00407612&quot;/&gt;&lt;wsp:rsid wsp:val=&quot;00407A66&quot;/&gt;&lt;wsp:rsid wsp:val=&quot;00407B9C&quot;/&gt;&lt;wsp:rsid wsp:val=&quot;00407C9E&quot;/&gt;&lt;wsp:rsid wsp:val=&quot;0041029D&quot;/&gt;&lt;wsp:rsid wsp:val=&quot;00410306&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69A&quot;/&gt;&lt;wsp:rsid wsp:val=&quot;00413CE9&quot;/&gt;&lt;wsp:rsid wsp:val=&quot;00413E02&quot;/&gt;&lt;wsp:rsid wsp:val=&quot;00414129&quot;/&gt;&lt;wsp:rsid wsp:val=&quot;004145AE&quot;/&gt;&lt;wsp:rsid wsp:val=&quot;00414EA2&quot;/&gt;&lt;wsp:rsid wsp:val=&quot;0041577E&quot;/&gt;&lt;wsp:rsid wsp:val=&quot;004157F6&quot;/&gt;&lt;wsp:rsid wsp:val=&quot;004159D3&quot;/&gt;&lt;wsp:rsid wsp:val=&quot;00415A14&quot;/&gt;&lt;wsp:rsid wsp:val=&quot;00415A76&quot;/&gt;&lt;wsp:rsid wsp:val=&quot;0041616C&quot;/&gt;&lt;wsp:rsid wsp:val=&quot;0041620F&quot;/&gt;&lt;wsp:rsid wsp:val=&quot;0041653E&quot;/&gt;&lt;wsp:rsid wsp:val=&quot;00416845&quot;/&gt;&lt;wsp:rsid wsp:val=&quot;00416968&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98&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47D&quot;/&gt;&lt;wsp:rsid wsp:val=&quot;00424C34&quot;/&gt;&lt;wsp:rsid wsp:val=&quot;004250B3&quot;/&gt;&lt;wsp:rsid wsp:val=&quot;00425476&quot;/&gt;&lt;wsp:rsid wsp:val=&quot;00425771&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6E30&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BAC&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417D&quot;/&gt;&lt;wsp:rsid wsp:val=&quot;004342E4&quot;/&gt;&lt;wsp:rsid wsp:val=&quot;0043441F&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1C9&quot;/&gt;&lt;wsp:rsid wsp:val=&quot;00436A3B&quot;/&gt;&lt;wsp:rsid wsp:val=&quot;00436CA7&quot;/&gt;&lt;wsp:rsid wsp:val=&quot;00436CDA&quot;/&gt;&lt;wsp:rsid wsp:val=&quot;00437027&quot;/&gt;&lt;wsp:rsid wsp:val=&quot;004370C7&quot;/&gt;&lt;wsp:rsid wsp:val=&quot;004371AB&quot;/&gt;&lt;wsp:rsid wsp:val=&quot;004402A7&quot;/&gt;&lt;wsp:rsid wsp:val=&quot;0044035D&quot;/&gt;&lt;wsp:rsid wsp:val=&quot;00440EA5&quot;/&gt;&lt;wsp:rsid wsp:val=&quot;004412B0&quot;/&gt;&lt;wsp:rsid wsp:val=&quot;0044131C&quot;/&gt;&lt;wsp:rsid wsp:val=&quot;0044142F&quot;/&gt;&lt;wsp:rsid wsp:val=&quot;00441D11&quot;/&gt;&lt;wsp:rsid wsp:val=&quot;004423B8&quot;/&gt;&lt;wsp:rsid wsp:val=&quot;004425C2&quot;/&gt;&lt;wsp:rsid wsp:val=&quot;00442710&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06E&quot;/&gt;&lt;wsp:rsid wsp:val=&quot;004502EB&quot;/&gt;&lt;wsp:rsid wsp:val=&quot;00450778&quot;/&gt;&lt;wsp:rsid wsp:val=&quot;00450D3B&quot;/&gt;&lt;wsp:rsid wsp:val=&quot;004518D5&quot;/&gt;&lt;wsp:rsid wsp:val=&quot;004519BF&quot;/&gt;&lt;wsp:rsid wsp:val=&quot;00451B06&quot;/&gt;&lt;wsp:rsid wsp:val=&quot;00451BEB&quot;/&gt;&lt;wsp:rsid wsp:val=&quot;00451C54&quot;/&gt;&lt;wsp:rsid wsp:val=&quot;004525E6&quot;/&gt;&lt;wsp:rsid wsp:val=&quot;004527C0&quot;/&gt;&lt;wsp:rsid wsp:val=&quot;004534A7&quot;/&gt;&lt;wsp:rsid wsp:val=&quot;00453871&quot;/&gt;&lt;wsp:rsid wsp:val=&quot;00453DEF&quot;/&gt;&lt;wsp:rsid wsp:val=&quot;00453E84&quot;/&gt;&lt;wsp:rsid wsp:val=&quot;00453F94&quot;/&gt;&lt;wsp:rsid wsp:val=&quot;004543E4&quot;/&gt;&lt;wsp:rsid wsp:val=&quot;004548E5&quot;/&gt;&lt;wsp:rsid wsp:val=&quot;00454984&quot;/&gt;&lt;wsp:rsid wsp:val=&quot;00454F08&quot;/&gt;&lt;wsp:rsid wsp:val=&quot;00455105&quot;/&gt;&lt;wsp:rsid wsp:val=&quot;00455440&quot;/&gt;&lt;wsp:rsid wsp:val=&quot;00455705&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73&quot;/&gt;&lt;wsp:rsid wsp:val=&quot;00457CAA&quot;/&gt;&lt;wsp:rsid wsp:val=&quot;00457FB9&quot;/&gt;&lt;wsp:rsid wsp:val=&quot;004600CA&quot;/&gt;&lt;wsp:rsid wsp:val=&quot;0046026D&quot;/&gt;&lt;wsp:rsid wsp:val=&quot;0046027A&quot;/&gt;&lt;wsp:rsid wsp:val=&quot;004605CC&quot;/&gt;&lt;wsp:rsid wsp:val=&quot;0046072D&quot;/&gt;&lt;wsp:rsid wsp:val=&quot;00460894&quot;/&gt;&lt;wsp:rsid wsp:val=&quot;00460921&quot;/&gt;&lt;wsp:rsid wsp:val=&quot;00460958&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513&quot;/&gt;&lt;wsp:rsid wsp:val=&quot;00464880&quot;/&gt;&lt;wsp:rsid wsp:val=&quot;00464919&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1AA&quot;/&gt;&lt;wsp:rsid wsp:val=&quot;0047294D&quot;/&gt;&lt;wsp:rsid wsp:val=&quot;00472ACB&quot;/&gt;&lt;wsp:rsid wsp:val=&quot;004734A1&quot;/&gt;&lt;wsp:rsid wsp:val=&quot;0047355C&quot;/&gt;&lt;wsp:rsid wsp:val=&quot;004737D8&quot;/&gt;&lt;wsp:rsid wsp:val=&quot;00473F5F&quot;/&gt;&lt;wsp:rsid wsp:val=&quot;0047410D&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3F1&quot;/&gt;&lt;wsp:rsid wsp:val=&quot;004765CE&quot;/&gt;&lt;wsp:rsid wsp:val=&quot;00476734&quot;/&gt;&lt;wsp:rsid wsp:val=&quot;00476747&quot;/&gt;&lt;wsp:rsid wsp:val=&quot;00476D8B&quot;/&gt;&lt;wsp:rsid wsp:val=&quot;00476EAE&quot;/&gt;&lt;wsp:rsid wsp:val=&quot;00476EBA&quot;/&gt;&lt;wsp:rsid wsp:val=&quot;00476FC5&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454&quot;/&gt;&lt;wsp:rsid wsp:val=&quot;004847D3&quot;/&gt;&lt;wsp:rsid wsp:val=&quot;0048490F&quot;/&gt;&lt;wsp:rsid wsp:val=&quot;00484C46&quot;/&gt;&lt;wsp:rsid wsp:val=&quot;00485969&quot;/&gt;&lt;wsp:rsid wsp:val=&quot;0048598C&quot;/&gt;&lt;wsp:rsid wsp:val=&quot;00485BE4&quot;/&gt;&lt;wsp:rsid wsp:val=&quot;00485C9E&quot;/&gt;&lt;wsp:rsid wsp:val=&quot;00485E8A&quot;/&gt;&lt;wsp:rsid wsp:val=&quot;00485FEB&quot;/&gt;&lt;wsp:rsid wsp:val=&quot;00485FF8&quot;/&gt;&lt;wsp:rsid wsp:val=&quot;0048620B&quot;/&gt;&lt;wsp:rsid wsp:val=&quot;004862DE&quot;/&gt;&lt;wsp:rsid wsp:val=&quot;0048637C&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C34&quot;/&gt;&lt;wsp:rsid wsp:val=&quot;00494D5B&quot;/&gt;&lt;wsp:rsid wsp:val=&quot;00494E75&quot;/&gt;&lt;wsp:rsid wsp:val=&quot;00495071&quot;/&gt;&lt;wsp:rsid wsp:val=&quot;00495227&quot;/&gt;&lt;wsp:rsid wsp:val=&quot;004961DB&quot;/&gt;&lt;wsp:rsid wsp:val=&quot;004962B6&quot;/&gt;&lt;wsp:rsid wsp:val=&quot;00496483&quot;/&gt;&lt;wsp:rsid wsp:val=&quot;0049653E&quot;/&gt;&lt;wsp:rsid wsp:val=&quot;00496BAB&quot;/&gt;&lt;wsp:rsid wsp:val=&quot;00496BEF&quot;/&gt;&lt;wsp:rsid wsp:val=&quot;004970A1&quot;/&gt;&lt;wsp:rsid wsp:val=&quot;0049792C&quot;/&gt;&lt;wsp:rsid wsp:val=&quot;0049798B&quot;/&gt;&lt;wsp:rsid wsp:val=&quot;00497BD3&quot;/&gt;&lt;wsp:rsid wsp:val=&quot;00497F24&quot;/&gt;&lt;wsp:rsid wsp:val=&quot;00497F2F&quot;/&gt;&lt;wsp:rsid wsp:val=&quot;004A01E1&quot;/&gt;&lt;wsp:rsid wsp:val=&quot;004A09A7&quot;/&gt;&lt;wsp:rsid wsp:val=&quot;004A0E00&quot;/&gt;&lt;wsp:rsid wsp:val=&quot;004A1403&quot;/&gt;&lt;wsp:rsid wsp:val=&quot;004A15F7&quot;/&gt;&lt;wsp:rsid wsp:val=&quot;004A1600&quot;/&gt;&lt;wsp:rsid wsp:val=&quot;004A17D4&quot;/&gt;&lt;wsp:rsid wsp:val=&quot;004A1956&quot;/&gt;&lt;wsp:rsid wsp:val=&quot;004A1B20&quot;/&gt;&lt;wsp:rsid wsp:val=&quot;004A201F&quot;/&gt;&lt;wsp:rsid wsp:val=&quot;004A2130&quot;/&gt;&lt;wsp:rsid wsp:val=&quot;004A23B8&quot;/&gt;&lt;wsp:rsid wsp:val=&quot;004A23C0&quot;/&gt;&lt;wsp:rsid wsp:val=&quot;004A23F9&quot;/&gt;&lt;wsp:rsid wsp:val=&quot;004A28D4&quot;/&gt;&lt;wsp:rsid wsp:val=&quot;004A2908&quot;/&gt;&lt;wsp:rsid wsp:val=&quot;004A2B3D&quot;/&gt;&lt;wsp:rsid wsp:val=&quot;004A2BE1&quot;/&gt;&lt;wsp:rsid wsp:val=&quot;004A2E44&quot;/&gt;&lt;wsp:rsid wsp:val=&quot;004A30F7&quot;/&gt;&lt;wsp:rsid wsp:val=&quot;004A31F1&quot;/&gt;&lt;wsp:rsid wsp:val=&quot;004A338B&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16A&quot;/&gt;&lt;wsp:rsid wsp:val=&quot;004A65F8&quot;/&gt;&lt;wsp:rsid wsp:val=&quot;004A66D4&quot;/&gt;&lt;wsp:rsid wsp:val=&quot;004A6EAC&quot;/&gt;&lt;wsp:rsid wsp:val=&quot;004A705C&quot;/&gt;&lt;wsp:rsid wsp:val=&quot;004A717D&quot;/&gt;&lt;wsp:rsid wsp:val=&quot;004A7276&quot;/&gt;&lt;wsp:rsid wsp:val=&quot;004A72DE&quot;/&gt;&lt;wsp:rsid wsp:val=&quot;004A78BC&quot;/&gt;&lt;wsp:rsid wsp:val=&quot;004A7943&quot;/&gt;&lt;wsp:rsid wsp:val=&quot;004A7EE7&quot;/&gt;&lt;wsp:rsid wsp:val=&quot;004A7FB0&quot;/&gt;&lt;wsp:rsid wsp:val=&quot;004B067B&quot;/&gt;&lt;wsp:rsid wsp:val=&quot;004B06EF&quot;/&gt;&lt;wsp:rsid wsp:val=&quot;004B0706&quot;/&gt;&lt;wsp:rsid wsp:val=&quot;004B0787&quot;/&gt;&lt;wsp:rsid wsp:val=&quot;004B0823&quot;/&gt;&lt;wsp:rsid wsp:val=&quot;004B0A36&quot;/&gt;&lt;wsp:rsid wsp:val=&quot;004B1313&quot;/&gt;&lt;wsp:rsid wsp:val=&quot;004B169E&quot;/&gt;&lt;wsp:rsid wsp:val=&quot;004B1B53&quot;/&gt;&lt;wsp:rsid wsp:val=&quot;004B1C42&quot;/&gt;&lt;wsp:rsid wsp:val=&quot;004B1FFC&quot;/&gt;&lt;wsp:rsid wsp:val=&quot;004B232C&quot;/&gt;&lt;wsp:rsid wsp:val=&quot;004B2700&quot;/&gt;&lt;wsp:rsid wsp:val=&quot;004B2B31&quot;/&gt;&lt;wsp:rsid wsp:val=&quot;004B2C33&quot;/&gt;&lt;wsp:rsid wsp:val=&quot;004B2CDB&quot;/&gt;&lt;wsp:rsid wsp:val=&quot;004B2D76&quot;/&gt;&lt;wsp:rsid wsp:val=&quot;004B30DE&quot;/&gt;&lt;wsp:rsid wsp:val=&quot;004B385B&quot;/&gt;&lt;wsp:rsid wsp:val=&quot;004B3C3F&quot;/&gt;&lt;wsp:rsid wsp:val=&quot;004B43D3&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C4E&quot;/&gt;&lt;wsp:rsid wsp:val=&quot;004C2F01&quot;/&gt;&lt;wsp:rsid wsp:val=&quot;004C2F96&quot;/&gt;&lt;wsp:rsid wsp:val=&quot;004C3472&quot;/&gt;&lt;wsp:rsid wsp:val=&quot;004C34CF&quot;/&gt;&lt;wsp:rsid wsp:val=&quot;004C34E8&quot;/&gt;&lt;wsp:rsid wsp:val=&quot;004C3C51&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83F&quot;/&gt;&lt;wsp:rsid wsp:val=&quot;004C6915&quot;/&gt;&lt;wsp:rsid wsp:val=&quot;004C6ABD&quot;/&gt;&lt;wsp:rsid wsp:val=&quot;004C6D25&quot;/&gt;&lt;wsp:rsid wsp:val=&quot;004C6E58&quot;/&gt;&lt;wsp:rsid wsp:val=&quot;004C6EED&quot;/&gt;&lt;wsp:rsid wsp:val=&quot;004C730E&quot;/&gt;&lt;wsp:rsid wsp:val=&quot;004C7739&quot;/&gt;&lt;wsp:rsid wsp:val=&quot;004C7A83&quot;/&gt;&lt;wsp:rsid wsp:val=&quot;004C7BDF&quot;/&gt;&lt;wsp:rsid wsp:val=&quot;004C7EFE&quot;/&gt;&lt;wsp:rsid wsp:val=&quot;004D0200&quot;/&gt;&lt;wsp:rsid wsp:val=&quot;004D0E42&quot;/&gt;&lt;wsp:rsid wsp:val=&quot;004D171F&quot;/&gt;&lt;wsp:rsid wsp:val=&quot;004D1A33&quot;/&gt;&lt;wsp:rsid wsp:val=&quot;004D1D64&quot;/&gt;&lt;wsp:rsid wsp:val=&quot;004D1DED&quot;/&gt;&lt;wsp:rsid wsp:val=&quot;004D2474&quot;/&gt;&lt;wsp:rsid wsp:val=&quot;004D24F2&quot;/&gt;&lt;wsp:rsid wsp:val=&quot;004D27C4&quot;/&gt;&lt;wsp:rsid wsp:val=&quot;004D27C9&quot;/&gt;&lt;wsp:rsid wsp:val=&quot;004D2B5A&quot;/&gt;&lt;wsp:rsid wsp:val=&quot;004D2E03&quot;/&gt;&lt;wsp:rsid wsp:val=&quot;004D2E1A&quot;/&gt;&lt;wsp:rsid wsp:val=&quot;004D2E57&quot;/&gt;&lt;wsp:rsid wsp:val=&quot;004D31C8&quot;/&gt;&lt;wsp:rsid wsp:val=&quot;004D320E&quot;/&gt;&lt;wsp:rsid wsp:val=&quot;004D3251&quot;/&gt;&lt;wsp:rsid wsp:val=&quot;004D34F4&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6CA&quot;/&gt;&lt;wsp:rsid wsp:val=&quot;004D5709&quot;/&gt;&lt;wsp:rsid wsp:val=&quot;004D58D1&quot;/&gt;&lt;wsp:rsid wsp:val=&quot;004D5F02&quot;/&gt;&lt;wsp:rsid wsp:val=&quot;004D68C0&quot;/&gt;&lt;wsp:rsid wsp:val=&quot;004D710C&quot;/&gt;&lt;wsp:rsid wsp:val=&quot;004D7448&quot;/&gt;&lt;wsp:rsid wsp:val=&quot;004D7570&quot;/&gt;&lt;wsp:rsid wsp:val=&quot;004E0033&quot;/&gt;&lt;wsp:rsid wsp:val=&quot;004E03BE&quot;/&gt;&lt;wsp:rsid wsp:val=&quot;004E05A5&quot;/&gt;&lt;wsp:rsid wsp:val=&quot;004E0619&quot;/&gt;&lt;wsp:rsid wsp:val=&quot;004E0BC8&quot;/&gt;&lt;wsp:rsid wsp:val=&quot;004E0CD0&quot;/&gt;&lt;wsp:rsid wsp:val=&quot;004E120F&quot;/&gt;&lt;wsp:rsid wsp:val=&quot;004E1260&quot;/&gt;&lt;wsp:rsid wsp:val=&quot;004E1609&quot;/&gt;&lt;wsp:rsid wsp:val=&quot;004E161B&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B3E&quot;/&gt;&lt;wsp:rsid wsp:val=&quot;004E2C41&quot;/&gt;&lt;wsp:rsid wsp:val=&quot;004E2E33&quot;/&gt;&lt;wsp:rsid wsp:val=&quot;004E2F51&quot;/&gt;&lt;wsp:rsid wsp:val=&quot;004E2F60&quot;/&gt;&lt;wsp:rsid wsp:val=&quot;004E3579&quot;/&gt;&lt;wsp:rsid wsp:val=&quot;004E3892&quot;/&gt;&lt;wsp:rsid wsp:val=&quot;004E3C20&quot;/&gt;&lt;wsp:rsid wsp:val=&quot;004E3FD8&quot;/&gt;&lt;wsp:rsid wsp:val=&quot;004E471C&quot;/&gt;&lt;wsp:rsid wsp:val=&quot;004E4754&quot;/&gt;&lt;wsp:rsid wsp:val=&quot;004E48A1&quot;/&gt;&lt;wsp:rsid wsp:val=&quot;004E5181&quot;/&gt;&lt;wsp:rsid wsp:val=&quot;004E534C&quot;/&gt;&lt;wsp:rsid wsp:val=&quot;004E53AE&quot;/&gt;&lt;wsp:rsid wsp:val=&quot;004E5449&quot;/&gt;&lt;wsp:rsid wsp:val=&quot;004E5AEA&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6EE&quot;/&gt;&lt;wsp:rsid wsp:val=&quot;004E7B7F&quot;/&gt;&lt;wsp:rsid wsp:val=&quot;004E7C1A&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3E2&quot;/&gt;&lt;wsp:rsid wsp:val=&quot;004F359A&quot;/&gt;&lt;wsp:rsid wsp:val=&quot;004F3DD1&quot;/&gt;&lt;wsp:rsid wsp:val=&quot;004F40F1&quot;/&gt;&lt;wsp:rsid wsp:val=&quot;004F4477&quot;/&gt;&lt;wsp:rsid wsp:val=&quot;004F456F&quot;/&gt;&lt;wsp:rsid wsp:val=&quot;004F4760&quot;/&gt;&lt;wsp:rsid wsp:val=&quot;004F497D&quot;/&gt;&lt;wsp:rsid wsp:val=&quot;004F4E04&quot;/&gt;&lt;wsp:rsid wsp:val=&quot;004F4E53&quot;/&gt;&lt;wsp:rsid wsp:val=&quot;004F4F06&quot;/&gt;&lt;wsp:rsid wsp:val=&quot;004F55BE&quot;/&gt;&lt;wsp:rsid wsp:val=&quot;004F58AB&quot;/&gt;&lt;wsp:rsid wsp:val=&quot;004F627A&quot;/&gt;&lt;wsp:rsid wsp:val=&quot;004F66FA&quot;/&gt;&lt;wsp:rsid wsp:val=&quot;004F67A9&quot;/&gt;&lt;wsp:rsid wsp:val=&quot;004F681F&quot;/&gt;&lt;wsp:rsid wsp:val=&quot;004F6AFE&quot;/&gt;&lt;wsp:rsid wsp:val=&quot;004F6F20&quot;/&gt;&lt;wsp:rsid wsp:val=&quot;004F7245&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4F7FC6&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2C&quot;/&gt;&lt;wsp:rsid wsp:val=&quot;00501577&quot;/&gt;&lt;wsp:rsid wsp:val=&quot;00501723&quot;/&gt;&lt;wsp:rsid wsp:val=&quot;00501A8C&quot;/&gt;&lt;wsp:rsid wsp:val=&quot;00501DEE&quot;/&gt;&lt;wsp:rsid wsp:val=&quot;00501F0D&quot;/&gt;&lt;wsp:rsid wsp:val=&quot;00502425&quot;/&gt;&lt;wsp:rsid wsp:val=&quot;005029A2&quot;/&gt;&lt;wsp:rsid wsp:val=&quot;005029FC&quot;/&gt;&lt;wsp:rsid wsp:val=&quot;00502D19&quot;/&gt;&lt;wsp:rsid wsp:val=&quot;00502FCA&quot;/&gt;&lt;wsp:rsid wsp:val=&quot;0050328D&quot;/&gt;&lt;wsp:rsid wsp:val=&quot;005035E7&quot;/&gt;&lt;wsp:rsid wsp:val=&quot;005038A7&quot;/&gt;&lt;wsp:rsid wsp:val=&quot;00503AA5&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35E&quot;/&gt;&lt;wsp:rsid wsp:val=&quot;00506571&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B25&quot;/&gt;&lt;wsp:rsid wsp:val=&quot;0051179B&quot;/&gt;&lt;wsp:rsid wsp:val=&quot;00511E67&quot;/&gt;&lt;wsp:rsid wsp:val=&quot;00511FB2&quot;/&gt;&lt;wsp:rsid wsp:val=&quot;00512086&quot;/&gt;&lt;wsp:rsid wsp:val=&quot;00512747&quot;/&gt;&lt;wsp:rsid wsp:val=&quot;00512B8F&quot;/&gt;&lt;wsp:rsid wsp:val=&quot;00512E1C&quot;/&gt;&lt;wsp:rsid wsp:val=&quot;005136B4&quot;/&gt;&lt;wsp:rsid wsp:val=&quot;00513C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0FE&quot;/&gt;&lt;wsp:rsid wsp:val=&quot;00515907&quot;/&gt;&lt;wsp:rsid wsp:val=&quot;0051591A&quot;/&gt;&lt;wsp:rsid wsp:val=&quot;00515E2B&quot;/&gt;&lt;wsp:rsid wsp:val=&quot;00516B96&quot;/&gt;&lt;wsp:rsid wsp:val=&quot;00516DD3&quot;/&gt;&lt;wsp:rsid wsp:val=&quot;005173A4&quot;/&gt;&lt;wsp:rsid wsp:val=&quot;0051770E&quot;/&gt;&lt;wsp:rsid wsp:val=&quot;00517B28&quot;/&gt;&lt;wsp:rsid wsp:val=&quot;0052001B&quot;/&gt;&lt;wsp:rsid wsp:val=&quot;00520423&quot;/&gt;&lt;wsp:rsid wsp:val=&quot;0052051E&quot;/&gt;&lt;wsp:rsid wsp:val=&quot;005205C8&quot;/&gt;&lt;wsp:rsid wsp:val=&quot;005217C4&quot;/&gt;&lt;wsp:rsid wsp:val=&quot;00521D65&quot;/&gt;&lt;wsp:rsid wsp:val=&quot;005221A4&quot;/&gt;&lt;wsp:rsid wsp:val=&quot;0052243B&quot;/&gt;&lt;wsp:rsid wsp:val=&quot;00522F19&quot;/&gt;&lt;wsp:rsid wsp:val=&quot;00522F77&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BBB&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184&quot;/&gt;&lt;wsp:rsid wsp:val=&quot;00530406&quot;/&gt;&lt;wsp:rsid wsp:val=&quot;0053058D&quot;/&gt;&lt;wsp:rsid wsp:val=&quot;00530AFD&quot;/&gt;&lt;wsp:rsid wsp:val=&quot;00530F11&quot;/&gt;&lt;wsp:rsid wsp:val=&quot;00530F7D&quot;/&gt;&lt;wsp:rsid wsp:val=&quot;0053173A&quot;/&gt;&lt;wsp:rsid wsp:val=&quot;00531746&quot;/&gt;&lt;wsp:rsid wsp:val=&quot;00531824&quot;/&gt;&lt;wsp:rsid wsp:val=&quot;00531AF4&quot;/&gt;&lt;wsp:rsid wsp:val=&quot;00531C01&quot;/&gt;&lt;wsp:rsid wsp:val=&quot;00531F71&quot;/&gt;&lt;wsp:rsid wsp:val=&quot;00532462&quot;/&gt;&lt;wsp:rsid wsp:val=&quot;00532486&quot;/&gt;&lt;wsp:rsid wsp:val=&quot;00532710&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357&quot;/&gt;&lt;wsp:rsid wsp:val=&quot;005347FB&quot;/&gt;&lt;wsp:rsid wsp:val=&quot;005349C5&quot;/&gt;&lt;wsp:rsid wsp:val=&quot;005349EB&quot;/&gt;&lt;wsp:rsid wsp:val=&quot;00534AA6&quot;/&gt;&lt;wsp:rsid wsp:val=&quot;00534C83&quot;/&gt;&lt;wsp:rsid wsp:val=&quot;00534DB1&quot;/&gt;&lt;wsp:rsid wsp:val=&quot;00535633&quot;/&gt;&lt;wsp:rsid wsp:val=&quot;00535A27&quot;/&gt;&lt;wsp:rsid wsp:val=&quot;0053637E&quot;/&gt;&lt;wsp:rsid wsp:val=&quot;005365F6&quot;/&gt;&lt;wsp:rsid wsp:val=&quot;00536625&quot;/&gt;&lt;wsp:rsid wsp:val=&quot;00536AEE&quot;/&gt;&lt;wsp:rsid wsp:val=&quot;00536D3C&quot;/&gt;&lt;wsp:rsid wsp:val=&quot;0053713E&quot;/&gt;&lt;wsp:rsid wsp:val=&quot;00537BE9&quot;/&gt;&lt;wsp:rsid wsp:val=&quot;00537E22&quot;/&gt;&lt;wsp:rsid wsp:val=&quot;00540147&quot;/&gt;&lt;wsp:rsid wsp:val=&quot;00540E6F&quot;/&gt;&lt;wsp:rsid wsp:val=&quot;00540EB6&quot;/&gt;&lt;wsp:rsid wsp:val=&quot;00540FF7&quot;/&gt;&lt;wsp:rsid wsp:val=&quot;00540FF9&quot;/&gt;&lt;wsp:rsid wsp:val=&quot;0054101A&quot;/&gt;&lt;wsp:rsid wsp:val=&quot;005417A0&quot;/&gt;&lt;wsp:rsid wsp:val=&quot;00541B6E&quot;/&gt;&lt;wsp:rsid wsp:val=&quot;00541E2B&quot;/&gt;&lt;wsp:rsid wsp:val=&quot;00542B39&quot;/&gt;&lt;wsp:rsid wsp:val=&quot;005436D7&quot;/&gt;&lt;wsp:rsid wsp:val=&quot;00543703&quot;/&gt;&lt;wsp:rsid wsp:val=&quot;005437F5&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EA&quot;/&gt;&lt;wsp:rsid wsp:val=&quot;00545C3D&quot;/&gt;&lt;wsp:rsid wsp:val=&quot;00545E6A&quot;/&gt;&lt;wsp:rsid wsp:val=&quot;00545FD7&quot;/&gt;&lt;wsp:rsid wsp:val=&quot;00546310&quot;/&gt;&lt;wsp:rsid wsp:val=&quot;005465E6&quot;/&gt;&lt;wsp:rsid wsp:val=&quot;00546738&quot;/&gt;&lt;wsp:rsid wsp:val=&quot;005467D6&quot;/&gt;&lt;wsp:rsid wsp:val=&quot;00546942&quot;/&gt;&lt;wsp:rsid wsp:val=&quot;00547123&quot;/&gt;&lt;wsp:rsid wsp:val=&quot;00547591&quot;/&gt;&lt;wsp:rsid wsp:val=&quot;005504D9&quot;/&gt;&lt;wsp:rsid wsp:val=&quot;00550B85&quot;/&gt;&lt;wsp:rsid wsp:val=&quot;00550BF1&quot;/&gt;&lt;wsp:rsid wsp:val=&quot;00550C80&quot;/&gt;&lt;wsp:rsid wsp:val=&quot;00550D6F&quot;/&gt;&lt;wsp:rsid wsp:val=&quot;00550E94&quot;/&gt;&lt;wsp:rsid wsp:val=&quot;005511B1&quot;/&gt;&lt;wsp:rsid wsp:val=&quot;00551B86&quot;/&gt;&lt;wsp:rsid wsp:val=&quot;00551E1E&quot;/&gt;&lt;wsp:rsid wsp:val=&quot;00551E52&quot;/&gt;&lt;wsp:rsid wsp:val=&quot;00552038&quot;/&gt;&lt;wsp:rsid wsp:val=&quot;0055233E&quot;/&gt;&lt;wsp:rsid wsp:val=&quot;00552569&quot;/&gt;&lt;wsp:rsid wsp:val=&quot;005526F2&quot;/&gt;&lt;wsp:rsid wsp:val=&quot;00552869&quot;/&gt;&lt;wsp:rsid wsp:val=&quot;00552A96&quot;/&gt;&lt;wsp:rsid wsp:val=&quot;00552C0F&quot;/&gt;&lt;wsp:rsid wsp:val=&quot;00552FF4&quot;/&gt;&lt;wsp:rsid wsp:val=&quot;005537EE&quot;/&gt;&lt;wsp:rsid wsp:val=&quot;00553F00&quot;/&gt;&lt;wsp:rsid wsp:val=&quot;0055410A&quot;/&gt;&lt;wsp:rsid wsp:val=&quot;005547B9&quot;/&gt;&lt;wsp:rsid wsp:val=&quot;005547CB&quot;/&gt;&lt;wsp:rsid wsp:val=&quot;00554DB6&quot;/&gt;&lt;wsp:rsid wsp:val=&quot;00554DF7&quot;/&gt;&lt;wsp:rsid wsp:val=&quot;005551B2&quot;/&gt;&lt;wsp:rsid wsp:val=&quot;00555675&quot;/&gt;&lt;wsp:rsid wsp:val=&quot;0055569E&quot;/&gt;&lt;wsp:rsid wsp:val=&quot;00555713&quot;/&gt;&lt;wsp:rsid wsp:val=&quot;00555772&quot;/&gt;&lt;wsp:rsid wsp:val=&quot;00555794&quot;/&gt;&lt;wsp:rsid wsp:val=&quot;00555AC0&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938&quot;/&gt;&lt;wsp:rsid wsp:val=&quot;00564E2D&quot;/&gt;&lt;wsp:rsid wsp:val=&quot;00564F02&quot;/&gt;&lt;wsp:rsid wsp:val=&quot;00565679&quot;/&gt;&lt;wsp:rsid wsp:val=&quot;00565F48&quot;/&gt;&lt;wsp:rsid wsp:val=&quot;0056675F&quot;/&gt;&lt;wsp:rsid wsp:val=&quot;00566AC7&quot;/&gt;&lt;wsp:rsid wsp:val=&quot;0056719E&quot;/&gt;&lt;wsp:rsid wsp:val=&quot;005701C5&quot;/&gt;&lt;wsp:rsid wsp:val=&quot;005703E3&quot;/&gt;&lt;wsp:rsid wsp:val=&quot;0057046D&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9CA&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2A7&quot;/&gt;&lt;wsp:rsid wsp:val=&quot;00574767&quot;/&gt;&lt;wsp:rsid wsp:val=&quot;00574886&quot;/&gt;&lt;wsp:rsid wsp:val=&quot;00574B86&quot;/&gt;&lt;wsp:rsid wsp:val=&quot;005753DB&quot;/&gt;&lt;wsp:rsid wsp:val=&quot;005755A4&quot;/&gt;&lt;wsp:rsid wsp:val=&quot;00575638&quot;/&gt;&lt;wsp:rsid wsp:val=&quot;005757AC&quot;/&gt;&lt;wsp:rsid wsp:val=&quot;005758BA&quot;/&gt;&lt;wsp:rsid wsp:val=&quot;00575956&quot;/&gt;&lt;wsp:rsid wsp:val=&quot;00575E27&quot;/&gt;&lt;wsp:rsid wsp:val=&quot;00575EC1&quot;/&gt;&lt;wsp:rsid wsp:val=&quot;005768C7&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47&quot;/&gt;&lt;wsp:rsid wsp:val=&quot;005834CE&quot;/&gt;&lt;wsp:rsid wsp:val=&quot;005836D0&quot;/&gt;&lt;wsp:rsid wsp:val=&quot;00583C6C&quot;/&gt;&lt;wsp:rsid wsp:val=&quot;00583E78&quot;/&gt;&lt;wsp:rsid wsp:val=&quot;00583F5E&quot;/&gt;&lt;wsp:rsid wsp:val=&quot;00584496&quot;/&gt;&lt;wsp:rsid wsp:val=&quot;00584D31&quot;/&gt;&lt;wsp:rsid wsp:val=&quot;00584DB8&quot;/&gt;&lt;wsp:rsid wsp:val=&quot;005854EF&quot;/&gt;&lt;wsp:rsid wsp:val=&quot;00585821&quot;/&gt;&lt;wsp:rsid wsp:val=&quot;00585932&quot;/&gt;&lt;wsp:rsid wsp:val=&quot;00585ADD&quot;/&gt;&lt;wsp:rsid wsp:val=&quot;00585C3A&quot;/&gt;&lt;wsp:rsid wsp:val=&quot;00586004&quot;/&gt;&lt;wsp:rsid wsp:val=&quot;0058628A&quot;/&gt;&lt;wsp:rsid wsp:val=&quot;005863AF&quot;/&gt;&lt;wsp:rsid wsp:val=&quot;005864E6&quot;/&gt;&lt;wsp:rsid wsp:val=&quot;00586897&quot;/&gt;&lt;wsp:rsid wsp:val=&quot;00587117&quot;/&gt;&lt;wsp:rsid wsp:val=&quot;0058759B&quot;/&gt;&lt;wsp:rsid wsp:val=&quot;0058764D&quot;/&gt;&lt;wsp:rsid wsp:val=&quot;005876F1&quot;/&gt;&lt;wsp:rsid wsp:val=&quot;00590203&quot;/&gt;&lt;wsp:rsid wsp:val=&quot;00590749&quot;/&gt;&lt;wsp:rsid wsp:val=&quot;00590BF6&quot;/&gt;&lt;wsp:rsid wsp:val=&quot;00591048&quot;/&gt;&lt;wsp:rsid wsp:val=&quot;00591777&quot;/&gt;&lt;wsp:rsid wsp:val=&quot;00591B9B&quot;/&gt;&lt;wsp:rsid wsp:val=&quot;00591B9C&quot;/&gt;&lt;wsp:rsid wsp:val=&quot;00592160&quot;/&gt;&lt;wsp:rsid wsp:val=&quot;0059231E&quot;/&gt;&lt;wsp:rsid wsp:val=&quot;005923C9&quot;/&gt;&lt;wsp:rsid wsp:val=&quot;005927CA&quot;/&gt;&lt;wsp:rsid wsp:val=&quot;0059284F&quot;/&gt;&lt;wsp:rsid wsp:val=&quot;00592CE8&quot;/&gt;&lt;wsp:rsid wsp:val=&quot;00593E31&quot;/&gt;&lt;wsp:rsid wsp:val=&quot;00594131&quot;/&gt;&lt;wsp:rsid wsp:val=&quot;005942B6&quot;/&gt;&lt;wsp:rsid wsp:val=&quot;005943C6&quot;/&gt;&lt;wsp:rsid wsp:val=&quot;0059485A&quot;/&gt;&lt;wsp:rsid wsp:val=&quot;005954F2&quot;/&gt;&lt;wsp:rsid wsp:val=&quot;00595777&quot;/&gt;&lt;wsp:rsid wsp:val=&quot;00595D68&quot;/&gt;&lt;wsp:rsid wsp:val=&quot;00595E99&quot;/&gt;&lt;wsp:rsid wsp:val=&quot;00596308&quot;/&gt;&lt;wsp:rsid wsp:val=&quot;005968C4&quot;/&gt;&lt;wsp:rsid wsp:val=&quot;005968F0&quot;/&gt;&lt;wsp:rsid wsp:val=&quot;00596A56&quot;/&gt;&lt;wsp:rsid wsp:val=&quot;00596CC1&quot;/&gt;&lt;wsp:rsid wsp:val=&quot;005970DB&quot;/&gt;&lt;wsp:rsid wsp:val=&quot;0059715B&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674&quot;/&gt;&lt;wsp:rsid wsp:val=&quot;005A46AA&quot;/&gt;&lt;wsp:rsid wsp:val=&quot;005A4999&quot;/&gt;&lt;wsp:rsid wsp:val=&quot;005A4E38&quot;/&gt;&lt;wsp:rsid wsp:val=&quot;005A4E39&quot;/&gt;&lt;wsp:rsid wsp:val=&quot;005A5008&quot;/&gt;&lt;wsp:rsid wsp:val=&quot;005A50CE&quot;/&gt;&lt;wsp:rsid wsp:val=&quot;005A588D&quot;/&gt;&lt;wsp:rsid wsp:val=&quot;005A59CF&quot;/&gt;&lt;wsp:rsid wsp:val=&quot;005A5AC1&quot;/&gt;&lt;wsp:rsid wsp:val=&quot;005A6441&quot;/&gt;&lt;wsp:rsid wsp:val=&quot;005A6A3A&quot;/&gt;&lt;wsp:rsid wsp:val=&quot;005A6B20&quot;/&gt;&lt;wsp:rsid wsp:val=&quot;005A6B41&quot;/&gt;&lt;wsp:rsid wsp:val=&quot;005A6FA1&quot;/&gt;&lt;wsp:rsid wsp:val=&quot;005A7F72&quot;/&gt;&lt;wsp:rsid wsp:val=&quot;005B00FD&quot;/&gt;&lt;wsp:rsid wsp:val=&quot;005B0814&quot;/&gt;&lt;wsp:rsid wsp:val=&quot;005B0AD4&quot;/&gt;&lt;wsp:rsid wsp:val=&quot;005B0BCD&quot;/&gt;&lt;wsp:rsid wsp:val=&quot;005B107A&quot;/&gt;&lt;wsp:rsid wsp:val=&quot;005B1367&quot;/&gt;&lt;wsp:rsid wsp:val=&quot;005B157F&quot;/&gt;&lt;wsp:rsid wsp:val=&quot;005B1C8E&quot;/&gt;&lt;wsp:rsid wsp:val=&quot;005B1EB5&quot;/&gt;&lt;wsp:rsid wsp:val=&quot;005B23B6&quot;/&gt;&lt;wsp:rsid wsp:val=&quot;005B2793&quot;/&gt;&lt;wsp:rsid wsp:val=&quot;005B2967&quot;/&gt;&lt;wsp:rsid wsp:val=&quot;005B2D4D&quot;/&gt;&lt;wsp:rsid wsp:val=&quot;005B2EB8&quot;/&gt;&lt;wsp:rsid wsp:val=&quot;005B3260&quot;/&gt;&lt;wsp:rsid wsp:val=&quot;005B34BD&quot;/&gt;&lt;wsp:rsid wsp:val=&quot;005B355C&quot;/&gt;&lt;wsp:rsid wsp:val=&quot;005B36EE&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5E06&quot;/&gt;&lt;wsp:rsid wsp:val=&quot;005B6477&quot;/&gt;&lt;wsp:rsid wsp:val=&quot;005B66A9&quot;/&gt;&lt;wsp:rsid wsp:val=&quot;005B66F3&quot;/&gt;&lt;wsp:rsid wsp:val=&quot;005B6C25&quot;/&gt;&lt;wsp:rsid wsp:val=&quot;005B6D91&quot;/&gt;&lt;wsp:rsid wsp:val=&quot;005B6F97&quot;/&gt;&lt;wsp:rsid wsp:val=&quot;005B6FAE&quot;/&gt;&lt;wsp:rsid wsp:val=&quot;005B703E&quot;/&gt;&lt;wsp:rsid wsp:val=&quot;005B70E8&quot;/&gt;&lt;wsp:rsid wsp:val=&quot;005B7389&quot;/&gt;&lt;wsp:rsid wsp:val=&quot;005B767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0FF&quot;/&gt;&lt;wsp:rsid wsp:val=&quot;005C44FE&quot;/&gt;&lt;wsp:rsid wsp:val=&quot;005C482A&quot;/&gt;&lt;wsp:rsid wsp:val=&quot;005C4B4D&quot;/&gt;&lt;wsp:rsid wsp:val=&quot;005C4DE3&quot;/&gt;&lt;wsp:rsid wsp:val=&quot;005C5183&quot;/&gt;&lt;wsp:rsid wsp:val=&quot;005C5379&quot;/&gt;&lt;wsp:rsid wsp:val=&quot;005C543D&quot;/&gt;&lt;wsp:rsid wsp:val=&quot;005C5656&quot;/&gt;&lt;wsp:rsid wsp:val=&quot;005C5849&quot;/&gt;&lt;wsp:rsid wsp:val=&quot;005C5985&quot;/&gt;&lt;wsp:rsid wsp:val=&quot;005C61E1&quot;/&gt;&lt;wsp:rsid wsp:val=&quot;005C71B0&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04C&quot;/&gt;&lt;wsp:rsid wsp:val=&quot;005D31D3&quot;/&gt;&lt;wsp:rsid wsp:val=&quot;005D37FF&quot;/&gt;&lt;wsp:rsid wsp:val=&quot;005D38F9&quot;/&gt;&lt;wsp:rsid wsp:val=&quot;005D4764&quot;/&gt;&lt;wsp:rsid wsp:val=&quot;005D5086&quot;/&gt;&lt;wsp:rsid wsp:val=&quot;005D5499&quot;/&gt;&lt;wsp:rsid wsp:val=&quot;005D576B&quot;/&gt;&lt;wsp:rsid wsp:val=&quot;005D594D&quot;/&gt;&lt;wsp:rsid wsp:val=&quot;005D5E46&quot;/&gt;&lt;wsp:rsid wsp:val=&quot;005D5F21&quot;/&gt;&lt;wsp:rsid wsp:val=&quot;005D607D&quot;/&gt;&lt;wsp:rsid wsp:val=&quot;005D609E&quot;/&gt;&lt;wsp:rsid wsp:val=&quot;005D63B9&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5AA&quot;/&gt;&lt;wsp:rsid wsp:val=&quot;005E1A58&quot;/&gt;&lt;wsp:rsid wsp:val=&quot;005E1AD0&quot;/&gt;&lt;wsp:rsid wsp:val=&quot;005E1C06&quot;/&gt;&lt;wsp:rsid wsp:val=&quot;005E1CE7&quot;/&gt;&lt;wsp:rsid wsp:val=&quot;005E27A3&quot;/&gt;&lt;wsp:rsid wsp:val=&quot;005E29D1&quot;/&gt;&lt;wsp:rsid wsp:val=&quot;005E2E1D&quot;/&gt;&lt;wsp:rsid wsp:val=&quot;005E2E2C&quot;/&gt;&lt;wsp:rsid wsp:val=&quot;005E35FD&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877&quot;/&gt;&lt;wsp:rsid wsp:val=&quot;005E5B43&quot;/&gt;&lt;wsp:rsid wsp:val=&quot;005E66F1&quot;/&gt;&lt;wsp:rsid wsp:val=&quot;005E6888&quot;/&gt;&lt;wsp:rsid wsp:val=&quot;005E6AFB&quot;/&gt;&lt;wsp:rsid wsp:val=&quot;005E6C69&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549&quot;/&gt;&lt;wsp:rsid wsp:val=&quot;005F172A&quot;/&gt;&lt;wsp:rsid wsp:val=&quot;005F1912&quot;/&gt;&lt;wsp:rsid wsp:val=&quot;005F1C6B&quot;/&gt;&lt;wsp:rsid wsp:val=&quot;005F1CD6&quot;/&gt;&lt;wsp:rsid wsp:val=&quot;005F1FE4&quot;/&gt;&lt;wsp:rsid wsp:val=&quot;005F21BD&quot;/&gt;&lt;wsp:rsid wsp:val=&quot;005F2405&quot;/&gt;&lt;wsp:rsid wsp:val=&quot;005F2441&quot;/&gt;&lt;wsp:rsid wsp:val=&quot;005F2582&quot;/&gt;&lt;wsp:rsid wsp:val=&quot;005F312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4A4A&quot;/&gt;&lt;wsp:rsid wsp:val=&quot;005F4D53&quot;/&gt;&lt;wsp:rsid wsp:val=&quot;005F4E8D&quot;/&gt;&lt;wsp:rsid wsp:val=&quot;005F509E&quot;/&gt;&lt;wsp:rsid wsp:val=&quot;005F5526&quot;/&gt;&lt;wsp:rsid wsp:val=&quot;005F5BF5&quot;/&gt;&lt;wsp:rsid wsp:val=&quot;005F5E38&quot;/&gt;&lt;wsp:rsid wsp:val=&quot;005F5F84&quot;/&gt;&lt;wsp:rsid wsp:val=&quot;005F660A&quot;/&gt;&lt;wsp:rsid wsp:val=&quot;005F6680&quot;/&gt;&lt;wsp:rsid wsp:val=&quot;005F6697&quot;/&gt;&lt;wsp:rsid wsp:val=&quot;005F6F9C&quot;/&gt;&lt;wsp:rsid wsp:val=&quot;005F6FFC&quot;/&gt;&lt;wsp:rsid wsp:val=&quot;005F7F11&quot;/&gt;&lt;wsp:rsid wsp:val=&quot;006004DE&quot;/&gt;&lt;wsp:rsid wsp:val=&quot;00600797&quot;/&gt;&lt;wsp:rsid wsp:val=&quot;00600E1A&quot;/&gt;&lt;wsp:rsid wsp:val=&quot;00601072&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946&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25E&quot;/&gt;&lt;wsp:rsid wsp:val=&quot;006074A6&quot;/&gt;&lt;wsp:rsid wsp:val=&quot;006074B1&quot;/&gt;&lt;wsp:rsid wsp:val=&quot;0060765E&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AEB&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3D3B&quot;/&gt;&lt;wsp:rsid wsp:val=&quot;00614064&quot;/&gt;&lt;wsp:rsid wsp:val=&quot;006141D8&quot;/&gt;&lt;wsp:rsid wsp:val=&quot;00614A84&quot;/&gt;&lt;wsp:rsid wsp:val=&quot;00614CB4&quot;/&gt;&lt;wsp:rsid wsp:val=&quot;00614D1E&quot;/&gt;&lt;wsp:rsid wsp:val=&quot;0061524B&quot;/&gt;&lt;wsp:rsid wsp:val=&quot;006154A9&quot;/&gt;&lt;wsp:rsid wsp:val=&quot;0061565F&quot;/&gt;&lt;wsp:rsid wsp:val=&quot;00615850&quot;/&gt;&lt;wsp:rsid wsp:val=&quot;00615BDB&quot;/&gt;&lt;wsp:rsid wsp:val=&quot;006163CC&quot;/&gt;&lt;wsp:rsid wsp:val=&quot;00616885&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0ABB&quot;/&gt;&lt;wsp:rsid wsp:val=&quot;006212C0&quot;/&gt;&lt;wsp:rsid wsp:val=&quot;00621345&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BFF&quot;/&gt;&lt;wsp:rsid wsp:val=&quot;00624C6E&quot;/&gt;&lt;wsp:rsid wsp:val=&quot;00624FB3&quot;/&gt;&lt;wsp:rsid wsp:val=&quot;00625423&quot;/&gt;&lt;wsp:rsid wsp:val=&quot;00625B24&quot;/&gt;&lt;wsp:rsid wsp:val=&quot;0062657C&quot;/&gt;&lt;wsp:rsid wsp:val=&quot;006269CB&quot;/&gt;&lt;wsp:rsid wsp:val=&quot;00626BA9&quot;/&gt;&lt;wsp:rsid wsp:val=&quot;00626C25&quot;/&gt;&lt;wsp:rsid wsp:val=&quot;00626E64&quot;/&gt;&lt;wsp:rsid wsp:val=&quot;00627BA3&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7F2&quot;/&gt;&lt;wsp:rsid wsp:val=&quot;00632927&quot;/&gt;&lt;wsp:rsid wsp:val=&quot;00632A0E&quot;/&gt;&lt;wsp:rsid wsp:val=&quot;00632A4C&quot;/&gt;&lt;wsp:rsid wsp:val=&quot;00632BF5&quot;/&gt;&lt;wsp:rsid wsp:val=&quot;00632DDE&quot;/&gt;&lt;wsp:rsid wsp:val=&quot;00633296&quot;/&gt;&lt;wsp:rsid wsp:val=&quot;0063342B&quot;/&gt;&lt;wsp:rsid wsp:val=&quot;006338F7&quot;/&gt;&lt;wsp:rsid wsp:val=&quot;00633951&quot;/&gt;&lt;wsp:rsid wsp:val=&quot;00633965&quot;/&gt;&lt;wsp:rsid wsp:val=&quot;00633B5E&quot;/&gt;&lt;wsp:rsid wsp:val=&quot;00633C0A&quot;/&gt;&lt;wsp:rsid wsp:val=&quot;00633D62&quot;/&gt;&lt;wsp:rsid wsp:val=&quot;00633F15&quot;/&gt;&lt;wsp:rsid wsp:val=&quot;0063405E&quot;/&gt;&lt;wsp:rsid wsp:val=&quot;00634112&quot;/&gt;&lt;wsp:rsid wsp:val=&quot;006341AD&quot;/&gt;&lt;wsp:rsid wsp:val=&quot;006347F5&quot;/&gt;&lt;wsp:rsid wsp:val=&quot;00635372&quot;/&gt;&lt;wsp:rsid wsp:val=&quot;006358FB&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E00&quot;/&gt;&lt;wsp:rsid wsp:val=&quot;00637F20&quot;/&gt;&lt;wsp:rsid wsp:val=&quot;006401C6&quot;/&gt;&lt;wsp:rsid wsp:val=&quot;00640207&quot;/&gt;&lt;wsp:rsid wsp:val=&quot;00640222&quot;/&gt;&lt;wsp:rsid wsp:val=&quot;00640299&quot;/&gt;&lt;wsp:rsid wsp:val=&quot;00640529&quot;/&gt;&lt;wsp:rsid wsp:val=&quot;006409F3&quot;/&gt;&lt;wsp:rsid wsp:val=&quot;00640C8D&quot;/&gt;&lt;wsp:rsid wsp:val=&quot;00640D97&quot;/&gt;&lt;wsp:rsid wsp:val=&quot;00641008&quot;/&gt;&lt;wsp:rsid wsp:val=&quot;00641055&quot;/&gt;&lt;wsp:rsid wsp:val=&quot;00641061&quot;/&gt;&lt;wsp:rsid wsp:val=&quot;006419ED&quot;/&gt;&lt;wsp:rsid wsp:val=&quot;00641D74&quot;/&gt;&lt;wsp:rsid wsp:val=&quot;006429F0&quot;/&gt;&lt;wsp:rsid wsp:val=&quot;00642D10&quot;/&gt;&lt;wsp:rsid wsp:val=&quot;00643769&quot;/&gt;&lt;wsp:rsid wsp:val=&quot;006437A9&quot;/&gt;&lt;wsp:rsid wsp:val=&quot;00643973&quot;/&gt;&lt;wsp:rsid wsp:val=&quot;00644177&quot;/&gt;&lt;wsp:rsid wsp:val=&quot;006441D6&quot;/&gt;&lt;wsp:rsid wsp:val=&quot;00644200&quot;/&gt;&lt;wsp:rsid wsp:val=&quot;0064428B&quot;/&gt;&lt;wsp:rsid wsp:val=&quot;00644511&quot;/&gt;&lt;wsp:rsid wsp:val=&quot;0064486C&quot;/&gt;&lt;wsp:rsid wsp:val=&quot;00644E60&quot;/&gt;&lt;wsp:rsid wsp:val=&quot;00644F00&quot;/&gt;&lt;wsp:rsid wsp:val=&quot;006457B7&quot;/&gt;&lt;wsp:rsid wsp:val=&quot;006479C0&quot;/&gt;&lt;wsp:rsid wsp:val=&quot;00647AF8&quot;/&gt;&lt;wsp:rsid wsp:val=&quot;00647CB3&quot;/&gt;&lt;wsp:rsid wsp:val=&quot;00647CDE&quot;/&gt;&lt;wsp:rsid wsp:val=&quot;00647D60&quot;/&gt;&lt;wsp:rsid wsp:val=&quot;0065011B&quot;/&gt;&lt;wsp:rsid wsp:val=&quot;00650150&quot;/&gt;&lt;wsp:rsid wsp:val=&quot;00650854&quot;/&gt;&lt;wsp:rsid wsp:val=&quot;00650B51&quot;/&gt;&lt;wsp:rsid wsp:val=&quot;00650B9B&quot;/&gt;&lt;wsp:rsid wsp:val=&quot;00650CF1&quot;/&gt;&lt;wsp:rsid wsp:val=&quot;00650D1E&quot;/&gt;&lt;wsp:rsid wsp:val=&quot;00650DFE&quot;/&gt;&lt;wsp:rsid wsp:val=&quot;00650EB8&quot;/&gt;&lt;wsp:rsid wsp:val=&quot;00650F2B&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2BDC&quot;/&gt;&lt;wsp:rsid wsp:val=&quot;00652F17&quot;/&gt;&lt;wsp:rsid wsp:val=&quot;00653273&quot;/&gt;&lt;wsp:rsid wsp:val=&quot;0065336F&quot;/&gt;&lt;wsp:rsid wsp:val=&quot;0065371C&quot;/&gt;&lt;wsp:rsid wsp:val=&quot;00653BEA&quot;/&gt;&lt;wsp:rsid wsp:val=&quot;00653EE1&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918&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5E9&quot;/&gt;&lt;wsp:rsid wsp:val=&quot;00661636&quot;/&gt;&lt;wsp:rsid wsp:val=&quot;00661664&quot;/&gt;&lt;wsp:rsid wsp:val=&quot;00661CC2&quot;/&gt;&lt;wsp:rsid wsp:val=&quot;00661D38&quot;/&gt;&lt;wsp:rsid wsp:val=&quot;00661D9A&quot;/&gt;&lt;wsp:rsid wsp:val=&quot;00661DCC&quot;/&gt;&lt;wsp:rsid wsp:val=&quot;00662166&quot;/&gt;&lt;wsp:rsid wsp:val=&quot;00662D58&quot;/&gt;&lt;wsp:rsid wsp:val=&quot;00662DE9&quot;/&gt;&lt;wsp:rsid wsp:val=&quot;00662FA2&quot;/&gt;&lt;wsp:rsid wsp:val=&quot;006635DC&quot;/&gt;&lt;wsp:rsid wsp:val=&quot;0066376A&quot;/&gt;&lt;wsp:rsid wsp:val=&quot;00663908&quot;/&gt;&lt;wsp:rsid wsp:val=&quot;00663AC9&quot;/&gt;&lt;wsp:rsid wsp:val=&quot;0066402E&quot;/&gt;&lt;wsp:rsid wsp:val=&quot;00664250&quot;/&gt;&lt;wsp:rsid wsp:val=&quot;00664496&quot;/&gt;&lt;wsp:rsid wsp:val=&quot;00664581&quot;/&gt;&lt;wsp:rsid wsp:val=&quot;006646F4&quot;/&gt;&lt;wsp:rsid wsp:val=&quot;00664BF5&quot;/&gt;&lt;wsp:rsid wsp:val=&quot;00665229&quot;/&gt;&lt;wsp:rsid wsp:val=&quot;00665316&quot;/&gt;&lt;wsp:rsid wsp:val=&quot;006654E8&quot;/&gt;&lt;wsp:rsid wsp:val=&quot;0066568F&quot;/&gt;&lt;wsp:rsid wsp:val=&quot;00665853&quot;/&gt;&lt;wsp:rsid wsp:val=&quot;00665882&quot;/&gt;&lt;wsp:rsid wsp:val=&quot;00665CCE&quot;/&gt;&lt;wsp:rsid wsp:val=&quot;006662D2&quot;/&gt;&lt;wsp:rsid wsp:val=&quot;00666948&quot;/&gt;&lt;wsp:rsid wsp:val=&quot;00666C94&quot;/&gt;&lt;wsp:rsid wsp:val=&quot;006672FC&quot;/&gt;&lt;wsp:rsid wsp:val=&quot;0066736D&quot;/&gt;&lt;wsp:rsid wsp:val=&quot;00667962&quot;/&gt;&lt;wsp:rsid wsp:val=&quot;00667A27&quot;/&gt;&lt;wsp:rsid wsp:val=&quot;00667AAB&quot;/&gt;&lt;wsp:rsid wsp:val=&quot;0067046E&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317&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5A9&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D5D&quot;/&gt;&lt;wsp:rsid wsp:val=&quot;00680E02&quot;/&gt;&lt;wsp:rsid wsp:val=&quot;00680F30&quot;/&gt;&lt;wsp:rsid wsp:val=&quot;00680F81&quot;/&gt;&lt;wsp:rsid wsp:val=&quot;0068102D&quot;/&gt;&lt;wsp:rsid wsp:val=&quot;0068139A&quot;/&gt;&lt;wsp:rsid wsp:val=&quot;006819F6&quot;/&gt;&lt;wsp:rsid wsp:val=&quot;00681A9A&quot;/&gt;&lt;wsp:rsid wsp:val=&quot;00681BF2&quot;/&gt;&lt;wsp:rsid wsp:val=&quot;00681CD5&quot;/&gt;&lt;wsp:rsid wsp:val=&quot;0068226B&quot;/&gt;&lt;wsp:rsid wsp:val=&quot;00682318&quot;/&gt;&lt;wsp:rsid wsp:val=&quot;006827C5&quot;/&gt;&lt;wsp:rsid wsp:val=&quot;00682A4A&quot;/&gt;&lt;wsp:rsid wsp:val=&quot;00682ED3&quot;/&gt;&lt;wsp:rsid wsp:val=&quot;00683136&quot;/&gt;&lt;wsp:rsid wsp:val=&quot;0068328A&quot;/&gt;&lt;wsp:rsid wsp:val=&quot;00683A5C&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576&quot;/&gt;&lt;wsp:rsid wsp:val=&quot;006879C9&quot;/&gt;&lt;wsp:rsid wsp:val=&quot;006879D8&quot;/&gt;&lt;wsp:rsid wsp:val=&quot;00687EE8&quot;/&gt;&lt;wsp:rsid wsp:val=&quot;006902E3&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54&quot;/&gt;&lt;wsp:rsid wsp:val=&quot;00693077&quot;/&gt;&lt;wsp:rsid wsp:val=&quot;00693295&quot;/&gt;&lt;wsp:rsid wsp:val=&quot;00693386&quot;/&gt;&lt;wsp:rsid wsp:val=&quot;00693AB9&quot;/&gt;&lt;wsp:rsid wsp:val=&quot;00693CA1&quot;/&gt;&lt;wsp:rsid wsp:val=&quot;00693CCC&quot;/&gt;&lt;wsp:rsid wsp:val=&quot;006943ED&quot;/&gt;&lt;wsp:rsid wsp:val=&quot;0069447C&quot;/&gt;&lt;wsp:rsid wsp:val=&quot;0069461D&quot;/&gt;&lt;wsp:rsid wsp:val=&quot;006949AD&quot;/&gt;&lt;wsp:rsid wsp:val=&quot;006949CD&quot;/&gt;&lt;wsp:rsid wsp:val=&quot;00694AB0&quot;/&gt;&lt;wsp:rsid wsp:val=&quot;00694D1C&quot;/&gt;&lt;wsp:rsid wsp:val=&quot;00694D7A&quot;/&gt;&lt;wsp:rsid wsp:val=&quot;00695A99&quot;/&gt;&lt;wsp:rsid wsp:val=&quot;00695E95&quot;/&gt;&lt;wsp:rsid wsp:val=&quot;006960EA&quot;/&gt;&lt;wsp:rsid wsp:val=&quot;00696244&quot;/&gt;&lt;wsp:rsid wsp:val=&quot;0069643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4AA3&quot;/&gt;&lt;wsp:rsid wsp:val=&quot;006A5185&quot;/&gt;&lt;wsp:rsid wsp:val=&quot;006A5A45&quot;/&gt;&lt;wsp:rsid wsp:val=&quot;006A5CA3&quot;/&gt;&lt;wsp:rsid wsp:val=&quot;006A5E26&quot;/&gt;&lt;wsp:rsid wsp:val=&quot;006A6725&quot;/&gt;&lt;wsp:rsid wsp:val=&quot;006A6B69&quot;/&gt;&lt;wsp:rsid wsp:val=&quot;006A6CCF&quot;/&gt;&lt;wsp:rsid wsp:val=&quot;006A7574&quot;/&gt;&lt;wsp:rsid wsp:val=&quot;006A764A&quot;/&gt;&lt;wsp:rsid wsp:val=&quot;006A7984&quot;/&gt;&lt;wsp:rsid wsp:val=&quot;006A7BF2&quot;/&gt;&lt;wsp:rsid wsp:val=&quot;006A7C40&quot;/&gt;&lt;wsp:rsid wsp:val=&quot;006A7FDD&quot;/&gt;&lt;wsp:rsid wsp:val=&quot;006B0489&quot;/&gt;&lt;wsp:rsid wsp:val=&quot;006B0A5E&quot;/&gt;&lt;wsp:rsid wsp:val=&quot;006B0C66&quot;/&gt;&lt;wsp:rsid wsp:val=&quot;006B0ED3&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86&quot;/&gt;&lt;wsp:rsid wsp:val=&quot;006B21E9&quot;/&gt;&lt;wsp:rsid wsp:val=&quot;006B242D&quot;/&gt;&lt;wsp:rsid wsp:val=&quot;006B2790&quot;/&gt;&lt;wsp:rsid wsp:val=&quot;006B393F&quot;/&gt;&lt;wsp:rsid wsp:val=&quot;006B3BD3&quot;/&gt;&lt;wsp:rsid wsp:val=&quot;006B3E55&quot;/&gt;&lt;wsp:rsid wsp:val=&quot;006B431F&quot;/&gt;&lt;wsp:rsid wsp:val=&quot;006B4566&quot;/&gt;&lt;wsp:rsid wsp:val=&quot;006B460F&quot;/&gt;&lt;wsp:rsid wsp:val=&quot;006B4D4E&quot;/&gt;&lt;wsp:rsid wsp:val=&quot;006B5064&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EE6&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289A&quot;/&gt;&lt;wsp:rsid wsp:val=&quot;006C28B8&quot;/&gt;&lt;wsp:rsid wsp:val=&quot;006C2EAC&quot;/&gt;&lt;wsp:rsid wsp:val=&quot;006C3009&quot;/&gt;&lt;wsp:rsid wsp:val=&quot;006C375B&quot;/&gt;&lt;wsp:rsid wsp:val=&quot;006C377A&quot;/&gt;&lt;wsp:rsid wsp:val=&quot;006C3F40&quot;/&gt;&lt;wsp:rsid wsp:val=&quot;006C44D3&quot;/&gt;&lt;wsp:rsid wsp:val=&quot;006C44E1&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6F&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5E&quot;/&gt;&lt;wsp:rsid wsp:val=&quot;006D03CD&quot;/&gt;&lt;wsp:rsid wsp:val=&quot;006D0A70&quot;/&gt;&lt;wsp:rsid wsp:val=&quot;006D0AD9&quot;/&gt;&lt;wsp:rsid wsp:val=&quot;006D0DED&quot;/&gt;&lt;wsp:rsid wsp:val=&quot;006D0F66&quot;/&gt;&lt;wsp:rsid wsp:val=&quot;006D158C&quot;/&gt;&lt;wsp:rsid wsp:val=&quot;006D19ED&quot;/&gt;&lt;wsp:rsid wsp:val=&quot;006D1A23&quot;/&gt;&lt;wsp:rsid wsp:val=&quot;006D1F1A&quot;/&gt;&lt;wsp:rsid wsp:val=&quot;006D21FF&quot;/&gt;&lt;wsp:rsid wsp:val=&quot;006D2488&quot;/&gt;&lt;wsp:rsid wsp:val=&quot;006D2627&quot;/&gt;&lt;wsp:rsid wsp:val=&quot;006D2B11&quot;/&gt;&lt;wsp:rsid wsp:val=&quot;006D2DBE&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9F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D25&quot;/&gt;&lt;wsp:rsid wsp:val=&quot;006D7598&quot;/&gt;&lt;wsp:rsid wsp:val=&quot;006D7B93&quot;/&gt;&lt;wsp:rsid wsp:val=&quot;006D7D41&quot;/&gt;&lt;wsp:rsid wsp:val=&quot;006D7DAD&quot;/&gt;&lt;wsp:rsid wsp:val=&quot;006E05BE&quot;/&gt;&lt;wsp:rsid wsp:val=&quot;006E078E&quot;/&gt;&lt;wsp:rsid wsp:val=&quot;006E0805&quot;/&gt;&lt;wsp:rsid wsp:val=&quot;006E0949&quot;/&gt;&lt;wsp:rsid wsp:val=&quot;006E0A84&quot;/&gt;&lt;wsp:rsid wsp:val=&quot;006E0ADC&quot;/&gt;&lt;wsp:rsid wsp:val=&quot;006E0B16&quot;/&gt;&lt;wsp:rsid wsp:val=&quot;006E0E60&quot;/&gt;&lt;wsp:rsid wsp:val=&quot;006E0ED0&quot;/&gt;&lt;wsp:rsid wsp:val=&quot;006E176F&quot;/&gt;&lt;wsp:rsid wsp:val=&quot;006E1EE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718&quot;/&gt;&lt;wsp:rsid wsp:val=&quot;006E574E&quot;/&gt;&lt;wsp:rsid wsp:val=&quot;006E5FE9&quot;/&gt;&lt;wsp:rsid wsp:val=&quot;006E6043&quot;/&gt;&lt;wsp:rsid wsp:val=&quot;006E6A05&quot;/&gt;&lt;wsp:rsid wsp:val=&quot;006E6BAB&quot;/&gt;&lt;wsp:rsid wsp:val=&quot;006E6DA9&quot;/&gt;&lt;wsp:rsid wsp:val=&quot;006E6F03&quot;/&gt;&lt;wsp:rsid wsp:val=&quot;006E71A8&quot;/&gt;&lt;wsp:rsid wsp:val=&quot;006E7320&quot;/&gt;&lt;wsp:rsid wsp:val=&quot;006E7496&quot;/&gt;&lt;wsp:rsid wsp:val=&quot;006E7872&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D86&quot;/&gt;&lt;wsp:rsid wsp:val=&quot;006F2030&quot;/&gt;&lt;wsp:rsid wsp:val=&quot;006F22CB&quot;/&gt;&lt;wsp:rsid wsp:val=&quot;006F291E&quot;/&gt;&lt;wsp:rsid wsp:val=&quot;006F2E21&quot;/&gt;&lt;wsp:rsid wsp:val=&quot;006F3052&quot;/&gt;&lt;wsp:rsid wsp:val=&quot;006F30AD&quot;/&gt;&lt;wsp:rsid wsp:val=&quot;006F314D&quot;/&gt;&lt;wsp:rsid wsp:val=&quot;006F3738&quot;/&gt;&lt;wsp:rsid wsp:val=&quot;006F3B01&quot;/&gt;&lt;wsp:rsid wsp:val=&quot;006F3BDF&quot;/&gt;&lt;wsp:rsid wsp:val=&quot;006F4072&quot;/&gt;&lt;wsp:rsid wsp:val=&quot;006F4189&quot;/&gt;&lt;wsp:rsid wsp:val=&quot;006F4A19&quot;/&gt;&lt;wsp:rsid wsp:val=&quot;006F557B&quot;/&gt;&lt;wsp:rsid wsp:val=&quot;006F5B41&quot;/&gt;&lt;wsp:rsid wsp:val=&quot;006F6689&quot;/&gt;&lt;wsp:rsid wsp:val=&quot;006F6740&quot;/&gt;&lt;wsp:rsid wsp:val=&quot;006F6AF6&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BFC&quot;/&gt;&lt;wsp:rsid wsp:val=&quot;007034BC&quot;/&gt;&lt;wsp:rsid wsp:val=&quot;007035F6&quot;/&gt;&lt;wsp:rsid wsp:val=&quot;007036E5&quot;/&gt;&lt;wsp:rsid wsp:val=&quot;00703D58&quot;/&gt;&lt;wsp:rsid wsp:val=&quot;007041C1&quot;/&gt;&lt;wsp:rsid wsp:val=&quot;00704266&quot;/&gt;&lt;wsp:rsid wsp:val=&quot;007044C2&quot;/&gt;&lt;wsp:rsid wsp:val=&quot;007047A7&quot;/&gt;&lt;wsp:rsid wsp:val=&quot;00704A33&quot;/&gt;&lt;wsp:rsid wsp:val=&quot;00704DEB&quot;/&gt;&lt;wsp:rsid wsp:val=&quot;00705584&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73F&quot;/&gt;&lt;wsp:rsid wsp:val=&quot;00710905&quot;/&gt;&lt;wsp:rsid wsp:val=&quot;00710994&quot;/&gt;&lt;wsp:rsid wsp:val=&quot;007109CD&quot;/&gt;&lt;wsp:rsid wsp:val=&quot;00710A3E&quot;/&gt;&lt;wsp:rsid wsp:val=&quot;00710AE6&quot;/&gt;&lt;wsp:rsid wsp:val=&quot;00710D33&quot;/&gt;&lt;wsp:rsid wsp:val=&quot;007110FE&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26E&quot;/&gt;&lt;wsp:rsid wsp:val=&quot;00712639&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AFB&quot;/&gt;&lt;wsp:rsid wsp:val=&quot;00716FC0&quot;/&gt;&lt;wsp:rsid wsp:val=&quot;00717267&quot;/&gt;&lt;wsp:rsid wsp:val=&quot;007178EE&quot;/&gt;&lt;wsp:rsid wsp:val=&quot;00717B0A&quot;/&gt;&lt;wsp:rsid wsp:val=&quot;00720759&quot;/&gt;&lt;wsp:rsid wsp:val=&quot;007208FF&quot;/&gt;&lt;wsp:rsid wsp:val=&quot;00720BD4&quot;/&gt;&lt;wsp:rsid wsp:val=&quot;00720F2A&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7E9F&quot;/&gt;&lt;wsp:rsid wsp:val=&quot;00730302&quot;/&gt;&lt;wsp:rsid wsp:val=&quot;00730E1C&quot;/&gt;&lt;wsp:rsid wsp:val=&quot;00730F9D&quot;/&gt;&lt;wsp:rsid wsp:val=&quot;0073128B&quot;/&gt;&lt;wsp:rsid wsp:val=&quot;0073171A&quot;/&gt;&lt;wsp:rsid wsp:val=&quot;00731793&quot;/&gt;&lt;wsp:rsid wsp:val=&quot;0073197F&quot;/&gt;&lt;wsp:rsid wsp:val=&quot;007319D1&quot;/&gt;&lt;wsp:rsid wsp:val=&quot;00731A41&quot;/&gt;&lt;wsp:rsid wsp:val=&quot;00731C75&quot;/&gt;&lt;wsp:rsid wsp:val=&quot;00731D37&quot;/&gt;&lt;wsp:rsid wsp:val=&quot;00731DAC&quot;/&gt;&lt;wsp:rsid wsp:val=&quot;00731E4B&quot;/&gt;&lt;wsp:rsid wsp:val=&quot;00732321&quot;/&gt;&lt;wsp:rsid wsp:val=&quot;00733074&quot;/&gt;&lt;wsp:rsid wsp:val=&quot;007332FE&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230&quot;/&gt;&lt;wsp:rsid wsp:val=&quot;0073448F&quot;/&gt;&lt;wsp:rsid wsp:val=&quot;0073497A&quot;/&gt;&lt;wsp:rsid wsp:val=&quot;00734ACE&quot;/&gt;&lt;wsp:rsid wsp:val=&quot;007356D0&quot;/&gt;&lt;wsp:rsid wsp:val=&quot;00735902&quot;/&gt;&lt;wsp:rsid wsp:val=&quot;0073637C&quot;/&gt;&lt;wsp:rsid wsp:val=&quot;007366CA&quot;/&gt;&lt;wsp:rsid wsp:val=&quot;00736D7B&quot;/&gt;&lt;wsp:rsid wsp:val=&quot;00736DFB&quot;/&gt;&lt;wsp:rsid wsp:val=&quot;007377ED&quot;/&gt;&lt;wsp:rsid wsp:val=&quot;007379C8&quot;/&gt;&lt;wsp:rsid wsp:val=&quot;00740094&quot;/&gt;&lt;wsp:rsid wsp:val=&quot;00740698&quot;/&gt;&lt;wsp:rsid wsp:val=&quot;007406C0&quot;/&gt;&lt;wsp:rsid wsp:val=&quot;00740789&quot;/&gt;&lt;wsp:rsid wsp:val=&quot;00740AC1&quot;/&gt;&lt;wsp:rsid wsp:val=&quot;00740BBF&quot;/&gt;&lt;wsp:rsid wsp:val=&quot;00740CD3&quot;/&gt;&lt;wsp:rsid wsp:val=&quot;0074108B&quot;/&gt;&lt;wsp:rsid wsp:val=&quot;007414F1&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C1A&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AA9&quot;/&gt;&lt;wsp:rsid wsp:val=&quot;00745EBB&quot;/&gt;&lt;wsp:rsid wsp:val=&quot;00746167&quot;/&gt;&lt;wsp:rsid wsp:val=&quot;00746199&quot;/&gt;&lt;wsp:rsid wsp:val=&quot;00746289&quot;/&gt;&lt;wsp:rsid wsp:val=&quot;007462A6&quot;/&gt;&lt;wsp:rsid wsp:val=&quot;0074633F&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9F9&quot;/&gt;&lt;wsp:rsid wsp:val=&quot;00750A31&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376&quot;/&gt;&lt;wsp:rsid wsp:val=&quot;007536BB&quot;/&gt;&lt;wsp:rsid wsp:val=&quot;00753B0F&quot;/&gt;&lt;wsp:rsid wsp:val=&quot;00753B9D&quot;/&gt;&lt;wsp:rsid wsp:val=&quot;00753F01&quot;/&gt;&lt;wsp:rsid wsp:val=&quot;0075412E&quot;/&gt;&lt;wsp:rsid wsp:val=&quot;007541D4&quot;/&gt;&lt;wsp:rsid wsp:val=&quot;0075452E&quot;/&gt;&lt;wsp:rsid wsp:val=&quot;00754836&quot;/&gt;&lt;wsp:rsid wsp:val=&quot;00754D64&quot;/&gt;&lt;wsp:rsid wsp:val=&quot;00754EDC&quot;/&gt;&lt;wsp:rsid wsp:val=&quot;00755407&quot;/&gt;&lt;wsp:rsid wsp:val=&quot;0075583A&quot;/&gt;&lt;wsp:rsid wsp:val=&quot;007559EC&quot;/&gt;&lt;wsp:rsid wsp:val=&quot;00755B06&quot;/&gt;&lt;wsp:rsid wsp:val=&quot;00755C07&quot;/&gt;&lt;wsp:rsid wsp:val=&quot;00755E06&quot;/&gt;&lt;wsp:rsid wsp:val=&quot;007564B4&quot;/&gt;&lt;wsp:rsid wsp:val=&quot;007565E2&quot;/&gt;&lt;wsp:rsid wsp:val=&quot;0075703D&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29&quot;/&gt;&lt;wsp:rsid wsp:val=&quot;00760194&quot;/&gt;&lt;wsp:rsid wsp:val=&quot;00760224&quot;/&gt;&lt;wsp:rsid wsp:val=&quot;00760340&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1B40&quot;/&gt;&lt;wsp:rsid wsp:val=&quot;0076200C&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59&quot;/&gt;&lt;wsp:rsid wsp:val=&quot;00766566&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B14&quot;/&gt;&lt;wsp:rsid wsp:val=&quot;00770CEE&quot;/&gt;&lt;wsp:rsid wsp:val=&quot;00771C48&quot;/&gt;&lt;wsp:rsid wsp:val=&quot;00771D7E&quot;/&gt;&lt;wsp:rsid wsp:val=&quot;00771ED4&quot;/&gt;&lt;wsp:rsid wsp:val=&quot;007721AD&quot;/&gt;&lt;wsp:rsid wsp:val=&quot;00772548&quot;/&gt;&lt;wsp:rsid wsp:val=&quot;00772963&quot;/&gt;&lt;wsp:rsid wsp:val=&quot;00772C23&quot;/&gt;&lt;wsp:rsid wsp:val=&quot;00772D15&quot;/&gt;&lt;wsp:rsid wsp:val=&quot;00772DC3&quot;/&gt;&lt;wsp:rsid wsp:val=&quot;007731A4&quot;/&gt;&lt;wsp:rsid wsp:val=&quot;007733C4&quot;/&gt;&lt;wsp:rsid wsp:val=&quot;007733E9&quot;/&gt;&lt;wsp:rsid wsp:val=&quot;007734DF&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6D1&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59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DAD&quot;/&gt;&lt;wsp:rsid wsp:val=&quot;007820AE&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1B7&quot;/&gt;&lt;wsp:rsid wsp:val=&quot;007842FE&quot;/&gt;&lt;wsp:rsid wsp:val=&quot;00784442&quot;/&gt;&lt;wsp:rsid wsp:val=&quot;00784702&quot;/&gt;&lt;wsp:rsid wsp:val=&quot;00784C31&quot;/&gt;&lt;wsp:rsid wsp:val=&quot;00784EA1&quot;/&gt;&lt;wsp:rsid wsp:val=&quot;00784FC7&quot;/&gt;&lt;wsp:rsid wsp:val=&quot;00785C4B&quot;/&gt;&lt;wsp:rsid wsp:val=&quot;00785CEB&quot;/&gt;&lt;wsp:rsid wsp:val=&quot;007861D1&quot;/&gt;&lt;wsp:rsid wsp:val=&quot;007861FB&quot;/&gt;&lt;wsp:rsid wsp:val=&quot;00786272&quot;/&gt;&lt;wsp:rsid wsp:val=&quot;007864B2&quot;/&gt;&lt;wsp:rsid wsp:val=&quot;00786613&quot;/&gt;&lt;wsp:rsid wsp:val=&quot;00786620&quot;/&gt;&lt;wsp:rsid wsp:val=&quot;007868B7&quot;/&gt;&lt;wsp:rsid wsp:val=&quot;00786BC0&quot;/&gt;&lt;wsp:rsid wsp:val=&quot;00786D21&quot;/&gt;&lt;wsp:rsid wsp:val=&quot;0078756D&quot;/&gt;&lt;wsp:rsid wsp:val=&quot;007875C4&quot;/&gt;&lt;wsp:rsid wsp:val=&quot;00787736&quot;/&gt;&lt;wsp:rsid wsp:val=&quot;00787977&quot;/&gt;&lt;wsp:rsid wsp:val=&quot;00787986&quot;/&gt;&lt;wsp:rsid wsp:val=&quot;00787A55&quot;/&gt;&lt;wsp:rsid wsp:val=&quot;00787F66&quot;/&gt;&lt;wsp:rsid wsp:val=&quot;00787FF1&quot;/&gt;&lt;wsp:rsid wsp:val=&quot;00790E7E&quot;/&gt;&lt;wsp:rsid wsp:val=&quot;007913A8&quot;/&gt;&lt;wsp:rsid wsp:val=&quot;007916D2&quot;/&gt;&lt;wsp:rsid wsp:val=&quot;007918E6&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CEE&quot;/&gt;&lt;wsp:rsid wsp:val=&quot;00793F70&quot;/&gt;&lt;wsp:rsid wsp:val=&quot;0079400D&quot;/&gt;&lt;wsp:rsid wsp:val=&quot;00794097&quot;/&gt;&lt;wsp:rsid wsp:val=&quot;007947FB&quot;/&gt;&lt;wsp:rsid wsp:val=&quot;00794842&quot;/&gt;&lt;wsp:rsid wsp:val=&quot;0079485D&quot;/&gt;&lt;wsp:rsid wsp:val=&quot;00794D84&quot;/&gt;&lt;wsp:rsid wsp:val=&quot;007954AC&quot;/&gt;&lt;wsp:rsid wsp:val=&quot;00795E2D&quot;/&gt;&lt;wsp:rsid wsp:val=&quot;0079601B&quot;/&gt;&lt;wsp:rsid wsp:val=&quot;007962E1&quot;/&gt;&lt;wsp:rsid wsp:val=&quot;00796417&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C33&quot;/&gt;&lt;wsp:rsid wsp:val=&quot;007A0DAC&quot;/&gt;&lt;wsp:rsid wsp:val=&quot;007A109B&quot;/&gt;&lt;wsp:rsid wsp:val=&quot;007A1189&quot;/&gt;&lt;wsp:rsid wsp:val=&quot;007A15BA&quot;/&gt;&lt;wsp:rsid wsp:val=&quot;007A166E&quot;/&gt;&lt;wsp:rsid wsp:val=&quot;007A16BA&quot;/&gt;&lt;wsp:rsid wsp:val=&quot;007A1964&quot;/&gt;&lt;wsp:rsid wsp:val=&quot;007A1B63&quot;/&gt;&lt;wsp:rsid wsp:val=&quot;007A2467&quot;/&gt;&lt;wsp:rsid wsp:val=&quot;007A288A&quot;/&gt;&lt;wsp:rsid wsp:val=&quot;007A2A53&quot;/&gt;&lt;wsp:rsid wsp:val=&quot;007A2BFF&quot;/&gt;&lt;wsp:rsid wsp:val=&quot;007A2DE7&quot;/&gt;&lt;wsp:rsid wsp:val=&quot;007A300F&quot;/&gt;&lt;wsp:rsid wsp:val=&quot;007A3040&quot;/&gt;&lt;wsp:rsid wsp:val=&quot;007A328E&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1A7&quot;/&gt;&lt;wsp:rsid wsp:val=&quot;007B0253&quot;/&gt;&lt;wsp:rsid wsp:val=&quot;007B073B&quot;/&gt;&lt;wsp:rsid wsp:val=&quot;007B0865&quot;/&gt;&lt;wsp:rsid wsp:val=&quot;007B08D1&quot;/&gt;&lt;wsp:rsid wsp:val=&quot;007B09ED&quot;/&gt;&lt;wsp:rsid wsp:val=&quot;007B0B92&quot;/&gt;&lt;wsp:rsid wsp:val=&quot;007B1061&quot;/&gt;&lt;wsp:rsid wsp:val=&quot;007B11AB&quot;/&gt;&lt;wsp:rsid wsp:val=&quot;007B1F9A&quot;/&gt;&lt;wsp:rsid wsp:val=&quot;007B21A9&quot;/&gt;&lt;wsp:rsid wsp:val=&quot;007B2638&quot;/&gt;&lt;wsp:rsid wsp:val=&quot;007B26C7&quot;/&gt;&lt;wsp:rsid wsp:val=&quot;007B27DC&quot;/&gt;&lt;wsp:rsid wsp:val=&quot;007B2884&quot;/&gt;&lt;wsp:rsid wsp:val=&quot;007B314C&quot;/&gt;&lt;wsp:rsid wsp:val=&quot;007B31E2&quot;/&gt;&lt;wsp:rsid wsp:val=&quot;007B322B&quot;/&gt;&lt;wsp:rsid wsp:val=&quot;007B33D1&quot;/&gt;&lt;wsp:rsid wsp:val=&quot;007B3476&quot;/&gt;&lt;wsp:rsid wsp:val=&quot;007B366F&quot;/&gt;&lt;wsp:rsid wsp:val=&quot;007B3D55&quot;/&gt;&lt;wsp:rsid wsp:val=&quot;007B4097&quot;/&gt;&lt;wsp:rsid wsp:val=&quot;007B40AD&quot;/&gt;&lt;wsp:rsid wsp:val=&quot;007B448A&quot;/&gt;&lt;wsp:rsid wsp:val=&quot;007B44DC&quot;/&gt;&lt;wsp:rsid wsp:val=&quot;007B4543&quot;/&gt;&lt;wsp:rsid wsp:val=&quot;007B4551&quot;/&gt;&lt;wsp:rsid wsp:val=&quot;007B4937&quot;/&gt;&lt;wsp:rsid wsp:val=&quot;007B4E41&quot;/&gt;&lt;wsp:rsid wsp:val=&quot;007B51B7&quot;/&gt;&lt;wsp:rsid wsp:val=&quot;007B53E5&quot;/&gt;&lt;wsp:rsid wsp:val=&quot;007B5A1D&quot;/&gt;&lt;wsp:rsid wsp:val=&quot;007B5A66&quot;/&gt;&lt;wsp:rsid wsp:val=&quot;007B630D&quot;/&gt;&lt;wsp:rsid wsp:val=&quot;007B697F&quot;/&gt;&lt;wsp:rsid wsp:val=&quot;007B6B11&quot;/&gt;&lt;wsp:rsid wsp:val=&quot;007B74C5&quot;/&gt;&lt;wsp:rsid wsp:val=&quot;007B7A2C&quot;/&gt;&lt;wsp:rsid wsp:val=&quot;007B7DE6&quot;/&gt;&lt;wsp:rsid wsp:val=&quot;007C00A7&quot;/&gt;&lt;wsp:rsid wsp:val=&quot;007C0880&quot;/&gt;&lt;wsp:rsid wsp:val=&quot;007C0BD2&quot;/&gt;&lt;wsp:rsid wsp:val=&quot;007C0CF6&quot;/&gt;&lt;wsp:rsid wsp:val=&quot;007C0F3A&quot;/&gt;&lt;wsp:rsid wsp:val=&quot;007C1065&quot;/&gt;&lt;wsp:rsid wsp:val=&quot;007C1537&quot;/&gt;&lt;wsp:rsid wsp:val=&quot;007C1B94&quot;/&gt;&lt;wsp:rsid wsp:val=&quot;007C2808&quot;/&gt;&lt;wsp:rsid wsp:val=&quot;007C2A39&quot;/&gt;&lt;wsp:rsid wsp:val=&quot;007C36F1&quot;/&gt;&lt;wsp:rsid wsp:val=&quot;007C3D88&quot;/&gt;&lt;wsp:rsid wsp:val=&quot;007C3EBA&quot;/&gt;&lt;wsp:rsid wsp:val=&quot;007C3F14&quot;/&gt;&lt;wsp:rsid wsp:val=&quot;007C49D7&quot;/&gt;&lt;wsp:rsid wsp:val=&quot;007C508D&quot;/&gt;&lt;wsp:rsid wsp:val=&quot;007C515A&quot;/&gt;&lt;wsp:rsid wsp:val=&quot;007C52ED&quot;/&gt;&lt;wsp:rsid wsp:val=&quot;007C56CE&quot;/&gt;&lt;wsp:rsid wsp:val=&quot;007C5AB0&quot;/&gt;&lt;wsp:rsid wsp:val=&quot;007C5CE6&quot;/&gt;&lt;wsp:rsid wsp:val=&quot;007C5DB6&quot;/&gt;&lt;wsp:rsid wsp:val=&quot;007C61AC&quot;/&gt;&lt;wsp:rsid wsp:val=&quot;007C61E0&quot;/&gt;&lt;wsp:rsid wsp:val=&quot;007C64BC&quot;/&gt;&lt;wsp:rsid wsp:val=&quot;007C6566&quot;/&gt;&lt;wsp:rsid wsp:val=&quot;007C6939&quot;/&gt;&lt;wsp:rsid wsp:val=&quot;007C6941&quot;/&gt;&lt;wsp:rsid wsp:val=&quot;007C6B25&quot;/&gt;&lt;wsp:rsid wsp:val=&quot;007C6C7F&quot;/&gt;&lt;wsp:rsid wsp:val=&quot;007C6D8A&quot;/&gt;&lt;wsp:rsid wsp:val=&quot;007C6ED4&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0EF&quot;/&gt;&lt;wsp:rsid wsp:val=&quot;007D214A&quot;/&gt;&lt;wsp:rsid wsp:val=&quot;007D265B&quot;/&gt;&lt;wsp:rsid wsp:val=&quot;007D357E&quot;/&gt;&lt;wsp:rsid wsp:val=&quot;007D3889&quot;/&gt;&lt;wsp:rsid wsp:val=&quot;007D39A2&quot;/&gt;&lt;wsp:rsid wsp:val=&quot;007D39D7&quot;/&gt;&lt;wsp:rsid wsp:val=&quot;007D3A84&quot;/&gt;&lt;wsp:rsid wsp:val=&quot;007D4169&quot;/&gt;&lt;wsp:rsid wsp:val=&quot;007D4287&quot;/&gt;&lt;wsp:rsid wsp:val=&quot;007D4E6A&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EB&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3BC&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C54&quot;/&gt;&lt;wsp:rsid wsp:val=&quot;007E2E4B&quot;/&gt;&lt;wsp:rsid wsp:val=&quot;007E3094&quot;/&gt;&lt;wsp:rsid wsp:val=&quot;007E3F68&quot;/&gt;&lt;wsp:rsid wsp:val=&quot;007E469D&quot;/&gt;&lt;wsp:rsid wsp:val=&quot;007E46A3&quot;/&gt;&lt;wsp:rsid wsp:val=&quot;007E486F&quot;/&gt;&lt;wsp:rsid wsp:val=&quot;007E48CD&quot;/&gt;&lt;wsp:rsid wsp:val=&quot;007E48E4&quot;/&gt;&lt;wsp:rsid wsp:val=&quot;007E4C1C&quot;/&gt;&lt;wsp:rsid wsp:val=&quot;007E4D0C&quot;/&gt;&lt;wsp:rsid wsp:val=&quot;007E4F0D&quot;/&gt;&lt;wsp:rsid wsp:val=&quot;007E5252&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3E6&quot;/&gt;&lt;wsp:rsid wsp:val=&quot;007F05E0&quot;/&gt;&lt;wsp:rsid wsp:val=&quot;007F0B77&quot;/&gt;&lt;wsp:rsid wsp:val=&quot;007F0DD3&quot;/&gt;&lt;wsp:rsid wsp:val=&quot;007F0FB3&quot;/&gt;&lt;wsp:rsid wsp:val=&quot;007F11F7&quot;/&gt;&lt;wsp:rsid wsp:val=&quot;007F18C0&quot;/&gt;&lt;wsp:rsid wsp:val=&quot;007F1A4C&quot;/&gt;&lt;wsp:rsid wsp:val=&quot;007F1BD7&quot;/&gt;&lt;wsp:rsid wsp:val=&quot;007F22A5&quot;/&gt;&lt;wsp:rsid wsp:val=&quot;007F23CE&quot;/&gt;&lt;wsp:rsid wsp:val=&quot;007F2771&quot;/&gt;&lt;wsp:rsid wsp:val=&quot;007F2807&quot;/&gt;&lt;wsp:rsid wsp:val=&quot;007F2DBB&quot;/&gt;&lt;wsp:rsid wsp:val=&quot;007F2ED4&quot;/&gt;&lt;wsp:rsid wsp:val=&quot;007F325B&quot;/&gt;&lt;wsp:rsid wsp:val=&quot;007F3FB0&quot;/&gt;&lt;wsp:rsid wsp:val=&quot;007F43A9&quot;/&gt;&lt;wsp:rsid wsp:val=&quot;007F5070&quot;/&gt;&lt;wsp:rsid wsp:val=&quot;007F5608&quot;/&gt;&lt;wsp:rsid wsp:val=&quot;007F5874&quot;/&gt;&lt;wsp:rsid wsp:val=&quot;007F59B1&quot;/&gt;&lt;wsp:rsid wsp:val=&quot;007F5A6C&quot;/&gt;&lt;wsp:rsid wsp:val=&quot;007F5D4A&quot;/&gt;&lt;wsp:rsid wsp:val=&quot;007F6562&quot;/&gt;&lt;wsp:rsid wsp:val=&quot;007F65F2&quot;/&gt;&lt;wsp:rsid wsp:val=&quot;007F664D&quot;/&gt;&lt;wsp:rsid wsp:val=&quot;007F6B1A&quot;/&gt;&lt;wsp:rsid wsp:val=&quot;007F6FFB&quot;/&gt;&lt;wsp:rsid wsp:val=&quot;007F70D6&quot;/&gt;&lt;wsp:rsid wsp:val=&quot;007F75A2&quot;/&gt;&lt;wsp:rsid wsp:val=&quot;007F7864&quot;/&gt;&lt;wsp:rsid wsp:val=&quot;007F795B&quot;/&gt;&lt;wsp:rsid wsp:val=&quot;007F7B6D&quot;/&gt;&lt;wsp:rsid wsp:val=&quot;007F7C2F&quot;/&gt;&lt;wsp:rsid wsp:val=&quot;007F7E76&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8B&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452&quot;/&gt;&lt;wsp:rsid wsp:val=&quot;00804867&quot;/&gt;&lt;wsp:rsid wsp:val=&quot;00804B2F&quot;/&gt;&lt;wsp:rsid wsp:val=&quot;00804C3F&quot;/&gt;&lt;wsp:rsid wsp:val=&quot;00805227&quot;/&gt;&lt;wsp:rsid wsp:val=&quot;00805597&quot;/&gt;&lt;wsp:rsid wsp:val=&quot;00806979&quot;/&gt;&lt;wsp:rsid wsp:val=&quot;0080699F&quot;/&gt;&lt;wsp:rsid wsp:val=&quot;00806ACA&quot;/&gt;&lt;wsp:rsid wsp:val=&quot;00806D29&quot;/&gt;&lt;wsp:rsid wsp:val=&quot;0080732E&quot;/&gt;&lt;wsp:rsid wsp:val=&quot;0080770D&quot;/&gt;&lt;wsp:rsid wsp:val=&quot;00807C71&quot;/&gt;&lt;wsp:rsid wsp:val=&quot;00807D28&quot;/&gt;&lt;wsp:rsid wsp:val=&quot;00807D5E&quot;/&gt;&lt;wsp:rsid wsp:val=&quot;00807E1B&quot;/&gt;&lt;wsp:rsid wsp:val=&quot;0081012C&quot;/&gt;&lt;wsp:rsid wsp:val=&quot;0081017A&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1A0&quot;/&gt;&lt;wsp:rsid wsp:val=&quot;00815469&quot;/&gt;&lt;wsp:rsid wsp:val=&quot;008154B6&quot;/&gt;&lt;wsp:rsid wsp:val=&quot;008155E8&quot;/&gt;&lt;wsp:rsid wsp:val=&quot;00815706&quot;/&gt;&lt;wsp:rsid wsp:val=&quot;00815E33&quot;/&gt;&lt;wsp:rsid wsp:val=&quot;00815E46&quot;/&gt;&lt;wsp:rsid wsp:val=&quot;00815F85&quot;/&gt;&lt;wsp:rsid wsp:val=&quot;00816654&quot;/&gt;&lt;wsp:rsid wsp:val=&quot;00816A25&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86&quot;/&gt;&lt;wsp:rsid wsp:val=&quot;00817C96&quot;/&gt;&lt;wsp:rsid wsp:val=&quot;00817D2A&quot;/&gt;&lt;wsp:rsid wsp:val=&quot;00817F27&quot;/&gt;&lt;wsp:rsid wsp:val=&quot;00820DF1&quot;/&gt;&lt;wsp:rsid wsp:val=&quot;0082172C&quot;/&gt;&lt;wsp:rsid wsp:val=&quot;00821992&quot;/&gt;&lt;wsp:rsid wsp:val=&quot;00821D8A&quot;/&gt;&lt;wsp:rsid wsp:val=&quot;0082241B&quot;/&gt;&lt;wsp:rsid wsp:val=&quot;0082266A&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6204&quot;/&gt;&lt;wsp:rsid wsp:val=&quot;008263FF&quot;/&gt;&lt;wsp:rsid wsp:val=&quot;0082667E&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30DB&quot;/&gt;&lt;wsp:rsid wsp:val=&quot;00833EF5&quot;/&gt;&lt;wsp:rsid wsp:val=&quot;0083417A&quot;/&gt;&lt;wsp:rsid wsp:val=&quot;00834512&quot;/&gt;&lt;wsp:rsid wsp:val=&quot;00834746&quot;/&gt;&lt;wsp:rsid wsp:val=&quot;008349CB&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BDF&quot;/&gt;&lt;wsp:rsid wsp:val=&quot;00836FC2&quot;/&gt;&lt;wsp:rsid wsp:val=&quot;00837034&quot;/&gt;&lt;wsp:rsid wsp:val=&quot;0083768C&quot;/&gt;&lt;wsp:rsid wsp:val=&quot;0083778C&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1AE&quot;/&gt;&lt;wsp:rsid wsp:val=&quot;00847721&quot;/&gt;&lt;wsp:rsid wsp:val=&quot;0084794A&quot;/&gt;&lt;wsp:rsid wsp:val=&quot;00847991&quot;/&gt;&lt;wsp:rsid wsp:val=&quot;00847BA6&quot;/&gt;&lt;wsp:rsid wsp:val=&quot;00847C4E&quot;/&gt;&lt;wsp:rsid wsp:val=&quot;00847F04&quot;/&gt;&lt;wsp:rsid wsp:val=&quot;00850433&quot;/&gt;&lt;wsp:rsid wsp:val=&quot;00850D1D&quot;/&gt;&lt;wsp:rsid wsp:val=&quot;008511F1&quot;/&gt;&lt;wsp:rsid wsp:val=&quot;0085130C&quot;/&gt;&lt;wsp:rsid wsp:val=&quot;00851B22&quot;/&gt;&lt;wsp:rsid wsp:val=&quot;008521C5&quot;/&gt;&lt;wsp:rsid wsp:val=&quot;00852338&quot;/&gt;&lt;wsp:rsid wsp:val=&quot;00852F3B&quot;/&gt;&lt;wsp:rsid wsp:val=&quot;00853132&quot;/&gt;&lt;wsp:rsid wsp:val=&quot;00853AFF&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37E&quot;/&gt;&lt;wsp:rsid wsp:val=&quot;008626B0&quot;/&gt;&lt;wsp:rsid wsp:val=&quot;00862988&quot;/&gt;&lt;wsp:rsid wsp:val=&quot;0086333C&quot;/&gt;&lt;wsp:rsid wsp:val=&quot;00863479&quot;/&gt;&lt;wsp:rsid wsp:val=&quot;00863AA0&quot;/&gt;&lt;wsp:rsid wsp:val=&quot;00863C8A&quot;/&gt;&lt;wsp:rsid wsp:val=&quot;00863E78&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6850&quot;/&gt;&lt;wsp:rsid wsp:val=&quot;00866897&quot;/&gt;&lt;wsp:rsid wsp:val=&quot;00866DFF&quot;/&gt;&lt;wsp:rsid wsp:val=&quot;00867347&quot;/&gt;&lt;wsp:rsid wsp:val=&quot;008674A2&quot;/&gt;&lt;wsp:rsid wsp:val=&quot;00867A2F&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328&quot;/&gt;&lt;wsp:rsid wsp:val=&quot;008734E7&quot;/&gt;&lt;wsp:rsid wsp:val=&quot;0087352A&quot;/&gt;&lt;wsp:rsid wsp:val=&quot;00873AA8&quot;/&gt;&lt;wsp:rsid wsp:val=&quot;00873BF0&quot;/&gt;&lt;wsp:rsid wsp:val=&quot;00874560&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35&quot;/&gt;&lt;wsp:rsid wsp:val=&quot;0088011E&quot;/&gt;&lt;wsp:rsid wsp:val=&quot;00880494&quot;/&gt;&lt;wsp:rsid wsp:val=&quot;008804C9&quot;/&gt;&lt;wsp:rsid wsp:val=&quot;0088052B&quot;/&gt;&lt;wsp:rsid wsp:val=&quot;00880B3D&quot;/&gt;&lt;wsp:rsid wsp:val=&quot;00880CCB&quot;/&gt;&lt;wsp:rsid wsp:val=&quot;00880D84&quot;/&gt;&lt;wsp:rsid wsp:val=&quot;008810DF&quot;/&gt;&lt;wsp:rsid wsp:val=&quot;008810FA&quot;/&gt;&lt;wsp:rsid wsp:val=&quot;00881703&quot;/&gt;&lt;wsp:rsid wsp:val=&quot;00881842&quot;/&gt;&lt;wsp:rsid wsp:val=&quot;00881F28&quot;/&gt;&lt;wsp:rsid wsp:val=&quot;008822B6&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712&quot;/&gt;&lt;wsp:rsid wsp:val=&quot;00885037&quot;/&gt;&lt;wsp:rsid wsp:val=&quot;0088579F&quot;/&gt;&lt;wsp:rsid wsp:val=&quot;0088599D&quot;/&gt;&lt;wsp:rsid wsp:val=&quot;00885D5D&quot;/&gt;&lt;wsp:rsid wsp:val=&quot;00885F46&quot;/&gt;&lt;wsp:rsid wsp:val=&quot;00886116&quot;/&gt;&lt;wsp:rsid wsp:val=&quot;0088651F&quot;/&gt;&lt;wsp:rsid wsp:val=&quot;008870D8&quot;/&gt;&lt;wsp:rsid wsp:val=&quot;00887184&quot;/&gt;&lt;wsp:rsid wsp:val=&quot;008873A5&quot;/&gt;&lt;wsp:rsid wsp:val=&quot;00887771&quot;/&gt;&lt;wsp:rsid wsp:val=&quot;00887F2E&quot;/&gt;&lt;wsp:rsid wsp:val=&quot;0089035C&quot;/&gt;&lt;wsp:rsid wsp:val=&quot;008904DB&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F63&quot;/&gt;&lt;wsp:rsid wsp:val=&quot;00892297&quot;/&gt;&lt;wsp:rsid wsp:val=&quot;008922DC&quot;/&gt;&lt;wsp:rsid wsp:val=&quot;008922DF&quot;/&gt;&lt;wsp:rsid wsp:val=&quot;00892357&quot;/&gt;&lt;wsp:rsid wsp:val=&quot;00892494&quot;/&gt;&lt;wsp:rsid wsp:val=&quot;00893024&quot;/&gt;&lt;wsp:rsid wsp:val=&quot;00893B3B&quot;/&gt;&lt;wsp:rsid wsp:val=&quot;00894304&quot;/&gt;&lt;wsp:rsid wsp:val=&quot;008943E0&quot;/&gt;&lt;wsp:rsid wsp:val=&quot;00894C16&quot;/&gt;&lt;wsp:rsid wsp:val=&quot;00894C3B&quot;/&gt;&lt;wsp:rsid wsp:val=&quot;00894D6C&quot;/&gt;&lt;wsp:rsid wsp:val=&quot;00894FEF&quot;/&gt;&lt;wsp:rsid wsp:val=&quot;00895243&quot;/&gt;&lt;wsp:rsid wsp:val=&quot;008953FF&quot;/&gt;&lt;wsp:rsid wsp:val=&quot;00895A0C&quot;/&gt;&lt;wsp:rsid wsp:val=&quot;0089622F&quot;/&gt;&lt;wsp:rsid wsp:val=&quot;00896A6F&quot;/&gt;&lt;wsp:rsid wsp:val=&quot;00896C7B&quot;/&gt;&lt;wsp:rsid wsp:val=&quot;00896D10&quot;/&gt;&lt;wsp:rsid wsp:val=&quot;00896DF5&quot;/&gt;&lt;wsp:rsid wsp:val=&quot;00896E32&quot;/&gt;&lt;wsp:rsid wsp:val=&quot;00897A26&quot;/&gt;&lt;wsp:rsid wsp:val=&quot;008A0173&quot;/&gt;&lt;wsp:rsid wsp:val=&quot;008A01E5&quot;/&gt;&lt;wsp:rsid wsp:val=&quot;008A0339&quot;/&gt;&lt;wsp:rsid wsp:val=&quot;008A03A0&quot;/&gt;&lt;wsp:rsid wsp:val=&quot;008A0473&quot;/&gt;&lt;wsp:rsid wsp:val=&quot;008A04C7&quot;/&gt;&lt;wsp:rsid wsp:val=&quot;008A111D&quot;/&gt;&lt;wsp:rsid wsp:val=&quot;008A12ED&quot;/&gt;&lt;wsp:rsid wsp:val=&quot;008A15B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23E&quot;/&gt;&lt;wsp:rsid wsp:val=&quot;008A24BD&quot;/&gt;&lt;wsp:rsid wsp:val=&quot;008A2AAE&quot;/&gt;&lt;wsp:rsid wsp:val=&quot;008A2AD3&quot;/&gt;&lt;wsp:rsid wsp:val=&quot;008A2F26&quot;/&gt;&lt;wsp:rsid wsp:val=&quot;008A2F9B&quot;/&gt;&lt;wsp:rsid wsp:val=&quot;008A2FA5&quot;/&gt;&lt;wsp:rsid wsp:val=&quot;008A36DE&quot;/&gt;&lt;wsp:rsid wsp:val=&quot;008A36ED&quot;/&gt;&lt;wsp:rsid wsp:val=&quot;008A3898&quot;/&gt;&lt;wsp:rsid wsp:val=&quot;008A39E0&quot;/&gt;&lt;wsp:rsid wsp:val=&quot;008A42D8&quot;/&gt;&lt;wsp:rsid wsp:val=&quot;008A457F&quot;/&gt;&lt;wsp:rsid wsp:val=&quot;008A45E8&quot;/&gt;&lt;wsp:rsid wsp:val=&quot;008A53C3&quot;/&gt;&lt;wsp:rsid wsp:val=&quot;008A59E9&quot;/&gt;&lt;wsp:rsid wsp:val=&quot;008A5BFE&quot;/&gt;&lt;wsp:rsid wsp:val=&quot;008A5E30&quot;/&gt;&lt;wsp:rsid wsp:val=&quot;008A631F&quot;/&gt;&lt;wsp:rsid wsp:val=&quot;008A668F&quot;/&gt;&lt;wsp:rsid wsp:val=&quot;008A725C&quot;/&gt;&lt;wsp:rsid wsp:val=&quot;008A72A4&quot;/&gt;&lt;wsp:rsid wsp:val=&quot;008A74E8&quot;/&gt;&lt;wsp:rsid wsp:val=&quot;008A74F5&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576&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4B36&quot;/&gt;&lt;wsp:rsid wsp:val=&quot;008B50A1&quot;/&gt;&lt;wsp:rsid wsp:val=&quot;008B5577&quot;/&gt;&lt;wsp:rsid wsp:val=&quot;008B56A4&quot;/&gt;&lt;wsp:rsid wsp:val=&quot;008B60E9&quot;/&gt;&lt;wsp:rsid wsp:val=&quot;008B60ED&quot;/&gt;&lt;wsp:rsid wsp:val=&quot;008B614C&quot;/&gt;&lt;wsp:rsid wsp:val=&quot;008B681C&quot;/&gt;&lt;wsp:rsid wsp:val=&quot;008B6E5C&quot;/&gt;&lt;wsp:rsid wsp:val=&quot;008B739E&quot;/&gt;&lt;wsp:rsid wsp:val=&quot;008B766A&quot;/&gt;&lt;wsp:rsid wsp:val=&quot;008B77DB&quot;/&gt;&lt;wsp:rsid wsp:val=&quot;008B7A0E&quot;/&gt;&lt;wsp:rsid wsp:val=&quot;008B7BD4&quot;/&gt;&lt;wsp:rsid wsp:val=&quot;008B7E5B&quot;/&gt;&lt;wsp:rsid wsp:val=&quot;008C003B&quot;/&gt;&lt;wsp:rsid wsp:val=&quot;008C022D&quot;/&gt;&lt;wsp:rsid wsp:val=&quot;008C0431&quot;/&gt;&lt;wsp:rsid wsp:val=&quot;008C1ABE&quot;/&gt;&lt;wsp:rsid wsp:val=&quot;008C2426&quot;/&gt;&lt;wsp:rsid wsp:val=&quot;008C2453&quot;/&gt;&lt;wsp:rsid wsp:val=&quot;008C24E8&quot;/&gt;&lt;wsp:rsid wsp:val=&quot;008C25FD&quot;/&gt;&lt;wsp:rsid wsp:val=&quot;008C265E&quot;/&gt;&lt;wsp:rsid wsp:val=&quot;008C26B4&quot;/&gt;&lt;wsp:rsid wsp:val=&quot;008C28BA&quot;/&gt;&lt;wsp:rsid wsp:val=&quot;008C3240&quot;/&gt;&lt;wsp:rsid wsp:val=&quot;008C3593&quot;/&gt;&lt;wsp:rsid wsp:val=&quot;008C3957&quot;/&gt;&lt;wsp:rsid wsp:val=&quot;008C3E0A&quot;/&gt;&lt;wsp:rsid wsp:val=&quot;008C4188&quot;/&gt;&lt;wsp:rsid wsp:val=&quot;008C49D5&quot;/&gt;&lt;wsp:rsid wsp:val=&quot;008C4B47&quot;/&gt;&lt;wsp:rsid wsp:val=&quot;008C59D5&quot;/&gt;&lt;wsp:rsid wsp:val=&quot;008C5B10&quot;/&gt;&lt;wsp:rsid wsp:val=&quot;008C6276&quot;/&gt;&lt;wsp:rsid wsp:val=&quot;008C6337&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2C&quot;/&gt;&lt;wsp:rsid wsp:val=&quot;008D02CB&quot;/&gt;&lt;wsp:rsid wsp:val=&quot;008D0459&quot;/&gt;&lt;wsp:rsid wsp:val=&quot;008D05D2&quot;/&gt;&lt;wsp:rsid wsp:val=&quot;008D0ECB&quot;/&gt;&lt;wsp:rsid wsp:val=&quot;008D13DC&quot;/&gt;&lt;wsp:rsid wsp:val=&quot;008D149D&quot;/&gt;&lt;wsp:rsid wsp:val=&quot;008D1509&quot;/&gt;&lt;wsp:rsid wsp:val=&quot;008D1D2C&quot;/&gt;&lt;wsp:rsid wsp:val=&quot;008D1E23&quot;/&gt;&lt;wsp:rsid wsp:val=&quot;008D2461&quot;/&gt;&lt;wsp:rsid wsp:val=&quot;008D2D60&quot;/&gt;&lt;wsp:rsid wsp:val=&quot;008D3208&quot;/&gt;&lt;wsp:rsid wsp:val=&quot;008D382D&quot;/&gt;&lt;wsp:rsid wsp:val=&quot;008D3F21&quot;/&gt;&lt;wsp:rsid wsp:val=&quot;008D40FF&quot;/&gt;&lt;wsp:rsid wsp:val=&quot;008D4277&quot;/&gt;&lt;wsp:rsid wsp:val=&quot;008D42C5&quot;/&gt;&lt;wsp:rsid wsp:val=&quot;008D453F&quot;/&gt;&lt;wsp:rsid wsp:val=&quot;008D508F&quot;/&gt;&lt;wsp:rsid wsp:val=&quot;008D538D&quot;/&gt;&lt;wsp:rsid wsp:val=&quot;008D592F&quot;/&gt;&lt;wsp:rsid wsp:val=&quot;008D59D0&quot;/&gt;&lt;wsp:rsid wsp:val=&quot;008D5F73&quot;/&gt;&lt;wsp:rsid wsp:val=&quot;008D5FCD&quot;/&gt;&lt;wsp:rsid wsp:val=&quot;008D60C9&quot;/&gt;&lt;wsp:rsid wsp:val=&quot;008D6733&quot;/&gt;&lt;wsp:rsid wsp:val=&quot;008D6909&quot;/&gt;&lt;wsp:rsid wsp:val=&quot;008D6D0E&quot;/&gt;&lt;wsp:rsid wsp:val=&quot;008D6F90&quot;/&gt;&lt;wsp:rsid wsp:val=&quot;008D72A4&quot;/&gt;&lt;wsp:rsid wsp:val=&quot;008D72CA&quot;/&gt;&lt;wsp:rsid wsp:val=&quot;008D7378&quot;/&gt;&lt;wsp:rsid wsp:val=&quot;008D7554&quot;/&gt;&lt;wsp:rsid wsp:val=&quot;008D7615&quot;/&gt;&lt;wsp:rsid wsp:val=&quot;008D76A0&quot;/&gt;&lt;wsp:rsid wsp:val=&quot;008D78C3&quot;/&gt;&lt;wsp:rsid wsp:val=&quot;008D7ACD&quot;/&gt;&lt;wsp:rsid wsp:val=&quot;008D7AD2&quot;/&gt;&lt;wsp:rsid wsp:val=&quot;008D7C2A&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40&quot;/&gt;&lt;wsp:rsid wsp:val=&quot;008E2051&quot;/&gt;&lt;wsp:rsid wsp:val=&quot;008E20EC&quot;/&gt;&lt;wsp:rsid wsp:val=&quot;008E2562&quot;/&gt;&lt;wsp:rsid wsp:val=&quot;008E290D&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BA3&quot;/&gt;&lt;wsp:rsid wsp:val=&quot;008E5B5F&quot;/&gt;&lt;wsp:rsid wsp:val=&quot;008E5D5A&quot;/&gt;&lt;wsp:rsid wsp:val=&quot;008E5EED&quot;/&gt;&lt;wsp:rsid wsp:val=&quot;008E60B3&quot;/&gt;&lt;wsp:rsid wsp:val=&quot;008E6333&quot;/&gt;&lt;wsp:rsid wsp:val=&quot;008E6465&quot;/&gt;&lt;wsp:rsid wsp:val=&quot;008E6535&quot;/&gt;&lt;wsp:rsid wsp:val=&quot;008E6658&quot;/&gt;&lt;wsp:rsid wsp:val=&quot;008E6788&quot;/&gt;&lt;wsp:rsid wsp:val=&quot;008E67B7&quot;/&gt;&lt;wsp:rsid wsp:val=&quot;008E6F34&quot;/&gt;&lt;wsp:rsid wsp:val=&quot;008E70B2&quot;/&gt;&lt;wsp:rsid wsp:val=&quot;008E7DB3&quot;/&gt;&lt;wsp:rsid wsp:val=&quot;008E7E01&quot;/&gt;&lt;wsp:rsid wsp:val=&quot;008E7E0A&quot;/&gt;&lt;wsp:rsid wsp:val=&quot;008F01AB&quot;/&gt;&lt;wsp:rsid wsp:val=&quot;008F0460&quot;/&gt;&lt;wsp:rsid wsp:val=&quot;008F0982&quot;/&gt;&lt;wsp:rsid wsp:val=&quot;008F0D27&quot;/&gt;&lt;wsp:rsid wsp:val=&quot;008F14C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9A&quot;/&gt;&lt;wsp:rsid wsp:val=&quot;008F6CD1&quot;/&gt;&lt;wsp:rsid wsp:val=&quot;008F6D52&quot;/&gt;&lt;wsp:rsid wsp:val=&quot;008F7069&quot;/&gt;&lt;wsp:rsid wsp:val=&quot;008F7462&quot;/&gt;&lt;wsp:rsid wsp:val=&quot;008F74EA&quot;/&gt;&lt;wsp:rsid wsp:val=&quot;008F74ED&quot;/&gt;&lt;wsp:rsid wsp:val=&quot;008F7738&quot;/&gt;&lt;wsp:rsid wsp:val=&quot;008F7940&quot;/&gt;&lt;wsp:rsid wsp:val=&quot;008F7BD6&quot;/&gt;&lt;wsp:rsid wsp:val=&quot;008F7CEF&quot;/&gt;&lt;wsp:rsid wsp:val=&quot;009000FD&quot;/&gt;&lt;wsp:rsid wsp:val=&quot;00900307&quot;/&gt;&lt;wsp:rsid wsp:val=&quot;00900983&quot;/&gt;&lt;wsp:rsid wsp:val=&quot;00900D3F&quot;/&gt;&lt;wsp:rsid wsp:val=&quot;00900DDE&quot;/&gt;&lt;wsp:rsid wsp:val=&quot;00900DF1&quot;/&gt;&lt;wsp:rsid wsp:val=&quot;00900EEB&quot;/&gt;&lt;wsp:rsid wsp:val=&quot;009016AE&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47C&quot;/&gt;&lt;wsp:rsid wsp:val=&quot;00903ABF&quot;/&gt;&lt;wsp:rsid wsp:val=&quot;00903C24&quot;/&gt;&lt;wsp:rsid wsp:val=&quot;00903C5A&quot;/&gt;&lt;wsp:rsid wsp:val=&quot;00903F59&quot;/&gt;&lt;wsp:rsid wsp:val=&quot;0090411E&quot;/&gt;&lt;wsp:rsid wsp:val=&quot;00904562&quot;/&gt;&lt;wsp:rsid wsp:val=&quot;009045C7&quot;/&gt;&lt;wsp:rsid wsp:val=&quot;0090480E&quot;/&gt;&lt;wsp:rsid wsp:val=&quot;00904840&quot;/&gt;&lt;wsp:rsid wsp:val=&quot;00904A52&quot;/&gt;&lt;wsp:rsid wsp:val=&quot;00904A62&quot;/&gt;&lt;wsp:rsid wsp:val=&quot;00904B6D&quot;/&gt;&lt;wsp:rsid wsp:val=&quot;00905A06&quot;/&gt;&lt;wsp:rsid wsp:val=&quot;00905A7E&quot;/&gt;&lt;wsp:rsid wsp:val=&quot;00906100&quot;/&gt;&lt;wsp:rsid wsp:val=&quot;009061A5&quot;/&gt;&lt;wsp:rsid wsp:val=&quot;009067B8&quot;/&gt;&lt;wsp:rsid wsp:val=&quot;00906EED&quot;/&gt;&lt;wsp:rsid wsp:val=&quot;00907071&quot;/&gt;&lt;wsp:rsid wsp:val=&quot;0090715C&quot;/&gt;&lt;wsp:rsid wsp:val=&quot;00907829&quot;/&gt;&lt;wsp:rsid wsp:val=&quot;00907A52&quot;/&gt;&lt;wsp:rsid wsp:val=&quot;00910577&quot;/&gt;&lt;wsp:rsid wsp:val=&quot;009108A7&quot;/&gt;&lt;wsp:rsid wsp:val=&quot;00910ED6&quot;/&gt;&lt;wsp:rsid wsp:val=&quot;009114BD&quot;/&gt;&lt;wsp:rsid wsp:val=&quot;00911A07&quot;/&gt;&lt;wsp:rsid wsp:val=&quot;00911CAD&quot;/&gt;&lt;wsp:rsid wsp:val=&quot;00911D05&quot;/&gt;&lt;wsp:rsid wsp:val=&quot;00911E1A&quot;/&gt;&lt;wsp:rsid wsp:val=&quot;009123B9&quot;/&gt;&lt;wsp:rsid wsp:val=&quot;00912531&quot;/&gt;&lt;wsp:rsid wsp:val=&quot;00913598&quot;/&gt;&lt;wsp:rsid wsp:val=&quot;00913649&quot;/&gt;&lt;wsp:rsid wsp:val=&quot;009138F9&quot;/&gt;&lt;wsp:rsid wsp:val=&quot;00913F4C&quot;/&gt;&lt;wsp:rsid wsp:val=&quot;00913F9C&quot;/&gt;&lt;wsp:rsid wsp:val=&quot;0091404B&quot;/&gt;&lt;wsp:rsid wsp:val=&quot;0091423A&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83&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581&quot;/&gt;&lt;wsp:rsid wsp:val=&quot;00925836&quot;/&gt;&lt;wsp:rsid wsp:val=&quot;00925A4B&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27A58&quot;/&gt;&lt;wsp:rsid wsp:val=&quot;00930305&quot;/&gt;&lt;wsp:rsid wsp:val=&quot;0093047C&quot;/&gt;&lt;wsp:rsid wsp:val=&quot;0093063D&quot;/&gt;&lt;wsp:rsid wsp:val=&quot;00931196&quot;/&gt;&lt;wsp:rsid wsp:val=&quot;00931273&quot;/&gt;&lt;wsp:rsid wsp:val=&quot;0093135E&quot;/&gt;&lt;wsp:rsid wsp:val=&quot;0093195D&quot;/&gt;&lt;wsp:rsid wsp:val=&quot;00931B38&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C8D&quot;/&gt;&lt;wsp:rsid wsp:val=&quot;00932E4B&quot;/&gt;&lt;wsp:rsid wsp:val=&quot;0093311E&quot;/&gt;&lt;wsp:rsid wsp:val=&quot;00933C2F&quot;/&gt;&lt;wsp:rsid wsp:val=&quot;00933D61&quot;/&gt;&lt;wsp:rsid wsp:val=&quot;00933DE4&quot;/&gt;&lt;wsp:rsid wsp:val=&quot;009342EB&quot;/&gt;&lt;wsp:rsid wsp:val=&quot;009343DA&quot;/&gt;&lt;wsp:rsid wsp:val=&quot;0093457F&quot;/&gt;&lt;wsp:rsid wsp:val=&quot;0093498D&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6AB9&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5E4&quot;/&gt;&lt;wsp:rsid wsp:val=&quot;00942A63&quot;/&gt;&lt;wsp:rsid wsp:val=&quot;00942BB8&quot;/&gt;&lt;wsp:rsid wsp:val=&quot;00943128&quot;/&gt;&lt;wsp:rsid wsp:val=&quot;0094335F&quot;/&gt;&lt;wsp:rsid wsp:val=&quot;00943D09&quot;/&gt;&lt;wsp:rsid wsp:val=&quot;00943D28&quot;/&gt;&lt;wsp:rsid wsp:val=&quot;009440F3&quot;/&gt;&lt;wsp:rsid wsp:val=&quot;00944202&quot;/&gt;&lt;wsp:rsid wsp:val=&quot;00944335&quot;/&gt;&lt;wsp:rsid wsp:val=&quot;0094465E&quot;/&gt;&lt;wsp:rsid wsp:val=&quot;00944710&quot;/&gt;&lt;wsp:rsid wsp:val=&quot;0094480B&quot;/&gt;&lt;wsp:rsid wsp:val=&quot;00944AF4&quot;/&gt;&lt;wsp:rsid wsp:val=&quot;00944D54&quot;/&gt;&lt;wsp:rsid wsp:val=&quot;00944F7E&quot;/&gt;&lt;wsp:rsid wsp:val=&quot;0094564D&quot;/&gt;&lt;wsp:rsid wsp:val=&quot;00945E49&quot;/&gt;&lt;wsp:rsid wsp:val=&quot;009462D8&quot;/&gt;&lt;wsp:rsid wsp:val=&quot;00946388&quot;/&gt;&lt;wsp:rsid wsp:val=&quot;00946588&quot;/&gt;&lt;wsp:rsid wsp:val=&quot;00946860&quot;/&gt;&lt;wsp:rsid wsp:val=&quot;00946CE5&quot;/&gt;&lt;wsp:rsid wsp:val=&quot;00946F59&quot;/&gt;&lt;wsp:rsid wsp:val=&quot;00947415&quot;/&gt;&lt;wsp:rsid wsp:val=&quot;0094776E&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2D3E&quot;/&gt;&lt;wsp:rsid wsp:val=&quot;009537A7&quot;/&gt;&lt;wsp:rsid wsp:val=&quot;00953B1F&quot;/&gt;&lt;wsp:rsid wsp:val=&quot;009542C9&quot;/&gt;&lt;wsp:rsid wsp:val=&quot;0095466F&quot;/&gt;&lt;wsp:rsid wsp:val=&quot;009548C3&quot;/&gt;&lt;wsp:rsid wsp:val=&quot;0095506D&quot;/&gt;&lt;wsp:rsid wsp:val=&quot;009554E1&quot;/&gt;&lt;wsp:rsid wsp:val=&quot;009555E2&quot;/&gt;&lt;wsp:rsid wsp:val=&quot;0095570A&quot;/&gt;&lt;wsp:rsid wsp:val=&quot;009557DF&quot;/&gt;&lt;wsp:rsid wsp:val=&quot;009558DB&quot;/&gt;&lt;wsp:rsid wsp:val=&quot;00955A2E&quot;/&gt;&lt;wsp:rsid wsp:val=&quot;00956101&quot;/&gt;&lt;wsp:rsid wsp:val=&quot;009563E4&quot;/&gt;&lt;wsp:rsid wsp:val=&quot;00956534&quot;/&gt;&lt;wsp:rsid wsp:val=&quot;0095660B&quot;/&gt;&lt;wsp:rsid wsp:val=&quot;00956769&quot;/&gt;&lt;wsp:rsid wsp:val=&quot;00956B4A&quot;/&gt;&lt;wsp:rsid wsp:val=&quot;00956DE3&quot;/&gt;&lt;wsp:rsid wsp:val=&quot;00957060&quot;/&gt;&lt;wsp:rsid wsp:val=&quot;009571DB&quot;/&gt;&lt;wsp:rsid wsp:val=&quot;009572DC&quot;/&gt;&lt;wsp:rsid wsp:val=&quot;00957487&quot;/&gt;&lt;wsp:rsid wsp:val=&quot;00957656&quot;/&gt;&lt;wsp:rsid wsp:val=&quot;0095776C&quot;/&gt;&lt;wsp:rsid wsp:val=&quot;009577E2&quot;/&gt;&lt;wsp:rsid wsp:val=&quot;00957D9C&quot;/&gt;&lt;wsp:rsid wsp:val=&quot;00960237&quot;/&gt;&lt;wsp:rsid wsp:val=&quot;009603AB&quot;/&gt;&lt;wsp:rsid wsp:val=&quot;009607AF&quot;/&gt;&lt;wsp:rsid wsp:val=&quot;00960A88&quot;/&gt;&lt;wsp:rsid wsp:val=&quot;00960C68&quot;/&gt;&lt;wsp:rsid wsp:val=&quot;00960CB6&quot;/&gt;&lt;wsp:rsid wsp:val=&quot;00960D27&quot;/&gt;&lt;wsp:rsid wsp:val=&quot;00960F10&quot;/&gt;&lt;wsp:rsid wsp:val=&quot;00961023&quot;/&gt;&lt;wsp:rsid wsp:val=&quot;009612F1&quot;/&gt;&lt;wsp:rsid wsp:val=&quot;009613DF&quot;/&gt;&lt;wsp:rsid wsp:val=&quot;009616FA&quot;/&gt;&lt;wsp:rsid wsp:val=&quot;0096183C&quot;/&gt;&lt;wsp:rsid wsp:val=&quot;00961E6D&quot;/&gt;&lt;wsp:rsid wsp:val=&quot;00961F21&quot;/&gt;&lt;wsp:rsid wsp:val=&quot;009621FF&quot;/&gt;&lt;wsp:rsid wsp:val=&quot;00962337&quot;/&gt;&lt;wsp:rsid wsp:val=&quot;0096292B&quot;/&gt;&lt;wsp:rsid wsp:val=&quot;00962E9E&quot;/&gt;&lt;wsp:rsid wsp:val=&quot;0096336E&quot;/&gt;&lt;wsp:rsid wsp:val=&quot;00963519&quot;/&gt;&lt;wsp:rsid wsp:val=&quot;0096392B&quot;/&gt;&lt;wsp:rsid wsp:val=&quot;0096397B&quot;/&gt;&lt;wsp:rsid wsp:val=&quot;00963985&quot;/&gt;&lt;wsp:rsid wsp:val=&quot;00963E3F&quot;/&gt;&lt;wsp:rsid wsp:val=&quot;009640C7&quot;/&gt;&lt;wsp:rsid wsp:val=&quot;0096490E&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5E40&quot;/&gt;&lt;wsp:rsid wsp:val=&quot;0096606A&quot;/&gt;&lt;wsp:rsid wsp:val=&quot;00966462&quot;/&gt;&lt;wsp:rsid wsp:val=&quot;0096671A&quot;/&gt;&lt;wsp:rsid wsp:val=&quot;0096691D&quot;/&gt;&lt;wsp:rsid wsp:val=&quot;00966EC4&quot;/&gt;&lt;wsp:rsid wsp:val=&quot;0096745F&quot;/&gt;&lt;wsp:rsid wsp:val=&quot;0096766C&quot;/&gt;&lt;wsp:rsid wsp:val=&quot;00967851&quot;/&gt;&lt;wsp:rsid wsp:val=&quot;0096791C&quot;/&gt;&lt;wsp:rsid wsp:val=&quot;00967D2D&quot;/&gt;&lt;wsp:rsid wsp:val=&quot;00967F74&quot;/&gt;&lt;wsp:rsid wsp:val=&quot;00970A5B&quot;/&gt;&lt;wsp:rsid wsp:val=&quot;00970F7A&quot;/&gt;&lt;wsp:rsid wsp:val=&quot;00970FE3&quot;/&gt;&lt;wsp:rsid wsp:val=&quot;00971190&quot;/&gt;&lt;wsp:rsid wsp:val=&quot;009713C9&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A&quot;/&gt;&lt;wsp:rsid wsp:val=&quot;00974EBD&quot;/&gt;&lt;wsp:rsid wsp:val=&quot;009750F1&quot;/&gt;&lt;wsp:rsid wsp:val=&quot;009751BA&quot;/&gt;&lt;wsp:rsid wsp:val=&quot;009752A9&quot;/&gt;&lt;wsp:rsid wsp:val=&quot;00975859&quot;/&gt;&lt;wsp:rsid wsp:val=&quot;009760EC&quot;/&gt;&lt;wsp:rsid wsp:val=&quot;00976DD5&quot;/&gt;&lt;wsp:rsid wsp:val=&quot;009771C4&quot;/&gt;&lt;wsp:rsid wsp:val=&quot;009775C2&quot;/&gt;&lt;wsp:rsid wsp:val=&quot;00977852&quot;/&gt;&lt;wsp:rsid wsp:val=&quot;009778AB&quot;/&gt;&lt;wsp:rsid wsp:val=&quot;009803A8&quot;/&gt;&lt;wsp:rsid wsp:val=&quot;00980403&quot;/&gt;&lt;wsp:rsid wsp:val=&quot;009804CB&quot;/&gt;&lt;wsp:rsid wsp:val=&quot;009809DD&quot;/&gt;&lt;wsp:rsid wsp:val=&quot;00980F14&quot;/&gt;&lt;wsp:rsid wsp:val=&quot;0098172B&quot;/&gt;&lt;wsp:rsid wsp:val=&quot;009817F9&quot;/&gt;&lt;wsp:rsid wsp:val=&quot;0098183B&quot;/&gt;&lt;wsp:rsid wsp:val=&quot;009818A6&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D14&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91B&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0920&quot;/&gt;&lt;wsp:rsid wsp:val=&quot;009A0A53&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21F&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92D&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030B&quot;/&gt;&lt;wsp:rsid wsp:val=&quot;009B0664&quot;/&gt;&lt;wsp:rsid wsp:val=&quot;009B0C12&quot;/&gt;&lt;wsp:rsid wsp:val=&quot;009B10C5&quot;/&gt;&lt;wsp:rsid wsp:val=&quot;009B20AD&quot;/&gt;&lt;wsp:rsid wsp:val=&quot;009B25DC&quot;/&gt;&lt;wsp:rsid wsp:val=&quot;009B3221&quot;/&gt;&lt;wsp:rsid wsp:val=&quot;009B33F1&quot;/&gt;&lt;wsp:rsid wsp:val=&quot;009B346F&quot;/&gt;&lt;wsp:rsid wsp:val=&quot;009B3745&quot;/&gt;&lt;wsp:rsid wsp:val=&quot;009B3C79&quot;/&gt;&lt;wsp:rsid wsp:val=&quot;009B4570&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D19&quot;/&gt;&lt;wsp:rsid wsp:val=&quot;009B7833&quot;/&gt;&lt;wsp:rsid wsp:val=&quot;009B7BB7&quot;/&gt;&lt;wsp:rsid wsp:val=&quot;009B7F7E&quot;/&gt;&lt;wsp:rsid wsp:val=&quot;009B7FFA&quot;/&gt;&lt;wsp:rsid wsp:val=&quot;009C00EF&quot;/&gt;&lt;wsp:rsid wsp:val=&quot;009C01D2&quot;/&gt;&lt;wsp:rsid wsp:val=&quot;009C054E&quot;/&gt;&lt;wsp:rsid wsp:val=&quot;009C080A&quot;/&gt;&lt;wsp:rsid wsp:val=&quot;009C098E&quot;/&gt;&lt;wsp:rsid wsp:val=&quot;009C0BC1&quot;/&gt;&lt;wsp:rsid wsp:val=&quot;009C0D57&quot;/&gt;&lt;wsp:rsid wsp:val=&quot;009C0DBE&quot;/&gt;&lt;wsp:rsid wsp:val=&quot;009C1001&quot;/&gt;&lt;wsp:rsid wsp:val=&quot;009C10DF&quot;/&gt;&lt;wsp:rsid wsp:val=&quot;009C159E&quot;/&gt;&lt;wsp:rsid wsp:val=&quot;009C163E&quot;/&gt;&lt;wsp:rsid wsp:val=&quot;009C1A15&quot;/&gt;&lt;wsp:rsid wsp:val=&quot;009C1A35&quot;/&gt;&lt;wsp:rsid wsp:val=&quot;009C1D4B&quot;/&gt;&lt;wsp:rsid wsp:val=&quot;009C1E0C&quot;/&gt;&lt;wsp:rsid wsp:val=&quot;009C26FB&quot;/&gt;&lt;wsp:rsid wsp:val=&quot;009C281C&quot;/&gt;&lt;wsp:rsid wsp:val=&quot;009C3B33&quot;/&gt;&lt;wsp:rsid wsp:val=&quot;009C3D88&quot;/&gt;&lt;wsp:rsid wsp:val=&quot;009C43C5&quot;/&gt;&lt;wsp:rsid wsp:val=&quot;009C45A3&quot;/&gt;&lt;wsp:rsid wsp:val=&quot;009C4838&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F47&quot;/&gt;&lt;wsp:rsid wsp:val=&quot;009C7FEB&quot;/&gt;&lt;wsp:rsid wsp:val=&quot;009D0361&quot;/&gt;&lt;wsp:rsid wsp:val=&quot;009D0720&quot;/&gt;&lt;wsp:rsid wsp:val=&quot;009D079F&quot;/&gt;&lt;wsp:rsid wsp:val=&quot;009D0897&quot;/&gt;&lt;wsp:rsid wsp:val=&quot;009D09A8&quot;/&gt;&lt;wsp:rsid wsp:val=&quot;009D1AC0&quot;/&gt;&lt;wsp:rsid wsp:val=&quot;009D1B37&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65E&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0AD1&quot;/&gt;&lt;wsp:rsid wsp:val=&quot;009E0CA7&quot;/&gt;&lt;wsp:rsid wsp:val=&quot;009E11A9&quot;/&gt;&lt;wsp:rsid wsp:val=&quot;009E176B&quot;/&gt;&lt;wsp:rsid wsp:val=&quot;009E1957&quot;/&gt;&lt;wsp:rsid wsp:val=&quot;009E1D4A&quot;/&gt;&lt;wsp:rsid wsp:val=&quot;009E1E13&quot;/&gt;&lt;wsp:rsid wsp:val=&quot;009E1F70&quot;/&gt;&lt;wsp:rsid wsp:val=&quot;009E1FFC&quot;/&gt;&lt;wsp:rsid wsp:val=&quot;009E2345&quot;/&gt;&lt;wsp:rsid wsp:val=&quot;009E2787&quot;/&gt;&lt;wsp:rsid wsp:val=&quot;009E2F97&quot;/&gt;&lt;wsp:rsid wsp:val=&quot;009E3235&quot;/&gt;&lt;wsp:rsid wsp:val=&quot;009E36B2&quot;/&gt;&lt;wsp:rsid wsp:val=&quot;009E3790&quot;/&gt;&lt;wsp:rsid wsp:val=&quot;009E3FBD&quot;/&gt;&lt;wsp:rsid wsp:val=&quot;009E457F&quot;/&gt;&lt;wsp:rsid wsp:val=&quot;009E5039&quot;/&gt;&lt;wsp:rsid wsp:val=&quot;009E532F&quot;/&gt;&lt;wsp:rsid wsp:val=&quot;009E53AA&quot;/&gt;&lt;wsp:rsid wsp:val=&quot;009E53D6&quot;/&gt;&lt;wsp:rsid wsp:val=&quot;009E55D6&quot;/&gt;&lt;wsp:rsid wsp:val=&quot;009E5656&quot;/&gt;&lt;wsp:rsid wsp:val=&quot;009E5AB4&quot;/&gt;&lt;wsp:rsid wsp:val=&quot;009E5CEB&quot;/&gt;&lt;wsp:rsid wsp:val=&quot;009E605E&quot;/&gt;&lt;wsp:rsid wsp:val=&quot;009E641D&quot;/&gt;&lt;wsp:rsid wsp:val=&quot;009E64BF&quot;/&gt;&lt;wsp:rsid wsp:val=&quot;009E653E&quot;/&gt;&lt;wsp:rsid wsp:val=&quot;009E6F6E&quot;/&gt;&lt;wsp:rsid wsp:val=&quot;009E7246&quot;/&gt;&lt;wsp:rsid wsp:val=&quot;009E73DA&quot;/&gt;&lt;wsp:rsid wsp:val=&quot;009E7677&quot;/&gt;&lt;wsp:rsid wsp:val=&quot;009E792D&quot;/&gt;&lt;wsp:rsid wsp:val=&quot;009E798E&quot;/&gt;&lt;wsp:rsid wsp:val=&quot;009F06F6&quot;/&gt;&lt;wsp:rsid wsp:val=&quot;009F0C38&quot;/&gt;&lt;wsp:rsid wsp:val=&quot;009F0CD1&quot;/&gt;&lt;wsp:rsid wsp:val=&quot;009F0F85&quot;/&gt;&lt;wsp:rsid wsp:val=&quot;009F1033&quot;/&gt;&lt;wsp:rsid wsp:val=&quot;009F187B&quot;/&gt;&lt;wsp:rsid wsp:val=&quot;009F1933&quot;/&gt;&lt;wsp:rsid wsp:val=&quot;009F2E7E&quot;/&gt;&lt;wsp:rsid wsp:val=&quot;009F310A&quot;/&gt;&lt;wsp:rsid wsp:val=&quot;009F3582&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956&quot;/&gt;&lt;wsp:rsid wsp:val=&quot;009F4D43&quot;/&gt;&lt;wsp:rsid wsp:val=&quot;009F4F05&quot;/&gt;&lt;wsp:rsid wsp:val=&quot;009F5606&quot;/&gt;&lt;wsp:rsid wsp:val=&quot;009F5CA4&quot;/&gt;&lt;wsp:rsid wsp:val=&quot;009F5DE0&quot;/&gt;&lt;wsp:rsid wsp:val=&quot;009F6410&quot;/&gt;&lt;wsp:rsid wsp:val=&quot;009F6457&quot;/&gt;&lt;wsp:rsid wsp:val=&quot;009F6627&quot;/&gt;&lt;wsp:rsid wsp:val=&quot;009F669B&quot;/&gt;&lt;wsp:rsid wsp:val=&quot;009F66DF&quot;/&gt;&lt;wsp:rsid wsp:val=&quot;009F6DF5&quot;/&gt;&lt;wsp:rsid wsp:val=&quot;009F7105&quot;/&gt;&lt;wsp:rsid wsp:val=&quot;009F7169&quot;/&gt;&lt;wsp:rsid wsp:val=&quot;009F76CB&quot;/&gt;&lt;wsp:rsid wsp:val=&quot;009F7883&quot;/&gt;&lt;wsp:rsid wsp:val=&quot;009F7E6D&quot;/&gt;&lt;wsp:rsid wsp:val=&quot;00A00519&quot;/&gt;&lt;wsp:rsid wsp:val=&quot;00A0056A&quot;/&gt;&lt;wsp:rsid wsp:val=&quot;00A00892&quot;/&gt;&lt;wsp:rsid wsp:val=&quot;00A00E09&quot;/&gt;&lt;wsp:rsid wsp:val=&quot;00A01006&quot;/&gt;&lt;wsp:rsid wsp:val=&quot;00A011C6&quot;/&gt;&lt;wsp:rsid wsp:val=&quot;00A0267E&quot;/&gt;&lt;wsp:rsid wsp:val=&quot;00A02A7C&quot;/&gt;&lt;wsp:rsid wsp:val=&quot;00A02B26&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4D0C&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80A&quot;/&gt;&lt;wsp:rsid wsp:val=&quot;00A07B16&quot;/&gt;&lt;wsp:rsid wsp:val=&quot;00A07D0F&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BB&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0CE&quot;/&gt;&lt;wsp:rsid wsp:val=&quot;00A145D0&quot;/&gt;&lt;wsp:rsid wsp:val=&quot;00A14743&quot;/&gt;&lt;wsp:rsid wsp:val=&quot;00A14917&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700&quot;/&gt;&lt;wsp:rsid wsp:val=&quot;00A16A02&quot;/&gt;&lt;wsp:rsid wsp:val=&quot;00A171E3&quot;/&gt;&lt;wsp:rsid wsp:val=&quot;00A17345&quot;/&gt;&lt;wsp:rsid wsp:val=&quot;00A1789B&quot;/&gt;&lt;wsp:rsid wsp:val=&quot;00A178A4&quot;/&gt;&lt;wsp:rsid wsp:val=&quot;00A20253&quot;/&gt;&lt;wsp:rsid wsp:val=&quot;00A2049C&quot;/&gt;&lt;wsp:rsid wsp:val=&quot;00A205BF&quot;/&gt;&lt;wsp:rsid wsp:val=&quot;00A2081F&quot;/&gt;&lt;wsp:rsid wsp:val=&quot;00A20B11&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8E5&quot;/&gt;&lt;wsp:rsid wsp:val=&quot;00A25A28&quot;/&gt;&lt;wsp:rsid wsp:val=&quot;00A25F8A&quot;/&gt;&lt;wsp:rsid wsp:val=&quot;00A261E4&quot;/&gt;&lt;wsp:rsid wsp:val=&quot;00A26883&quot;/&gt;&lt;wsp:rsid wsp:val=&quot;00A26CF7&quot;/&gt;&lt;wsp:rsid wsp:val=&quot;00A26D60&quot;/&gt;&lt;wsp:rsid wsp:val=&quot;00A26EE0&quot;/&gt;&lt;wsp:rsid wsp:val=&quot;00A26EE3&quot;/&gt;&lt;wsp:rsid wsp:val=&quot;00A27263&quot;/&gt;&lt;wsp:rsid wsp:val=&quot;00A2735E&quot;/&gt;&lt;wsp:rsid wsp:val=&quot;00A3072C&quot;/&gt;&lt;wsp:rsid wsp:val=&quot;00A3097E&quot;/&gt;&lt;wsp:rsid wsp:val=&quot;00A30BAE&quot;/&gt;&lt;wsp:rsid wsp:val=&quot;00A313D0&quot;/&gt;&lt;wsp:rsid wsp:val=&quot;00A314A9&quot;/&gt;&lt;wsp:rsid wsp:val=&quot;00A31591&quot;/&gt;&lt;wsp:rsid wsp:val=&quot;00A31629&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2E42&quot;/&gt;&lt;wsp:rsid wsp:val=&quot;00A33271&quot;/&gt;&lt;wsp:rsid wsp:val=&quot;00A336B5&quot;/&gt;&lt;wsp:rsid wsp:val=&quot;00A33C3D&quot;/&gt;&lt;wsp:rsid wsp:val=&quot;00A33C9E&quot;/&gt;&lt;wsp:rsid wsp:val=&quot;00A34A25&quot;/&gt;&lt;wsp:rsid wsp:val=&quot;00A34FD0&quot;/&gt;&lt;wsp:rsid wsp:val=&quot;00A35492&quot;/&gt;&lt;wsp:rsid wsp:val=&quot;00A35735&quot;/&gt;&lt;wsp:rsid wsp:val=&quot;00A35A0B&quot;/&gt;&lt;wsp:rsid wsp:val=&quot;00A362CB&quot;/&gt;&lt;wsp:rsid wsp:val=&quot;00A36694&quot;/&gt;&lt;wsp:rsid wsp:val=&quot;00A36D4B&quot;/&gt;&lt;wsp:rsid wsp:val=&quot;00A36DC8&quot;/&gt;&lt;wsp:rsid wsp:val=&quot;00A370C7&quot;/&gt;&lt;wsp:rsid wsp:val=&quot;00A3747D&quot;/&gt;&lt;wsp:rsid wsp:val=&quot;00A37A59&quot;/&gt;&lt;wsp:rsid wsp:val=&quot;00A37F77&quot;/&gt;&lt;wsp:rsid wsp:val=&quot;00A40296&quot;/&gt;&lt;wsp:rsid wsp:val=&quot;00A402A6&quot;/&gt;&lt;wsp:rsid wsp:val=&quot;00A40531&quot;/&gt;&lt;wsp:rsid wsp:val=&quot;00A40889&quot;/&gt;&lt;wsp:rsid wsp:val=&quot;00A41009&quot;/&gt;&lt;wsp:rsid wsp:val=&quot;00A41179&quot;/&gt;&lt;wsp:rsid wsp:val=&quot;00A41772&quot;/&gt;&lt;wsp:rsid wsp:val=&quot;00A42461&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907&quot;/&gt;&lt;wsp:rsid wsp:val=&quot;00A43A09&quot;/&gt;&lt;wsp:rsid wsp:val=&quot;00A43A47&quot;/&gt;&lt;wsp:rsid wsp:val=&quot;00A43C2C&quot;/&gt;&lt;wsp:rsid wsp:val=&quot;00A43CF0&quot;/&gt;&lt;wsp:rsid wsp:val=&quot;00A44882&quot;/&gt;&lt;wsp:rsid wsp:val=&quot;00A44AA5&quot;/&gt;&lt;wsp:rsid wsp:val=&quot;00A44AA6&quot;/&gt;&lt;wsp:rsid wsp:val=&quot;00A44B72&quot;/&gt;&lt;wsp:rsid wsp:val=&quot;00A44E28&quot;/&gt;&lt;wsp:rsid wsp:val=&quot;00A45381&quot;/&gt;&lt;wsp:rsid wsp:val=&quot;00A4570E&quot;/&gt;&lt;wsp:rsid wsp:val=&quot;00A4579A&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ACF&quot;/&gt;&lt;wsp:rsid wsp:val=&quot;00A47B4B&quot;/&gt;&lt;wsp:rsid wsp:val=&quot;00A47BED&quot;/&gt;&lt;wsp:rsid wsp:val=&quot;00A47D9D&quot;/&gt;&lt;wsp:rsid wsp:val=&quot;00A5022A&quot;/&gt;&lt;wsp:rsid wsp:val=&quot;00A5044D&quot;/&gt;&lt;wsp:rsid wsp:val=&quot;00A506CE&quot;/&gt;&lt;wsp:rsid wsp:val=&quot;00A50B00&quot;/&gt;&lt;wsp:rsid wsp:val=&quot;00A50D17&quot;/&gt;&lt;wsp:rsid wsp:val=&quot;00A511FB&quot;/&gt;&lt;wsp:rsid wsp:val=&quot;00A514EB&quot;/&gt;&lt;wsp:rsid wsp:val=&quot;00A521E0&quot;/&gt;&lt;wsp:rsid wsp:val=&quot;00A52700&quot;/&gt;&lt;wsp:rsid wsp:val=&quot;00A52B0A&quot;/&gt;&lt;wsp:rsid wsp:val=&quot;00A52D1E&quot;/&gt;&lt;wsp:rsid wsp:val=&quot;00A53808&quot;/&gt;&lt;wsp:rsid wsp:val=&quot;00A53831&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89D&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649&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BD5&quot;/&gt;&lt;wsp:rsid wsp:val=&quot;00A620AA&quot;/&gt;&lt;wsp:rsid wsp:val=&quot;00A6252C&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828&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70A35&quot;/&gt;&lt;wsp:rsid wsp:val=&quot;00A7141F&quot;/&gt;&lt;wsp:rsid wsp:val=&quot;00A71CAA&quot;/&gt;&lt;wsp:rsid wsp:val=&quot;00A71CDC&quot;/&gt;&lt;wsp:rsid wsp:val=&quot;00A71D6B&quot;/&gt;&lt;wsp:rsid wsp:val=&quot;00A723F7&quot;/&gt;&lt;wsp:rsid wsp:val=&quot;00A734AF&quot;/&gt;&lt;wsp:rsid wsp:val=&quot;00A73873&quot;/&gt;&lt;wsp:rsid wsp:val=&quot;00A73D8D&quot;/&gt;&lt;wsp:rsid wsp:val=&quot;00A7449E&quot;/&gt;&lt;wsp:rsid wsp:val=&quot;00A744A2&quot;/&gt;&lt;wsp:rsid wsp:val=&quot;00A745D9&quot;/&gt;&lt;wsp:rsid wsp:val=&quot;00A74C89&quot;/&gt;&lt;wsp:rsid wsp:val=&quot;00A74E04&quot;/&gt;&lt;wsp:rsid wsp:val=&quot;00A74F6C&quot;/&gt;&lt;wsp:rsid wsp:val=&quot;00A75021&quot;/&gt;&lt;wsp:rsid wsp:val=&quot;00A7518C&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2E&quot;/&gt;&lt;wsp:rsid wsp:val=&quot;00A770A5&quot;/&gt;&lt;wsp:rsid wsp:val=&quot;00A7735F&quot;/&gt;&lt;wsp:rsid wsp:val=&quot;00A77594&quot;/&gt;&lt;wsp:rsid wsp:val=&quot;00A77960&quot;/&gt;&lt;wsp:rsid wsp:val=&quot;00A77C0E&quot;/&gt;&lt;wsp:rsid wsp:val=&quot;00A8029A&quot;/&gt;&lt;wsp:rsid wsp:val=&quot;00A806D6&quot;/&gt;&lt;wsp:rsid wsp:val=&quot;00A80915&quot;/&gt;&lt;wsp:rsid wsp:val=&quot;00A80E52&quot;/&gt;&lt;wsp:rsid wsp:val=&quot;00A8115F&quot;/&gt;&lt;wsp:rsid wsp:val=&quot;00A81281&quot;/&gt;&lt;wsp:rsid wsp:val=&quot;00A8135C&quot;/&gt;&lt;wsp:rsid wsp:val=&quot;00A81633&quot;/&gt;&lt;wsp:rsid wsp:val=&quot;00A8172F&quot;/&gt;&lt;wsp:rsid wsp:val=&quot;00A8221B&quot;/&gt;&lt;wsp:rsid wsp:val=&quot;00A82665&quot;/&gt;&lt;wsp:rsid wsp:val=&quot;00A826CD&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890&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EEB&quot;/&gt;&lt;wsp:rsid wsp:val=&quot;00A86FEF&quot;/&gt;&lt;wsp:rsid wsp:val=&quot;00A87482&quot;/&gt;&lt;wsp:rsid wsp:val=&quot;00A87C98&quot;/&gt;&lt;wsp:rsid wsp:val=&quot;00A9018C&quot;/&gt;&lt;wsp:rsid wsp:val=&quot;00A90218&quot;/&gt;&lt;wsp:rsid wsp:val=&quot;00A905F1&quot;/&gt;&lt;wsp:rsid wsp:val=&quot;00A90BC8&quot;/&gt;&lt;wsp:rsid wsp:val=&quot;00A90E27&quot;/&gt;&lt;wsp:rsid wsp:val=&quot;00A91218&quot;/&gt;&lt;wsp:rsid wsp:val=&quot;00A912BE&quot;/&gt;&lt;wsp:rsid wsp:val=&quot;00A91469&quot;/&gt;&lt;wsp:rsid wsp:val=&quot;00A9164F&quot;/&gt;&lt;wsp:rsid wsp:val=&quot;00A917CC&quot;/&gt;&lt;wsp:rsid wsp:val=&quot;00A91933&quot;/&gt;&lt;wsp:rsid wsp:val=&quot;00A91B1D&quot;/&gt;&lt;wsp:rsid wsp:val=&quot;00A91F3E&quot;/&gt;&lt;wsp:rsid wsp:val=&quot;00A92245&quot;/&gt;&lt;wsp:rsid wsp:val=&quot;00A9266D&quot;/&gt;&lt;wsp:rsid wsp:val=&quot;00A92AD8&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CD4&quot;/&gt;&lt;wsp:rsid wsp:val=&quot;00A95DBB&quot;/&gt;&lt;wsp:rsid wsp:val=&quot;00A96058&quot;/&gt;&lt;wsp:rsid wsp:val=&quot;00A96801&quot;/&gt;&lt;wsp:rsid wsp:val=&quot;00A9692B&quot;/&gt;&lt;wsp:rsid wsp:val=&quot;00A96D7E&quot;/&gt;&lt;wsp:rsid wsp:val=&quot;00A9727C&quot;/&gt;&lt;wsp:rsid wsp:val=&quot;00A9746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80D&quot;/&gt;&lt;wsp:rsid wsp:val=&quot;00AA4B1B&quot;/&gt;&lt;wsp:rsid wsp:val=&quot;00AA4E54&quot;/&gt;&lt;wsp:rsid wsp:val=&quot;00AA523D&quot;/&gt;&lt;wsp:rsid wsp:val=&quot;00AA5584&quot;/&gt;&lt;wsp:rsid wsp:val=&quot;00AA5BD3&quot;/&gt;&lt;wsp:rsid wsp:val=&quot;00AA6026&quot;/&gt;&lt;wsp:rsid wsp:val=&quot;00AA6206&quot;/&gt;&lt;wsp:rsid wsp:val=&quot;00AA630A&quot;/&gt;&lt;wsp:rsid wsp:val=&quot;00AA69EF&quot;/&gt;&lt;wsp:rsid wsp:val=&quot;00AA6B64&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0EE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C9A&quot;/&gt;&lt;wsp:rsid wsp:val=&quot;00AB3D94&quot;/&gt;&lt;wsp:rsid wsp:val=&quot;00AB3E16&quot;/&gt;&lt;wsp:rsid wsp:val=&quot;00AB3E3E&quot;/&gt;&lt;wsp:rsid wsp:val=&quot;00AB3F13&quot;/&gt;&lt;wsp:rsid wsp:val=&quot;00AB3F37&quot;/&gt;&lt;wsp:rsid wsp:val=&quot;00AB3F49&quot;/&gt;&lt;wsp:rsid wsp:val=&quot;00AB3FF4&quot;/&gt;&lt;wsp:rsid wsp:val=&quot;00AB4157&quot;/&gt;&lt;wsp:rsid wsp:val=&quot;00AB42FF&quot;/&gt;&lt;wsp:rsid wsp:val=&quot;00AB513E&quot;/&gt;&lt;wsp:rsid wsp:val=&quot;00AB53BA&quot;/&gt;&lt;wsp:rsid wsp:val=&quot;00AB57AD&quot;/&gt;&lt;wsp:rsid wsp:val=&quot;00AB583A&quot;/&gt;&lt;wsp:rsid wsp:val=&quot;00AB642C&quot;/&gt;&lt;wsp:rsid wsp:val=&quot;00AB6D53&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DBB&quot;/&gt;&lt;wsp:rsid wsp:val=&quot;00AC1191&quot;/&gt;&lt;wsp:rsid wsp:val=&quot;00AC1281&quot;/&gt;&lt;wsp:rsid wsp:val=&quot;00AC2AEF&quot;/&gt;&lt;wsp:rsid wsp:val=&quot;00AC2D39&quot;/&gt;&lt;wsp:rsid wsp:val=&quot;00AC2D4E&quot;/&gt;&lt;wsp:rsid wsp:val=&quot;00AC3084&quot;/&gt;&lt;wsp:rsid wsp:val=&quot;00AC3431&quot;/&gt;&lt;wsp:rsid wsp:val=&quot;00AC38DE&quot;/&gt;&lt;wsp:rsid wsp:val=&quot;00AC38E9&quot;/&gt;&lt;wsp:rsid wsp:val=&quot;00AC407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5CF&quot;/&gt;&lt;wsp:rsid wsp:val=&quot;00AC690A&quot;/&gt;&lt;wsp:rsid wsp:val=&quot;00AC6D0A&quot;/&gt;&lt;wsp:rsid wsp:val=&quot;00AC7885&quot;/&gt;&lt;wsp:rsid wsp:val=&quot;00AD0EAA&quot;/&gt;&lt;wsp:rsid wsp:val=&quot;00AD12BD&quot;/&gt;&lt;wsp:rsid wsp:val=&quot;00AD158D&quot;/&gt;&lt;wsp:rsid wsp:val=&quot;00AD1618&quot;/&gt;&lt;wsp:rsid wsp:val=&quot;00AD163D&quot;/&gt;&lt;wsp:rsid wsp:val=&quot;00AD174D&quot;/&gt;&lt;wsp:rsid wsp:val=&quot;00AD1CB3&quot;/&gt;&lt;wsp:rsid wsp:val=&quot;00AD1DFE&quot;/&gt;&lt;wsp:rsid wsp:val=&quot;00AD1F06&quot;/&gt;&lt;wsp:rsid wsp:val=&quot;00AD2695&quot;/&gt;&lt;wsp:rsid wsp:val=&quot;00AD26A0&quot;/&gt;&lt;wsp:rsid wsp:val=&quot;00AD27FC&quot;/&gt;&lt;wsp:rsid wsp:val=&quot;00AD284F&quot;/&gt;&lt;wsp:rsid wsp:val=&quot;00AD28FD&quot;/&gt;&lt;wsp:rsid wsp:val=&quot;00AD2A26&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490A&quot;/&gt;&lt;wsp:rsid wsp:val=&quot;00AD4B36&quot;/&gt;&lt;wsp:rsid wsp:val=&quot;00AD514B&quot;/&gt;&lt;wsp:rsid wsp:val=&quot;00AD5542&quot;/&gt;&lt;wsp:rsid wsp:val=&quot;00AD5930&quot;/&gt;&lt;wsp:rsid wsp:val=&quot;00AD5AEC&quot;/&gt;&lt;wsp:rsid wsp:val=&quot;00AD5F5A&quot;/&gt;&lt;wsp:rsid wsp:val=&quot;00AD6C7F&quot;/&gt;&lt;wsp:rsid wsp:val=&quot;00AD6F59&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4AB&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053&quot;/&gt;&lt;wsp:rsid wsp:val=&quot;00AE552C&quot;/&gt;&lt;wsp:rsid wsp:val=&quot;00AE567B&quot;/&gt;&lt;wsp:rsid wsp:val=&quot;00AE5749&quot;/&gt;&lt;wsp:rsid wsp:val=&quot;00AE5BD5&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1199&quot;/&gt;&lt;wsp:rsid wsp:val=&quot;00AF13DC&quot;/&gt;&lt;wsp:rsid wsp:val=&quot;00AF1414&quot;/&gt;&lt;wsp:rsid wsp:val=&quot;00AF1726&quot;/&gt;&lt;wsp:rsid wsp:val=&quot;00AF28B0&quot;/&gt;&lt;wsp:rsid wsp:val=&quot;00AF2D55&quot;/&gt;&lt;wsp:rsid wsp:val=&quot;00AF2DED&quot;/&gt;&lt;wsp:rsid wsp:val=&quot;00AF377C&quot;/&gt;&lt;wsp:rsid wsp:val=&quot;00AF3B25&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70E&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2B9&quot;/&gt;&lt;wsp:rsid wsp:val=&quot;00B064EE&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1BF&quot;/&gt;&lt;wsp:rsid wsp:val=&quot;00B114C4&quot;/&gt;&lt;wsp:rsid wsp:val=&quot;00B115A9&quot;/&gt;&lt;wsp:rsid wsp:val=&quot;00B11882&quot;/&gt;&lt;wsp:rsid wsp:val=&quot;00B11E29&quot;/&gt;&lt;wsp:rsid wsp:val=&quot;00B1269B&quot;/&gt;&lt;wsp:rsid wsp:val=&quot;00B12E8C&quot;/&gt;&lt;wsp:rsid wsp:val=&quot;00B12F78&quot;/&gt;&lt;wsp:rsid wsp:val=&quot;00B13282&quot;/&gt;&lt;wsp:rsid wsp:val=&quot;00B137BE&quot;/&gt;&lt;wsp:rsid wsp:val=&quot;00B137D3&quot;/&gt;&lt;wsp:rsid wsp:val=&quot;00B13823&quot;/&gt;&lt;wsp:rsid wsp:val=&quot;00B1388A&quot;/&gt;&lt;wsp:rsid wsp:val=&quot;00B13BA9&quot;/&gt;&lt;wsp:rsid wsp:val=&quot;00B13F1F&quot;/&gt;&lt;wsp:rsid wsp:val=&quot;00B1426D&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8E5&quot;/&gt;&lt;wsp:rsid wsp:val=&quot;00B16B5F&quot;/&gt;&lt;wsp:rsid wsp:val=&quot;00B16E3A&quot;/&gt;&lt;wsp:rsid wsp:val=&quot;00B16F43&quot;/&gt;&lt;wsp:rsid wsp:val=&quot;00B1736C&quot;/&gt;&lt;wsp:rsid wsp:val=&quot;00B1743B&quot;/&gt;&lt;wsp:rsid wsp:val=&quot;00B17744&quot;/&gt;&lt;wsp:rsid wsp:val=&quot;00B17853&quot;/&gt;&lt;wsp:rsid wsp:val=&quot;00B20057&quot;/&gt;&lt;wsp:rsid wsp:val=&quot;00B20075&quot;/&gt;&lt;wsp:rsid wsp:val=&quot;00B2043A&quot;/&gt;&lt;wsp:rsid wsp:val=&quot;00B206FB&quot;/&gt;&lt;wsp:rsid wsp:val=&quot;00B20A9B&quot;/&gt;&lt;wsp:rsid wsp:val=&quot;00B20E2B&quot;/&gt;&lt;wsp:rsid wsp:val=&quot;00B21016&quot;/&gt;&lt;wsp:rsid wsp:val=&quot;00B215F9&quot;/&gt;&lt;wsp:rsid wsp:val=&quot;00B21C01&quot;/&gt;&lt;wsp:rsid wsp:val=&quot;00B21C8F&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48B&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6CBA&quot;/&gt;&lt;wsp:rsid wsp:val=&quot;00B2757B&quot;/&gt;&lt;wsp:rsid wsp:val=&quot;00B27D54&quot;/&gt;&lt;wsp:rsid wsp:val=&quot;00B302DB&quot;/&gt;&lt;wsp:rsid wsp:val=&quot;00B30558&quot;/&gt;&lt;wsp:rsid wsp:val=&quot;00B305C0&quot;/&gt;&lt;wsp:rsid wsp:val=&quot;00B30992&quot;/&gt;&lt;wsp:rsid wsp:val=&quot;00B30D8A&quot;/&gt;&lt;wsp:rsid wsp:val=&quot;00B316C8&quot;/&gt;&lt;wsp:rsid wsp:val=&quot;00B31A26&quot;/&gt;&lt;wsp:rsid wsp:val=&quot;00B31E5F&quot;/&gt;&lt;wsp:rsid wsp:val=&quot;00B32607&quot;/&gt;&lt;wsp:rsid wsp:val=&quot;00B326BE&quot;/&gt;&lt;wsp:rsid wsp:val=&quot;00B32821&quot;/&gt;&lt;wsp:rsid wsp:val=&quot;00B329E2&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620&quot;/&gt;&lt;wsp:rsid wsp:val=&quot;00B35643&quot;/&gt;&lt;wsp:rsid wsp:val=&quot;00B35CB3&quot;/&gt;&lt;wsp:rsid wsp:val=&quot;00B35F8E&quot;/&gt;&lt;wsp:rsid wsp:val=&quot;00B36E04&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1EDA&quot;/&gt;&lt;wsp:rsid wsp:val=&quot;00B427E4&quot;/&gt;&lt;wsp:rsid wsp:val=&quot;00B42879&quot;/&gt;&lt;wsp:rsid wsp:val=&quot;00B42B9A&quot;/&gt;&lt;wsp:rsid wsp:val=&quot;00B42F07&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89B&quot;/&gt;&lt;wsp:rsid wsp:val=&quot;00B45A61&quot;/&gt;&lt;wsp:rsid wsp:val=&quot;00B460AA&quot;/&gt;&lt;wsp:rsid wsp:val=&quot;00B462D6&quot;/&gt;&lt;wsp:rsid wsp:val=&quot;00B46825&quot;/&gt;&lt;wsp:rsid wsp:val=&quot;00B46BBB&quot;/&gt;&lt;wsp:rsid wsp:val=&quot;00B47784&quot;/&gt;&lt;wsp:rsid wsp:val=&quot;00B4783F&quot;/&gt;&lt;wsp:rsid wsp:val=&quot;00B47CEF&quot;/&gt;&lt;wsp:rsid wsp:val=&quot;00B47F65&quot;/&gt;&lt;wsp:rsid wsp:val=&quot;00B504F7&quot;/&gt;&lt;wsp:rsid wsp:val=&quot;00B5067D&quot;/&gt;&lt;wsp:rsid wsp:val=&quot;00B508A3&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428&quot;/&gt;&lt;wsp:rsid wsp:val=&quot;00B53EF5&quot;/&gt;&lt;wsp:rsid wsp:val=&quot;00B5428C&quot;/&gt;&lt;wsp:rsid wsp:val=&quot;00B5431B&quot;/&gt;&lt;wsp:rsid wsp:val=&quot;00B5475E&quot;/&gt;&lt;wsp:rsid wsp:val=&quot;00B54768&quot;/&gt;&lt;wsp:rsid wsp:val=&quot;00B54989&quot;/&gt;&lt;wsp:rsid wsp:val=&quot;00B54FA3&quot;/&gt;&lt;wsp:rsid wsp:val=&quot;00B553CF&quot;/&gt;&lt;wsp:rsid wsp:val=&quot;00B555B8&quot;/&gt;&lt;wsp:rsid wsp:val=&quot;00B55ACA&quot;/&gt;&lt;wsp:rsid wsp:val=&quot;00B55CFB&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DD7&quot;/&gt;&lt;wsp:rsid wsp:val=&quot;00B60E6E&quot;/&gt;&lt;wsp:rsid wsp:val=&quot;00B60EA9&quot;/&gt;&lt;wsp:rsid wsp:val=&quot;00B6184F&quot;/&gt;&lt;wsp:rsid wsp:val=&quot;00B619AF&quot;/&gt;&lt;wsp:rsid wsp:val=&quot;00B61B85&quot;/&gt;&lt;wsp:rsid wsp:val=&quot;00B61CFF&quot;/&gt;&lt;wsp:rsid wsp:val=&quot;00B61F70&quot;/&gt;&lt;wsp:rsid wsp:val=&quot;00B62301&quot;/&gt;&lt;wsp:rsid wsp:val=&quot;00B6237B&quot;/&gt;&lt;wsp:rsid wsp:val=&quot;00B6260C&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D1C&quot;/&gt;&lt;wsp:rsid wsp:val=&quot;00B664EC&quot;/&gt;&lt;wsp:rsid wsp:val=&quot;00B66801&quot;/&gt;&lt;wsp:rsid wsp:val=&quot;00B6796C&quot;/&gt;&lt;wsp:rsid wsp:val=&quot;00B67B2B&quot;/&gt;&lt;wsp:rsid wsp:val=&quot;00B67CE1&quot;/&gt;&lt;wsp:rsid wsp:val=&quot;00B67E89&quot;/&gt;&lt;wsp:rsid wsp:val=&quot;00B70333&quot;/&gt;&lt;wsp:rsid wsp:val=&quot;00B707DB&quot;/&gt;&lt;wsp:rsid wsp:val=&quot;00B70A49&quot;/&gt;&lt;wsp:rsid wsp:val=&quot;00B70AF6&quot;/&gt;&lt;wsp:rsid wsp:val=&quot;00B70CF0&quot;/&gt;&lt;wsp:rsid wsp:val=&quot;00B70DDA&quot;/&gt;&lt;wsp:rsid wsp:val=&quot;00B70EDB&quot;/&gt;&lt;wsp:rsid wsp:val=&quot;00B71A5D&quot;/&gt;&lt;wsp:rsid wsp:val=&quot;00B71F4F&quot;/&gt;&lt;wsp:rsid wsp:val=&quot;00B72184&quot;/&gt;&lt;wsp:rsid wsp:val=&quot;00B7273B&quot;/&gt;&lt;wsp:rsid wsp:val=&quot;00B727B8&quot;/&gt;&lt;wsp:rsid wsp:val=&quot;00B73259&quot;/&gt;&lt;wsp:rsid wsp:val=&quot;00B73453&quot;/&gt;&lt;wsp:rsid wsp:val=&quot;00B737C7&quot;/&gt;&lt;wsp:rsid wsp:val=&quot;00B73801&quot;/&gt;&lt;wsp:rsid wsp:val=&quot;00B741DB&quot;/&gt;&lt;wsp:rsid wsp:val=&quot;00B74921&quot;/&gt;&lt;wsp:rsid wsp:val=&quot;00B74A0D&quot;/&gt;&lt;wsp:rsid wsp:val=&quot;00B74EC0&quot;/&gt;&lt;wsp:rsid wsp:val=&quot;00B75549&quot;/&gt;&lt;wsp:rsid wsp:val=&quot;00B75667&quot;/&gt;&lt;wsp:rsid wsp:val=&quot;00B75A33&quot;/&gt;&lt;wsp:rsid wsp:val=&quot;00B76041&quot;/&gt;&lt;wsp:rsid wsp:val=&quot;00B765CD&quot;/&gt;&lt;wsp:rsid wsp:val=&quot;00B76727&quot;/&gt;&lt;wsp:rsid wsp:val=&quot;00B76E51&quot;/&gt;&lt;wsp:rsid wsp:val=&quot;00B77062&quot;/&gt;&lt;wsp:rsid wsp:val=&quot;00B7709F&quot;/&gt;&lt;wsp:rsid wsp:val=&quot;00B7723E&quot;/&gt;&lt;wsp:rsid wsp:val=&quot;00B774CC&quot;/&gt;&lt;wsp:rsid wsp:val=&quot;00B77BE8&quot;/&gt;&lt;wsp:rsid wsp:val=&quot;00B77D8A&quot;/&gt;&lt;wsp:rsid wsp:val=&quot;00B77FBB&quot;/&gt;&lt;wsp:rsid wsp:val=&quot;00B8053A&quot;/&gt;&lt;wsp:rsid wsp:val=&quot;00B8053B&quot;/&gt;&lt;wsp:rsid wsp:val=&quot;00B8059B&quot;/&gt;&lt;wsp:rsid wsp:val=&quot;00B80795&quot;/&gt;&lt;wsp:rsid wsp:val=&quot;00B80B2D&quot;/&gt;&lt;wsp:rsid wsp:val=&quot;00B80F5B&quot;/&gt;&lt;wsp:rsid wsp:val=&quot;00B81269&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9D3&quot;/&gt;&lt;wsp:rsid wsp:val=&quot;00B83AC3&quot;/&gt;&lt;wsp:rsid wsp:val=&quot;00B83DF6&quot;/&gt;&lt;wsp:rsid wsp:val=&quot;00B8408E&quot;/&gt;&lt;wsp:rsid wsp:val=&quot;00B844B3&quot;/&gt;&lt;wsp:rsid wsp:val=&quot;00B84979&quot;/&gt;&lt;wsp:rsid wsp:val=&quot;00B84BE8&quot;/&gt;&lt;wsp:rsid wsp:val=&quot;00B85402&quot;/&gt;&lt;wsp:rsid wsp:val=&quot;00B85A84&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84B&quot;/&gt;&lt;wsp:rsid wsp:val=&quot;00B90DC8&quot;/&gt;&lt;wsp:rsid wsp:val=&quot;00B91356&quot;/&gt;&lt;wsp:rsid wsp:val=&quot;00B9191A&quot;/&gt;&lt;wsp:rsid wsp:val=&quot;00B919B6&quot;/&gt;&lt;wsp:rsid wsp:val=&quot;00B91E0F&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4393&quot;/&gt;&lt;wsp:rsid wsp:val=&quot;00B94C9D&quot;/&gt;&lt;wsp:rsid wsp:val=&quot;00B950E8&quot;/&gt;&lt;wsp:rsid wsp:val=&quot;00B95242&quot;/&gt;&lt;wsp:rsid wsp:val=&quot;00B95305&quot;/&gt;&lt;wsp:rsid wsp:val=&quot;00B95377&quot;/&gt;&lt;wsp:rsid wsp:val=&quot;00B954FC&quot;/&gt;&lt;wsp:rsid wsp:val=&quot;00B9561D&quot;/&gt;&lt;wsp:rsid wsp:val=&quot;00B95A04&quot;/&gt;&lt;wsp:rsid wsp:val=&quot;00B95C49&quot;/&gt;&lt;wsp:rsid wsp:val=&quot;00B95CE8&quot;/&gt;&lt;wsp:rsid wsp:val=&quot;00B95EEF&quot;/&gt;&lt;wsp:rsid wsp:val=&quot;00B96016&quot;/&gt;&lt;wsp:rsid wsp:val=&quot;00B96228&quot;/&gt;&lt;wsp:rsid wsp:val=&quot;00B96313&quot;/&gt;&lt;wsp:rsid wsp:val=&quot;00B96ABF&quot;/&gt;&lt;wsp:rsid wsp:val=&quot;00B96CBF&quot;/&gt;&lt;wsp:rsid wsp:val=&quot;00B96CF0&quot;/&gt;&lt;wsp:rsid wsp:val=&quot;00B96DA2&quot;/&gt;&lt;wsp:rsid wsp:val=&quot;00B97088&quot;/&gt;&lt;wsp:rsid wsp:val=&quot;00B97665&quot;/&gt;&lt;wsp:rsid wsp:val=&quot;00B977E6&quot;/&gt;&lt;wsp:rsid wsp:val=&quot;00B9786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202&quot;/&gt;&lt;wsp:rsid wsp:val=&quot;00BA342D&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3CE&quot;/&gt;&lt;wsp:rsid wsp:val=&quot;00BA54FB&quot;/&gt;&lt;wsp:rsid wsp:val=&quot;00BA5C97&quot;/&gt;&lt;wsp:rsid wsp:val=&quot;00BA5EFB&quot;/&gt;&lt;wsp:rsid wsp:val=&quot;00BA6282&quot;/&gt;&lt;wsp:rsid wsp:val=&quot;00BA659A&quot;/&gt;&lt;wsp:rsid wsp:val=&quot;00BA66F4&quot;/&gt;&lt;wsp:rsid wsp:val=&quot;00BA68C1&quot;/&gt;&lt;wsp:rsid wsp:val=&quot;00BA6CFD&quot;/&gt;&lt;wsp:rsid wsp:val=&quot;00BA7339&quot;/&gt;&lt;wsp:rsid wsp:val=&quot;00BA7423&quot;/&gt;&lt;wsp:rsid wsp:val=&quot;00BA74BF&quot;/&gt;&lt;wsp:rsid wsp:val=&quot;00BA7541&quot;/&gt;&lt;wsp:rsid wsp:val=&quot;00BA7688&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047&quot;/&gt;&lt;wsp:rsid wsp:val=&quot;00BB225D&quot;/&gt;&lt;wsp:rsid wsp:val=&quot;00BB2328&quot;/&gt;&lt;wsp:rsid wsp:val=&quot;00BB3355&quot;/&gt;&lt;wsp:rsid wsp:val=&quot;00BB363D&quot;/&gt;&lt;wsp:rsid wsp:val=&quot;00BB365A&quot;/&gt;&lt;wsp:rsid wsp:val=&quot;00BB368A&quot;/&gt;&lt;wsp:rsid wsp:val=&quot;00BB3BDC&quot;/&gt;&lt;wsp:rsid wsp:val=&quot;00BB3DF1&quot;/&gt;&lt;wsp:rsid wsp:val=&quot;00BB3F2A&quot;/&gt;&lt;wsp:rsid wsp:val=&quot;00BB3F4C&quot;/&gt;&lt;wsp:rsid wsp:val=&quot;00BB3F8F&quot;/&gt;&lt;wsp:rsid wsp:val=&quot;00BB424D&quot;/&gt;&lt;wsp:rsid wsp:val=&quot;00BB4A42&quot;/&gt;&lt;wsp:rsid wsp:val=&quot;00BB51A0&quot;/&gt;&lt;wsp:rsid wsp:val=&quot;00BB5321&quot;/&gt;&lt;wsp:rsid wsp:val=&quot;00BB55E4&quot;/&gt;&lt;wsp:rsid wsp:val=&quot;00BB56F2&quot;/&gt;&lt;wsp:rsid wsp:val=&quot;00BB56F3&quot;/&gt;&lt;wsp:rsid wsp:val=&quot;00BB5B6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C152B&quot;/&gt;&lt;wsp:rsid wsp:val=&quot;00BC15F2&quot;/&gt;&lt;wsp:rsid wsp:val=&quot;00BC169E&quot;/&gt;&lt;wsp:rsid wsp:val=&quot;00BC16BF&quot;/&gt;&lt;wsp:rsid wsp:val=&quot;00BC17BC&quot;/&gt;&lt;wsp:rsid wsp:val=&quot;00BC18B2&quot;/&gt;&lt;wsp:rsid wsp:val=&quot;00BC1A03&quot;/&gt;&lt;wsp:rsid wsp:val=&quot;00BC1A99&quot;/&gt;&lt;wsp:rsid wsp:val=&quot;00BC1CDD&quot;/&gt;&lt;wsp:rsid wsp:val=&quot;00BC1D7D&quot;/&gt;&lt;wsp:rsid wsp:val=&quot;00BC201A&quot;/&gt;&lt;wsp:rsid wsp:val=&quot;00BC27E0&quot;/&gt;&lt;wsp:rsid wsp:val=&quot;00BC2BC7&quot;/&gt;&lt;wsp:rsid wsp:val=&quot;00BC2F45&quot;/&gt;&lt;wsp:rsid wsp:val=&quot;00BC321B&quot;/&gt;&lt;wsp:rsid wsp:val=&quot;00BC344E&quot;/&gt;&lt;wsp:rsid wsp:val=&quot;00BC3799&quot;/&gt;&lt;wsp:rsid wsp:val=&quot;00BC38B8&quot;/&gt;&lt;wsp:rsid wsp:val=&quot;00BC3CF8&quot;/&gt;&lt;wsp:rsid wsp:val=&quot;00BC3FE8&quot;/&gt;&lt;wsp:rsid wsp:val=&quot;00BC499E&quot;/&gt;&lt;wsp:rsid wsp:val=&quot;00BC4E9D&quot;/&gt;&lt;wsp:rsid wsp:val=&quot;00BC4EBA&quot;/&gt;&lt;wsp:rsid wsp:val=&quot;00BC5BDD&quot;/&gt;&lt;wsp:rsid wsp:val=&quot;00BC5CE2&quot;/&gt;&lt;wsp:rsid wsp:val=&quot;00BC5E43&quot;/&gt;&lt;wsp:rsid wsp:val=&quot;00BC6582&quot;/&gt;&lt;wsp:rsid wsp:val=&quot;00BC6AA2&quot;/&gt;&lt;wsp:rsid wsp:val=&quot;00BC6F66&quot;/&gt;&lt;wsp:rsid wsp:val=&quot;00BC7040&quot;/&gt;&lt;wsp:rsid wsp:val=&quot;00BC70D5&quot;/&gt;&lt;wsp:rsid wsp:val=&quot;00BC71C5&quot;/&gt;&lt;wsp:rsid wsp:val=&quot;00BC7499&quot;/&gt;&lt;wsp:rsid wsp:val=&quot;00BC7659&quot;/&gt;&lt;wsp:rsid wsp:val=&quot;00BC77C9&quot;/&gt;&lt;wsp:rsid wsp:val=&quot;00BC7A42&quot;/&gt;&lt;wsp:rsid wsp:val=&quot;00BC7DDC&quot;/&gt;&lt;wsp:rsid wsp:val=&quot;00BD013E&quot;/&gt;&lt;wsp:rsid wsp:val=&quot;00BD082C&quot;/&gt;&lt;wsp:rsid wsp:val=&quot;00BD0FC4&quot;/&gt;&lt;wsp:rsid wsp:val=&quot;00BD140B&quot;/&gt;&lt;wsp:rsid wsp:val=&quot;00BD14A5&quot;/&gt;&lt;wsp:rsid wsp:val=&quot;00BD154C&quot;/&gt;&lt;wsp:rsid wsp:val=&quot;00BD2304&quot;/&gt;&lt;wsp:rsid wsp:val=&quot;00BD238C&quot;/&gt;&lt;wsp:rsid wsp:val=&quot;00BD26D1&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0C&quot;/&gt;&lt;wsp:rsid wsp:val=&quot;00BD49BA&quot;/&gt;&lt;wsp:rsid wsp:val=&quot;00BD4C3D&quot;/&gt;&lt;wsp:rsid wsp:val=&quot;00BD4F93&quot;/&gt;&lt;wsp:rsid wsp:val=&quot;00BD5587&quot;/&gt;&lt;wsp:rsid wsp:val=&quot;00BD5736&quot;/&gt;&lt;wsp:rsid wsp:val=&quot;00BD5A26&quot;/&gt;&lt;wsp:rsid wsp:val=&quot;00BD5FA4&quot;/&gt;&lt;wsp:rsid wsp:val=&quot;00BD602B&quot;/&gt;&lt;wsp:rsid wsp:val=&quot;00BD62A3&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1DCF&quot;/&gt;&lt;wsp:rsid wsp:val=&quot;00BE269D&quot;/&gt;&lt;wsp:rsid wsp:val=&quot;00BE28FE&quot;/&gt;&lt;wsp:rsid wsp:val=&quot;00BE312F&quot;/&gt;&lt;wsp:rsid wsp:val=&quot;00BE35AB&quot;/&gt;&lt;wsp:rsid wsp:val=&quot;00BE3EA0&quot;/&gt;&lt;wsp:rsid wsp:val=&quot;00BE403F&quot;/&gt;&lt;wsp:rsid wsp:val=&quot;00BE475F&quot;/&gt;&lt;wsp:rsid wsp:val=&quot;00BE5171&quot;/&gt;&lt;wsp:rsid wsp:val=&quot;00BE5268&quot;/&gt;&lt;wsp:rsid wsp:val=&quot;00BE52FA&quot;/&gt;&lt;wsp:rsid wsp:val=&quot;00BE5519&quot;/&gt;&lt;wsp:rsid wsp:val=&quot;00BE57B1&quot;/&gt;&lt;wsp:rsid wsp:val=&quot;00BE5813&quot;/&gt;&lt;wsp:rsid wsp:val=&quot;00BE5A43&quot;/&gt;&lt;wsp:rsid wsp:val=&quot;00BE5FFB&quot;/&gt;&lt;wsp:rsid wsp:val=&quot;00BE63D5&quot;/&gt;&lt;wsp:rsid wsp:val=&quot;00BE64C5&quot;/&gt;&lt;wsp:rsid wsp:val=&quot;00BE65B3&quot;/&gt;&lt;wsp:rsid wsp:val=&quot;00BE7501&quot;/&gt;&lt;wsp:rsid wsp:val=&quot;00BE7B27&quot;/&gt;&lt;wsp:rsid wsp:val=&quot;00BE7D26&quot;/&gt;&lt;wsp:rsid wsp:val=&quot;00BE7D45&quot;/&gt;&lt;wsp:rsid wsp:val=&quot;00BE7FAF&quot;/&gt;&lt;wsp:rsid wsp:val=&quot;00BF0058&quot;/&gt;&lt;wsp:rsid wsp:val=&quot;00BF0184&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7DC&quot;/&gt;&lt;wsp:rsid wsp:val=&quot;00BF1CD8&quot;/&gt;&lt;wsp:rsid wsp:val=&quot;00BF220D&quot;/&gt;&lt;wsp:rsid wsp:val=&quot;00BF2372&quot;/&gt;&lt;wsp:rsid wsp:val=&quot;00BF2817&quot;/&gt;&lt;wsp:rsid wsp:val=&quot;00BF28A5&quot;/&gt;&lt;wsp:rsid wsp:val=&quot;00BF2F0D&quot;/&gt;&lt;wsp:rsid wsp:val=&quot;00BF302E&quot;/&gt;&lt;wsp:rsid wsp:val=&quot;00BF31B5&quot;/&gt;&lt;wsp:rsid wsp:val=&quot;00BF31CB&quot;/&gt;&lt;wsp:rsid wsp:val=&quot;00BF334F&quot;/&gt;&lt;wsp:rsid wsp:val=&quot;00BF3A10&quot;/&gt;&lt;wsp:rsid wsp:val=&quot;00BF3A41&quot;/&gt;&lt;wsp:rsid wsp:val=&quot;00BF3C10&quot;/&gt;&lt;wsp:rsid wsp:val=&quot;00BF3FFA&quot;/&gt;&lt;wsp:rsid wsp:val=&quot;00BF4510&quot;/&gt;&lt;wsp:rsid wsp:val=&quot;00BF46F1&quot;/&gt;&lt;wsp:rsid wsp:val=&quot;00BF4B69&quot;/&gt;&lt;wsp:rsid wsp:val=&quot;00BF4D4F&quot;/&gt;&lt;wsp:rsid wsp:val=&quot;00BF56A8&quot;/&gt;&lt;wsp:rsid wsp:val=&quot;00BF5763&quot;/&gt;&lt;wsp:rsid wsp:val=&quot;00BF5BC1&quot;/&gt;&lt;wsp:rsid wsp:val=&quot;00BF60E3&quot;/&gt;&lt;wsp:rsid wsp:val=&quot;00BF63BB&quot;/&gt;&lt;wsp:rsid wsp:val=&quot;00BF6C19&quot;/&gt;&lt;wsp:rsid wsp:val=&quot;00BF6FBF&quot;/&gt;&lt;wsp:rsid wsp:val=&quot;00BF70A1&quot;/&gt;&lt;wsp:rsid wsp:val=&quot;00BF70F8&quot;/&gt;&lt;wsp:rsid wsp:val=&quot;00BF7D39&quot;/&gt;&lt;wsp:rsid wsp:val=&quot;00BF7D43&quot;/&gt;&lt;wsp:rsid wsp:val=&quot;00C00924&quot;/&gt;&lt;wsp:rsid wsp:val=&quot;00C00EE9&quot;/&gt;&lt;wsp:rsid wsp:val=&quot;00C00F1A&quot;/&gt;&lt;wsp:rsid wsp:val=&quot;00C010F5&quot;/&gt;&lt;wsp:rsid wsp:val=&quot;00C01375&quot;/&gt;&lt;wsp:rsid wsp:val=&quot;00C0150C&quot;/&gt;&lt;wsp:rsid wsp:val=&quot;00C01552&quot;/&gt;&lt;wsp:rsid wsp:val=&quot;00C01835&quot;/&gt;&lt;wsp:rsid wsp:val=&quot;00C01846&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9B6&quot;/&gt;&lt;wsp:rsid wsp:val=&quot;00C03B7B&quot;/&gt;&lt;wsp:rsid wsp:val=&quot;00C04B82&quot;/&gt;&lt;wsp:rsid wsp:val=&quot;00C050FA&quot;/&gt;&lt;wsp:rsid wsp:val=&quot;00C057E0&quot;/&gt;&lt;wsp:rsid wsp:val=&quot;00C05829&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554&quot;/&gt;&lt;wsp:rsid wsp:val=&quot;00C079D6&quot;/&gt;&lt;wsp:rsid wsp:val=&quot;00C07A6C&quot;/&gt;&lt;wsp:rsid wsp:val=&quot;00C07AE3&quot;/&gt;&lt;wsp:rsid wsp:val=&quot;00C07AE4&quot;/&gt;&lt;wsp:rsid wsp:val=&quot;00C07D3E&quot;/&gt;&lt;wsp:rsid wsp:val=&quot;00C10599&quot;/&gt;&lt;wsp:rsid wsp:val=&quot;00C106DF&quot;/&gt;&lt;wsp:rsid wsp:val=&quot;00C1114F&quot;/&gt;&lt;wsp:rsid wsp:val=&quot;00C11183&quot;/&gt;&lt;wsp:rsid wsp:val=&quot;00C11197&quot;/&gt;&lt;wsp:rsid wsp:val=&quot;00C1120D&quot;/&gt;&lt;wsp:rsid wsp:val=&quot;00C11B32&quot;/&gt;&lt;wsp:rsid wsp:val=&quot;00C11C33&quot;/&gt;&lt;wsp:rsid wsp:val=&quot;00C11C73&quot;/&gt;&lt;wsp:rsid wsp:val=&quot;00C11FE5&quot;/&gt;&lt;wsp:rsid wsp:val=&quot;00C11FF6&quot;/&gt;&lt;wsp:rsid wsp:val=&quot;00C1286D&quot;/&gt;&lt;wsp:rsid wsp:val=&quot;00C12DB8&quot;/&gt;&lt;wsp:rsid wsp:val=&quot;00C12E86&quot;/&gt;&lt;wsp:rsid wsp:val=&quot;00C12EB5&quot;/&gt;&lt;wsp:rsid wsp:val=&quot;00C13504&quot;/&gt;&lt;wsp:rsid wsp:val=&quot;00C13757&quot;/&gt;&lt;wsp:rsid wsp:val=&quot;00C13C1B&quot;/&gt;&lt;wsp:rsid wsp:val=&quot;00C13C8A&quot;/&gt;&lt;wsp:rsid wsp:val=&quot;00C13F22&quot;/&gt;&lt;wsp:rsid wsp:val=&quot;00C13F33&quot;/&gt;&lt;wsp:rsid wsp:val=&quot;00C140FE&quot;/&gt;&lt;wsp:rsid wsp:val=&quot;00C144B5&quot;/&gt;&lt;wsp:rsid wsp:val=&quot;00C14697&quot;/&gt;&lt;wsp:rsid wsp:val=&quot;00C14A34&quot;/&gt;&lt;wsp:rsid wsp:val=&quot;00C14BE8&quot;/&gt;&lt;wsp:rsid wsp:val=&quot;00C15135&quot;/&gt;&lt;wsp:rsid wsp:val=&quot;00C151B2&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F77&quot;/&gt;&lt;wsp:rsid wsp:val=&quot;00C20FC7&quot;/&gt;&lt;wsp:rsid wsp:val=&quot;00C217F5&quot;/&gt;&lt;wsp:rsid wsp:val=&quot;00C218D5&quot;/&gt;&lt;wsp:rsid wsp:val=&quot;00C21B1D&quot;/&gt;&lt;wsp:rsid wsp:val=&quot;00C21BF4&quot;/&gt;&lt;wsp:rsid wsp:val=&quot;00C21C53&quot;/&gt;&lt;wsp:rsid wsp:val=&quot;00C222B1&quot;/&gt;&lt;wsp:rsid wsp:val=&quot;00C222CF&quot;/&gt;&lt;wsp:rsid wsp:val=&quot;00C232DD&quot;/&gt;&lt;wsp:rsid wsp:val=&quot;00C23989&quot;/&gt;&lt;wsp:rsid wsp:val=&quot;00C2423A&quot;/&gt;&lt;wsp:rsid wsp:val=&quot;00C2495F&quot;/&gt;&lt;wsp:rsid wsp:val=&quot;00C24CA2&quot;/&gt;&lt;wsp:rsid wsp:val=&quot;00C24EE5&quot;/&gt;&lt;wsp:rsid wsp:val=&quot;00C24F74&quot;/&gt;&lt;wsp:rsid wsp:val=&quot;00C250CF&quot;/&gt;&lt;wsp:rsid wsp:val=&quot;00C2544D&quot;/&gt;&lt;wsp:rsid wsp:val=&quot;00C25912&quot;/&gt;&lt;wsp:rsid wsp:val=&quot;00C25D3A&quot;/&gt;&lt;wsp:rsid wsp:val=&quot;00C263AE&quot;/&gt;&lt;wsp:rsid wsp:val=&quot;00C2660B&quot;/&gt;&lt;wsp:rsid wsp:val=&quot;00C26871&quot;/&gt;&lt;wsp:rsid wsp:val=&quot;00C2695A&quot;/&gt;&lt;wsp:rsid wsp:val=&quot;00C2716B&quot;/&gt;&lt;wsp:rsid wsp:val=&quot;00C274BE&quot;/&gt;&lt;wsp:rsid wsp:val=&quot;00C27A81&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7D0&quot;/&gt;&lt;wsp:rsid wsp:val=&quot;00C32BB7&quot;/&gt;&lt;wsp:rsid wsp:val=&quot;00C33152&quot;/&gt;&lt;wsp:rsid wsp:val=&quot;00C336E5&quot;/&gt;&lt;wsp:rsid wsp:val=&quot;00C339DE&quot;/&gt;&lt;wsp:rsid wsp:val=&quot;00C33AA7&quot;/&gt;&lt;wsp:rsid wsp:val=&quot;00C33AC0&quot;/&gt;&lt;wsp:rsid wsp:val=&quot;00C33DCE&quot;/&gt;&lt;wsp:rsid wsp:val=&quot;00C34010&quot;/&gt;&lt;wsp:rsid wsp:val=&quot;00C34319&quot;/&gt;&lt;wsp:rsid wsp:val=&quot;00C3463A&quot;/&gt;&lt;wsp:rsid wsp:val=&quot;00C346BB&quot;/&gt;&lt;wsp:rsid wsp:val=&quot;00C346C1&quot;/&gt;&lt;wsp:rsid wsp:val=&quot;00C34C05&quot;/&gt;&lt;wsp:rsid wsp:val=&quot;00C34EE1&quot;/&gt;&lt;wsp:rsid wsp:val=&quot;00C34F2A&quot;/&gt;&lt;wsp:rsid wsp:val=&quot;00C35659&quot;/&gt;&lt;wsp:rsid wsp:val=&quot;00C3566B&quot;/&gt;&lt;wsp:rsid wsp:val=&quot;00C35675&quot;/&gt;&lt;wsp:rsid wsp:val=&quot;00C35A42&quot;/&gt;&lt;wsp:rsid wsp:val=&quot;00C35B23&quot;/&gt;&lt;wsp:rsid wsp:val=&quot;00C35D4F&quot;/&gt;&lt;wsp:rsid wsp:val=&quot;00C36DAD&quot;/&gt;&lt;wsp:rsid wsp:val=&quot;00C37050&quot;/&gt;&lt;wsp:rsid wsp:val=&quot;00C37493&quot;/&gt;&lt;wsp:rsid wsp:val=&quot;00C37925&quot;/&gt;&lt;wsp:rsid wsp:val=&quot;00C37AEC&quot;/&gt;&lt;wsp:rsid wsp:val=&quot;00C37DED&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29&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8EB&quot;/&gt;&lt;wsp:rsid wsp:val=&quot;00C45A9C&quot;/&gt;&lt;wsp:rsid wsp:val=&quot;00C460F0&quot;/&gt;&lt;wsp:rsid wsp:val=&quot;00C46253&quot;/&gt;&lt;wsp:rsid wsp:val=&quot;00C466EB&quot;/&gt;&lt;wsp:rsid wsp:val=&quot;00C46A93&quot;/&gt;&lt;wsp:rsid wsp:val=&quot;00C46B53&quot;/&gt;&lt;wsp:rsid wsp:val=&quot;00C46BDD&quot;/&gt;&lt;wsp:rsid wsp:val=&quot;00C46D57&quot;/&gt;&lt;wsp:rsid wsp:val=&quot;00C46D92&quot;/&gt;&lt;wsp:rsid wsp:val=&quot;00C47073&quot;/&gt;&lt;wsp:rsid wsp:val=&quot;00C470AA&quot;/&gt;&lt;wsp:rsid wsp:val=&quot;00C47202&quot;/&gt;&lt;wsp:rsid wsp:val=&quot;00C47AE8&quot;/&gt;&lt;wsp:rsid wsp:val=&quot;00C5008A&quot;/&gt;&lt;wsp:rsid wsp:val=&quot;00C503BD&quot;/&gt;&lt;wsp:rsid wsp:val=&quot;00C50420&quot;/&gt;&lt;wsp:rsid wsp:val=&quot;00C50748&quot;/&gt;&lt;wsp:rsid wsp:val=&quot;00C508B7&quot;/&gt;&lt;wsp:rsid wsp:val=&quot;00C50D41&quot;/&gt;&lt;wsp:rsid wsp:val=&quot;00C515CC&quot;/&gt;&lt;wsp:rsid wsp:val=&quot;00C5196E&quot;/&gt;&lt;wsp:rsid wsp:val=&quot;00C51D11&quot;/&gt;&lt;wsp:rsid wsp:val=&quot;00C5257E&quot;/&gt;&lt;wsp:rsid wsp:val=&quot;00C52DE3&quot;/&gt;&lt;wsp:rsid wsp:val=&quot;00C531B4&quot;/&gt;&lt;wsp:rsid wsp:val=&quot;00C532F9&quot;/&gt;&lt;wsp:rsid wsp:val=&quot;00C5393D&quot;/&gt;&lt;wsp:rsid wsp:val=&quot;00C53E22&quot;/&gt;&lt;wsp:rsid wsp:val=&quot;00C544DE&quot;/&gt;&lt;wsp:rsid wsp:val=&quot;00C54757&quot;/&gt;&lt;wsp:rsid wsp:val=&quot;00C54C62&quot;/&gt;&lt;wsp:rsid wsp:val=&quot;00C55138&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54&quot;/&gt;&lt;wsp:rsid wsp:val=&quot;00C57CC6&quot;/&gt;&lt;wsp:rsid wsp:val=&quot;00C60062&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AAC&quot;/&gt;&lt;wsp:rsid wsp:val=&quot;00C62BE7&quot;/&gt;&lt;wsp:rsid wsp:val=&quot;00C62C31&quot;/&gt;&lt;wsp:rsid wsp:val=&quot;00C633AB&quot;/&gt;&lt;wsp:rsid wsp:val=&quot;00C6343A&quot;/&gt;&lt;wsp:rsid wsp:val=&quot;00C641E7&quot;/&gt;&lt;wsp:rsid wsp:val=&quot;00C64376&quot;/&gt;&lt;wsp:rsid wsp:val=&quot;00C64626&quot;/&gt;&lt;wsp:rsid wsp:val=&quot;00C646FA&quot;/&gt;&lt;wsp:rsid wsp:val=&quot;00C64849&quot;/&gt;&lt;wsp:rsid wsp:val=&quot;00C64EDC&quot;/&gt;&lt;wsp:rsid wsp:val=&quot;00C65361&quot;/&gt;&lt;wsp:rsid wsp:val=&quot;00C657B6&quot;/&gt;&lt;wsp:rsid wsp:val=&quot;00C658B2&quot;/&gt;&lt;wsp:rsid wsp:val=&quot;00C65D24&quot;/&gt;&lt;wsp:rsid wsp:val=&quot;00C65F58&quot;/&gt;&lt;wsp:rsid wsp:val=&quot;00C66571&quot;/&gt;&lt;wsp:rsid wsp:val=&quot;00C666DB&quot;/&gt;&lt;wsp:rsid wsp:val=&quot;00C667F6&quot;/&gt;&lt;wsp:rsid wsp:val=&quot;00C66990&quot;/&gt;&lt;wsp:rsid wsp:val=&quot;00C66B5B&quot;/&gt;&lt;wsp:rsid wsp:val=&quot;00C66B89&quot;/&gt;&lt;wsp:rsid wsp:val=&quot;00C66C34&quot;/&gt;&lt;wsp:rsid wsp:val=&quot;00C66FBC&quot;/&gt;&lt;wsp:rsid wsp:val=&quot;00C67231&quot;/&gt;&lt;wsp:rsid wsp:val=&quot;00C7040D&quot;/&gt;&lt;wsp:rsid wsp:val=&quot;00C7079A&quot;/&gt;&lt;wsp:rsid wsp:val=&quot;00C709AD&quot;/&gt;&lt;wsp:rsid wsp:val=&quot;00C70B8C&quot;/&gt;&lt;wsp:rsid wsp:val=&quot;00C71468&quot;/&gt;&lt;wsp:rsid wsp:val=&quot;00C720BB&quot;/&gt;&lt;wsp:rsid wsp:val=&quot;00C723AF&quot;/&gt;&lt;wsp:rsid wsp:val=&quot;00C7251B&quot;/&gt;&lt;wsp:rsid wsp:val=&quot;00C72EF5&quot;/&gt;&lt;wsp:rsid wsp:val=&quot;00C73224&quot;/&gt;&lt;wsp:rsid wsp:val=&quot;00C732C5&quot;/&gt;&lt;wsp:rsid wsp:val=&quot;00C73302&quot;/&gt;&lt;wsp:rsid wsp:val=&quot;00C7357D&quot;/&gt;&lt;wsp:rsid wsp:val=&quot;00C73979&quot;/&gt;&lt;wsp:rsid wsp:val=&quot;00C73AE8&quot;/&gt;&lt;wsp:rsid wsp:val=&quot;00C740FD&quot;/&gt;&lt;wsp:rsid wsp:val=&quot;00C74157&quot;/&gt;&lt;wsp:rsid wsp:val=&quot;00C7448E&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816&quot;/&gt;&lt;wsp:rsid wsp:val=&quot;00C76A56&quot;/&gt;&lt;wsp:rsid wsp:val=&quot;00C76A6B&quot;/&gt;&lt;wsp:rsid wsp:val=&quot;00C7731D&quot;/&gt;&lt;wsp:rsid wsp:val=&quot;00C775EF&quot;/&gt;&lt;wsp:rsid wsp:val=&quot;00C7799E&quot;/&gt;&lt;wsp:rsid wsp:val=&quot;00C77A1D&quot;/&gt;&lt;wsp:rsid wsp:val=&quot;00C77DF7&quot;/&gt;&lt;wsp:rsid wsp:val=&quot;00C77EC8&quot;/&gt;&lt;wsp:rsid wsp:val=&quot;00C80547&quot;/&gt;&lt;wsp:rsid wsp:val=&quot;00C80B54&quot;/&gt;&lt;wsp:rsid wsp:val=&quot;00C80FD1&quot;/&gt;&lt;wsp:rsid wsp:val=&quot;00C815EC&quot;/&gt;&lt;wsp:rsid wsp:val=&quot;00C81672&quot;/&gt;&lt;wsp:rsid wsp:val=&quot;00C8198E&quot;/&gt;&lt;wsp:rsid wsp:val=&quot;00C81B30&quot;/&gt;&lt;wsp:rsid wsp:val=&quot;00C822F3&quot;/&gt;&lt;wsp:rsid wsp:val=&quot;00C82387&quot;/&gt;&lt;wsp:rsid wsp:val=&quot;00C838D6&quot;/&gt;&lt;wsp:rsid wsp:val=&quot;00C83E22&quot;/&gt;&lt;wsp:rsid wsp:val=&quot;00C84623&quot;/&gt;&lt;wsp:rsid wsp:val=&quot;00C84FD0&quot;/&gt;&lt;wsp:rsid wsp:val=&quot;00C8512A&quot;/&gt;&lt;wsp:rsid wsp:val=&quot;00C85253&quot;/&gt;&lt;wsp:rsid wsp:val=&quot;00C8534D&quot;/&gt;&lt;wsp:rsid wsp:val=&quot;00C85B13&quot;/&gt;&lt;wsp:rsid wsp:val=&quot;00C8624E&quot;/&gt;&lt;wsp:rsid wsp:val=&quot;00C86379&quot;/&gt;&lt;wsp:rsid wsp:val=&quot;00C86466&quot;/&gt;&lt;wsp:rsid wsp:val=&quot;00C864DB&quot;/&gt;&lt;wsp:rsid wsp:val=&quot;00C865DF&quot;/&gt;&lt;wsp:rsid wsp:val=&quot;00C86629&quot;/&gt;&lt;wsp:rsid wsp:val=&quot;00C86F7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4A&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C81&quot;/&gt;&lt;wsp:rsid wsp:val=&quot;00C94E45&quot;/&gt;&lt;wsp:rsid wsp:val=&quot;00C94EFB&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887&quot;/&gt;&lt;wsp:rsid wsp:val=&quot;00C96A19&quot;/&gt;&lt;wsp:rsid wsp:val=&quot;00C96D98&quot;/&gt;&lt;wsp:rsid wsp:val=&quot;00C96FE0&quot;/&gt;&lt;wsp:rsid wsp:val=&quot;00C973E2&quot;/&gt;&lt;wsp:rsid wsp:val=&quot;00C975B2&quot;/&gt;&lt;wsp:rsid wsp:val=&quot;00C97AF1&quot;/&gt;&lt;wsp:rsid wsp:val=&quot;00CA09AA&quot;/&gt;&lt;wsp:rsid wsp:val=&quot;00CA0BAF&quot;/&gt;&lt;wsp:rsid wsp:val=&quot;00CA114D&quot;/&gt;&lt;wsp:rsid wsp:val=&quot;00CA1225&quot;/&gt;&lt;wsp:rsid wsp:val=&quot;00CA18D2&quot;/&gt;&lt;wsp:rsid wsp:val=&quot;00CA2919&quot;/&gt;&lt;wsp:rsid wsp:val=&quot;00CA2A6C&quot;/&gt;&lt;wsp:rsid wsp:val=&quot;00CA2A7E&quot;/&gt;&lt;wsp:rsid wsp:val=&quot;00CA2B09&quot;/&gt;&lt;wsp:rsid wsp:val=&quot;00CA2C56&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D0B&quot;/&gt;&lt;wsp:rsid wsp:val=&quot;00CA73B2&quot;/&gt;&lt;wsp:rsid wsp:val=&quot;00CA74E8&quot;/&gt;&lt;wsp:rsid wsp:val=&quot;00CA765C&quot;/&gt;&lt;wsp:rsid wsp:val=&quot;00CA7EE9&quot;/&gt;&lt;wsp:rsid wsp:val=&quot;00CB016A&quot;/&gt;&lt;wsp:rsid wsp:val=&quot;00CB023D&quot;/&gt;&lt;wsp:rsid wsp:val=&quot;00CB047F&quot;/&gt;&lt;wsp:rsid wsp:val=&quot;00CB0C2A&quot;/&gt;&lt;wsp:rsid wsp:val=&quot;00CB11BD&quot;/&gt;&lt;wsp:rsid wsp:val=&quot;00CB1368&quot;/&gt;&lt;wsp:rsid wsp:val=&quot;00CB1F2A&quot;/&gt;&lt;wsp:rsid wsp:val=&quot;00CB257C&quot;/&gt;&lt;wsp:rsid wsp:val=&quot;00CB2836&quot;/&gt;&lt;wsp:rsid wsp:val=&quot;00CB2A15&quot;/&gt;&lt;wsp:rsid wsp:val=&quot;00CB2F65&quot;/&gt;&lt;wsp:rsid wsp:val=&quot;00CB4141&quot;/&gt;&lt;wsp:rsid wsp:val=&quot;00CB480A&quot;/&gt;&lt;wsp:rsid wsp:val=&quot;00CB4FA5&quot;/&gt;&lt;wsp:rsid wsp:val=&quot;00CB558B&quot;/&gt;&lt;wsp:rsid wsp:val=&quot;00CB5751&quot;/&gt;&lt;wsp:rsid wsp:val=&quot;00CB58DD&quot;/&gt;&lt;wsp:rsid wsp:val=&quot;00CB5A9F&quot;/&gt;&lt;wsp:rsid wsp:val=&quot;00CB5EF8&quot;/&gt;&lt;wsp:rsid wsp:val=&quot;00CB5F8D&quot;/&gt;&lt;wsp:rsid wsp:val=&quot;00CB6343&quot;/&gt;&lt;wsp:rsid wsp:val=&quot;00CB6590&quot;/&gt;&lt;wsp:rsid wsp:val=&quot;00CB68B3&quot;/&gt;&lt;wsp:rsid wsp:val=&quot;00CB68CD&quot;/&gt;&lt;wsp:rsid wsp:val=&quot;00CB6F9E&quot;/&gt;&lt;wsp:rsid wsp:val=&quot;00CB72D4&quot;/&gt;&lt;wsp:rsid wsp:val=&quot;00CB7648&quot;/&gt;&lt;wsp:rsid wsp:val=&quot;00CB77AE&quot;/&gt;&lt;wsp:rsid wsp:val=&quot;00CB7B6B&quot;/&gt;&lt;wsp:rsid wsp:val=&quot;00CB7DC3&quot;/&gt;&lt;wsp:rsid wsp:val=&quot;00CC009C&quot;/&gt;&lt;wsp:rsid wsp:val=&quot;00CC00B7&quot;/&gt;&lt;wsp:rsid wsp:val=&quot;00CC034B&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79&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0CB&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223B&quot;/&gt;&lt;wsp:rsid wsp:val=&quot;00CD2585&quot;/&gt;&lt;wsp:rsid wsp:val=&quot;00CD25A6&quot;/&gt;&lt;wsp:rsid wsp:val=&quot;00CD283A&quot;/&gt;&lt;wsp:rsid wsp:val=&quot;00CD2C72&quot;/&gt;&lt;wsp:rsid wsp:val=&quot;00CD309B&quot;/&gt;&lt;wsp:rsid wsp:val=&quot;00CD3122&quot;/&gt;&lt;wsp:rsid wsp:val=&quot;00CD325D&quot;/&gt;&lt;wsp:rsid wsp:val=&quot;00CD325F&quot;/&gt;&lt;wsp:rsid wsp:val=&quot;00CD3675&quot;/&gt;&lt;wsp:rsid wsp:val=&quot;00CD3756&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D69&quot;/&gt;&lt;wsp:rsid wsp:val=&quot;00CD61E3&quot;/&gt;&lt;wsp:rsid wsp:val=&quot;00CD6814&quot;/&gt;&lt;wsp:rsid wsp:val=&quot;00CD6E0B&quot;/&gt;&lt;wsp:rsid wsp:val=&quot;00CD6F88&quot;/&gt;&lt;wsp:rsid wsp:val=&quot;00CD70C0&quot;/&gt;&lt;wsp:rsid wsp:val=&quot;00CD74D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1C11&quot;/&gt;&lt;wsp:rsid wsp:val=&quot;00CE212D&quot;/&gt;&lt;wsp:rsid wsp:val=&quot;00CE253D&quot;/&gt;&lt;wsp:rsid wsp:val=&quot;00CE2561&quot;/&gt;&lt;wsp:rsid wsp:val=&quot;00CE2E29&quot;/&gt;&lt;wsp:rsid wsp:val=&quot;00CE3257&quot;/&gt;&lt;wsp:rsid wsp:val=&quot;00CE37BB&quot;/&gt;&lt;wsp:rsid wsp:val=&quot;00CE399E&quot;/&gt;&lt;wsp:rsid wsp:val=&quot;00CE4FAE&quot;/&gt;&lt;wsp:rsid wsp:val=&quot;00CE50E3&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AB6&quot;/&gt;&lt;wsp:rsid wsp:val=&quot;00CF2FBF&quot;/&gt;&lt;wsp:rsid wsp:val=&quot;00CF33BA&quot;/&gt;&lt;wsp:rsid wsp:val=&quot;00CF3956&quot;/&gt;&lt;wsp:rsid wsp:val=&quot;00CF3F01&quot;/&gt;&lt;wsp:rsid wsp:val=&quot;00CF3FB4&quot;/&gt;&lt;wsp:rsid wsp:val=&quot;00CF4079&quot;/&gt;&lt;wsp:rsid wsp:val=&quot;00CF43E3&quot;/&gt;&lt;wsp:rsid wsp:val=&quot;00CF46E1&quot;/&gt;&lt;wsp:rsid wsp:val=&quot;00CF4743&quot;/&gt;&lt;wsp:rsid wsp:val=&quot;00CF4FF0&quot;/&gt;&lt;wsp:rsid wsp:val=&quot;00CF50A9&quot;/&gt;&lt;wsp:rsid wsp:val=&quot;00CF5390&quot;/&gt;&lt;wsp:rsid wsp:val=&quot;00CF542D&quot;/&gt;&lt;wsp:rsid wsp:val=&quot;00CF59F6&quot;/&gt;&lt;wsp:rsid wsp:val=&quot;00CF61A3&quot;/&gt;&lt;wsp:rsid wsp:val=&quot;00CF66DE&quot;/&gt;&lt;wsp:rsid wsp:val=&quot;00CF67B5&quot;/&gt;&lt;wsp:rsid wsp:val=&quot;00CF6848&quot;/&gt;&lt;wsp:rsid wsp:val=&quot;00CF6AF3&quot;/&gt;&lt;wsp:rsid wsp:val=&quot;00CF6B1E&quot;/&gt;&lt;wsp:rsid wsp:val=&quot;00CF6C9A&quot;/&gt;&lt;wsp:rsid wsp:val=&quot;00CF6E82&quot;/&gt;&lt;wsp:rsid wsp:val=&quot;00CF6F64&quot;/&gt;&lt;wsp:rsid wsp:val=&quot;00CF71EC&quot;/&gt;&lt;wsp:rsid wsp:val=&quot;00CF7CCF&quot;/&gt;&lt;wsp:rsid wsp:val=&quot;00CF7FC8&quot;/&gt;&lt;wsp:rsid wsp:val=&quot;00D00007&quot;/&gt;&lt;wsp:rsid wsp:val=&quot;00D00419&quot;/&gt;&lt;wsp:rsid wsp:val=&quot;00D00522&quot;/&gt;&lt;wsp:rsid wsp:val=&quot;00D00AD0&quot;/&gt;&lt;wsp:rsid wsp:val=&quot;00D00B22&quot;/&gt;&lt;wsp:rsid wsp:val=&quot;00D017EE&quot;/&gt;&lt;wsp:rsid wsp:val=&quot;00D0182B&quot;/&gt;&lt;wsp:rsid wsp:val=&quot;00D0186E&quot;/&gt;&lt;wsp:rsid wsp:val=&quot;00D01C73&quot;/&gt;&lt;wsp:rsid wsp:val=&quot;00D01E6B&quot;/&gt;&lt;wsp:rsid wsp:val=&quot;00D02369&quot;/&gt;&lt;wsp:rsid wsp:val=&quot;00D0287C&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722&quot;/&gt;&lt;wsp:rsid wsp:val=&quot;00D11873&quot;/&gt;&lt;wsp:rsid wsp:val=&quot;00D11C58&quot;/&gt;&lt;wsp:rsid wsp:val=&quot;00D11C73&quot;/&gt;&lt;wsp:rsid wsp:val=&quot;00D11C79&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89&quot;/&gt;&lt;wsp:rsid wsp:val=&quot;00D153CD&quot;/&gt;&lt;wsp:rsid wsp:val=&quot;00D156B2&quot;/&gt;&lt;wsp:rsid wsp:val=&quot;00D15D9D&quot;/&gt;&lt;wsp:rsid wsp:val=&quot;00D1624D&quot;/&gt;&lt;wsp:rsid wsp:val=&quot;00D16AC4&quot;/&gt;&lt;wsp:rsid wsp:val=&quot;00D16BA8&quot;/&gt;&lt;wsp:rsid wsp:val=&quot;00D17306&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43C&quot;/&gt;&lt;wsp:rsid wsp:val=&quot;00D22D2B&quot;/&gt;&lt;wsp:rsid wsp:val=&quot;00D23171&quot;/&gt;&lt;wsp:rsid wsp:val=&quot;00D23214&quot;/&gt;&lt;wsp:rsid wsp:val=&quot;00D2322E&quot;/&gt;&lt;wsp:rsid wsp:val=&quot;00D2333C&quot;/&gt;&lt;wsp:rsid wsp:val=&quot;00D23556&quot;/&gt;&lt;wsp:rsid wsp:val=&quot;00D2390D&quot;/&gt;&lt;wsp:rsid wsp:val=&quot;00D23972&quot;/&gt;&lt;wsp:rsid wsp:val=&quot;00D23B89&quot;/&gt;&lt;wsp:rsid wsp:val=&quot;00D23CE2&quot;/&gt;&lt;wsp:rsid wsp:val=&quot;00D23EAA&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2F46&quot;/&gt;&lt;wsp:rsid wsp:val=&quot;00D33313&quot;/&gt;&lt;wsp:rsid wsp:val=&quot;00D33410&quot;/&gt;&lt;wsp:rsid wsp:val=&quot;00D33A6B&quot;/&gt;&lt;wsp:rsid wsp:val=&quot;00D33AB3&quot;/&gt;&lt;wsp:rsid wsp:val=&quot;00D33AFC&quot;/&gt;&lt;wsp:rsid wsp:val=&quot;00D33D07&quot;/&gt;&lt;wsp:rsid wsp:val=&quot;00D3410B&quot;/&gt;&lt;wsp:rsid wsp:val=&quot;00D344C9&quot;/&gt;&lt;wsp:rsid wsp:val=&quot;00D3461F&quot;/&gt;&lt;wsp:rsid wsp:val=&quot;00D34F03&quot;/&gt;&lt;wsp:rsid wsp:val=&quot;00D353FF&quot;/&gt;&lt;wsp:rsid wsp:val=&quot;00D3573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C2D&quot;/&gt;&lt;wsp:rsid wsp:val=&quot;00D403D9&quot;/&gt;&lt;wsp:rsid wsp:val=&quot;00D404CE&quot;/&gt;&lt;wsp:rsid wsp:val=&quot;00D40E24&quot;/&gt;&lt;wsp:rsid wsp:val=&quot;00D40E25&quot;/&gt;&lt;wsp:rsid wsp:val=&quot;00D40E78&quot;/&gt;&lt;wsp:rsid wsp:val=&quot;00D40F42&quot;/&gt;&lt;wsp:rsid wsp:val=&quot;00D41009&quot;/&gt;&lt;wsp:rsid wsp:val=&quot;00D41901&quot;/&gt;&lt;wsp:rsid wsp:val=&quot;00D41B4E&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70E&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B2B&quot;/&gt;&lt;wsp:rsid wsp:val=&quot;00D45C69&quot;/&gt;&lt;wsp:rsid wsp:val=&quot;00D45ED8&quot;/&gt;&lt;wsp:rsid wsp:val=&quot;00D46061&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819&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47&quot;/&gt;&lt;wsp:rsid wsp:val=&quot;00D51F84&quot;/&gt;&lt;wsp:rsid wsp:val=&quot;00D51F90&quot;/&gt;&lt;wsp:rsid wsp:val=&quot;00D52200&quot;/&gt;&lt;wsp:rsid wsp:val=&quot;00D5254D&quot;/&gt;&lt;wsp:rsid wsp:val=&quot;00D525A6&quot;/&gt;&lt;wsp:rsid wsp:val=&quot;00D5294C&quot;/&gt;&lt;wsp:rsid wsp:val=&quot;00D5342F&quot;/&gt;&lt;wsp:rsid wsp:val=&quot;00D53539&quot;/&gt;&lt;wsp:rsid wsp:val=&quot;00D5354F&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10&quot;/&gt;&lt;wsp:rsid wsp:val=&quot;00D55C37&quot;/&gt;&lt;wsp:rsid wsp:val=&quot;00D5605B&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161&quot;/&gt;&lt;wsp:rsid wsp:val=&quot;00D57291&quot;/&gt;&lt;wsp:rsid wsp:val=&quot;00D572B2&quot;/&gt;&lt;wsp:rsid wsp:val=&quot;00D578C5&quot;/&gt;&lt;wsp:rsid wsp:val=&quot;00D57C20&quot;/&gt;&lt;wsp:rsid wsp:val=&quot;00D57F0A&quot;/&gt;&lt;wsp:rsid wsp:val=&quot;00D600BE&quot;/&gt;&lt;wsp:rsid wsp:val=&quot;00D60161&quot;/&gt;&lt;wsp:rsid wsp:val=&quot;00D60207&quot;/&gt;&lt;wsp:rsid wsp:val=&quot;00D604C3&quot;/&gt;&lt;wsp:rsid wsp:val=&quot;00D60BCB&quot;/&gt;&lt;wsp:rsid wsp:val=&quot;00D60CB2&quot;/&gt;&lt;wsp:rsid wsp:val=&quot;00D60DD4&quot;/&gt;&lt;wsp:rsid wsp:val=&quot;00D610A5&quot;/&gt;&lt;wsp:rsid wsp:val=&quot;00D61834&quot;/&gt;&lt;wsp:rsid wsp:val=&quot;00D61EE5&quot;/&gt;&lt;wsp:rsid wsp:val=&quot;00D620D9&quot;/&gt;&lt;wsp:rsid wsp:val=&quot;00D62243&quot;/&gt;&lt;wsp:rsid wsp:val=&quot;00D62334&quot;/&gt;&lt;wsp:rsid wsp:val=&quot;00D6278F&quot;/&gt;&lt;wsp:rsid wsp:val=&quot;00D62949&quot;/&gt;&lt;wsp:rsid wsp:val=&quot;00D62CA4&quot;/&gt;&lt;wsp:rsid wsp:val=&quot;00D62DEC&quot;/&gt;&lt;wsp:rsid wsp:val=&quot;00D635D5&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08F&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54&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3209&quot;/&gt;&lt;wsp:rsid wsp:val=&quot;00D732A1&quot;/&gt;&lt;wsp:rsid wsp:val=&quot;00D73347&quot;/&gt;&lt;wsp:rsid wsp:val=&quot;00D733A4&quot;/&gt;&lt;wsp:rsid wsp:val=&quot;00D73A3C&quot;/&gt;&lt;wsp:rsid wsp:val=&quot;00D73A6B&quot;/&gt;&lt;wsp:rsid wsp:val=&quot;00D73B96&quot;/&gt;&lt;wsp:rsid wsp:val=&quot;00D73DAD&quot;/&gt;&lt;wsp:rsid wsp:val=&quot;00D73DE0&quot;/&gt;&lt;wsp:rsid wsp:val=&quot;00D73E0D&quot;/&gt;&lt;wsp:rsid wsp:val=&quot;00D740A5&quot;/&gt;&lt;wsp:rsid wsp:val=&quot;00D743AD&quot;/&gt;&lt;wsp:rsid wsp:val=&quot;00D74461&quot;/&gt;&lt;wsp:rsid wsp:val=&quot;00D7480B&quot;/&gt;&lt;wsp:rsid wsp:val=&quot;00D74AF7&quot;/&gt;&lt;wsp:rsid wsp:val=&quot;00D74CA8&quot;/&gt;&lt;wsp:rsid wsp:val=&quot;00D74EA0&quot;/&gt;&lt;wsp:rsid wsp:val=&quot;00D7505F&quot;/&gt;&lt;wsp:rsid wsp:val=&quot;00D75458&quot;/&gt;&lt;wsp:rsid wsp:val=&quot;00D7568F&quot;/&gt;&lt;wsp:rsid wsp:val=&quot;00D75843&quot;/&gt;&lt;wsp:rsid wsp:val=&quot;00D758A0&quot;/&gt;&lt;wsp:rsid wsp:val=&quot;00D758A1&quot;/&gt;&lt;wsp:rsid wsp:val=&quot;00D75BA0&quot;/&gt;&lt;wsp:rsid wsp:val=&quot;00D75CD8&quot;/&gt;&lt;wsp:rsid wsp:val=&quot;00D75CDA&quot;/&gt;&lt;wsp:rsid wsp:val=&quot;00D75E85&quot;/&gt;&lt;wsp:rsid wsp:val=&quot;00D761CB&quot;/&gt;&lt;wsp:rsid wsp:val=&quot;00D76A4B&quot;/&gt;&lt;wsp:rsid wsp:val=&quot;00D76DDA&quot;/&gt;&lt;wsp:rsid wsp:val=&quot;00D76E83&quot;/&gt;&lt;wsp:rsid wsp:val=&quot;00D771C9&quot;/&gt;&lt;wsp:rsid wsp:val=&quot;00D774D2&quot;/&gt;&lt;wsp:rsid wsp:val=&quot;00D776EF&quot;/&gt;&lt;wsp:rsid wsp:val=&quot;00D778C8&quot;/&gt;&lt;wsp:rsid wsp:val=&quot;00D77B6A&quot;/&gt;&lt;wsp:rsid wsp:val=&quot;00D77C05&quot;/&gt;&lt;wsp:rsid wsp:val=&quot;00D800A1&quot;/&gt;&lt;wsp:rsid wsp:val=&quot;00D801DE&quot;/&gt;&lt;wsp:rsid wsp:val=&quot;00D8036A&quot;/&gt;&lt;wsp:rsid wsp:val=&quot;00D805D6&quot;/&gt;&lt;wsp:rsid wsp:val=&quot;00D80AB8&quot;/&gt;&lt;wsp:rsid wsp:val=&quot;00D80C93&quot;/&gt;&lt;wsp:rsid wsp:val=&quot;00D80CCB&quot;/&gt;&lt;wsp:rsid wsp:val=&quot;00D812D3&quot;/&gt;&lt;wsp:rsid wsp:val=&quot;00D81307&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4A7F&quot;/&gt;&lt;wsp:rsid wsp:val=&quot;00D853C3&quot;/&gt;&lt;wsp:rsid wsp:val=&quot;00D8588D&quot;/&gt;&lt;wsp:rsid wsp:val=&quot;00D85C44&quot;/&gt;&lt;wsp:rsid wsp:val=&quot;00D85D5B&quot;/&gt;&lt;wsp:rsid wsp:val=&quot;00D86343&quot;/&gt;&lt;wsp:rsid wsp:val=&quot;00D863B0&quot;/&gt;&lt;wsp:rsid wsp:val=&quot;00D86B37&quot;/&gt;&lt;wsp:rsid wsp:val=&quot;00D86CC6&quot;/&gt;&lt;wsp:rsid wsp:val=&quot;00D86ED1&quot;/&gt;&lt;wsp:rsid wsp:val=&quot;00D87154&quot;/&gt;&lt;wsp:rsid wsp:val=&quot;00D87566&quot;/&gt;&lt;wsp:rsid wsp:val=&quot;00D8757E&quot;/&gt;&lt;wsp:rsid wsp:val=&quot;00D8778A&quot;/&gt;&lt;wsp:rsid wsp:val=&quot;00D87852&quot;/&gt;&lt;wsp:rsid wsp:val=&quot;00D87F82&quot;/&gt;&lt;wsp:rsid wsp:val=&quot;00D9026D&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00F&quot;/&gt;&lt;wsp:rsid wsp:val=&quot;00D931F2&quot;/&gt;&lt;wsp:rsid wsp:val=&quot;00D93503&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49&quot;/&gt;&lt;wsp:rsid wsp:val=&quot;00D96193&quot;/&gt;&lt;wsp:rsid wsp:val=&quot;00D96780&quot;/&gt;&lt;wsp:rsid wsp:val=&quot;00D96DD2&quot;/&gt;&lt;wsp:rsid wsp:val=&quot;00D97C5F&quot;/&gt;&lt;wsp:rsid wsp:val=&quot;00D97DCE&quot;/&gt;&lt;wsp:rsid wsp:val=&quot;00D97E86&quot;/&gt;&lt;wsp:rsid wsp:val=&quot;00DA01F2&quot;/&gt;&lt;wsp:rsid wsp:val=&quot;00DA022B&quot;/&gt;&lt;wsp:rsid wsp:val=&quot;00DA0DAB&quot;/&gt;&lt;wsp:rsid wsp:val=&quot;00DA0FC0&quot;/&gt;&lt;wsp:rsid wsp:val=&quot;00DA146D&quot;/&gt;&lt;wsp:rsid wsp:val=&quot;00DA1D80&quot;/&gt;&lt;wsp:rsid wsp:val=&quot;00DA2046&quot;/&gt;&lt;wsp:rsid wsp:val=&quot;00DA23D2&quot;/&gt;&lt;wsp:rsid wsp:val=&quot;00DA25F8&quot;/&gt;&lt;wsp:rsid wsp:val=&quot;00DA27AB&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9CA&quot;/&gt;&lt;wsp:rsid wsp:val=&quot;00DA4A0C&quot;/&gt;&lt;wsp:rsid wsp:val=&quot;00DA4D11&quot;/&gt;&lt;wsp:rsid wsp:val=&quot;00DA59A6&quot;/&gt;&lt;wsp:rsid wsp:val=&quot;00DA5A53&quot;/&gt;&lt;wsp:rsid wsp:val=&quot;00DA5CA9&quot;/&gt;&lt;wsp:rsid wsp:val=&quot;00DA5E7E&quot;/&gt;&lt;wsp:rsid wsp:val=&quot;00DA5EB0&quot;/&gt;&lt;wsp:rsid wsp:val=&quot;00DA63DA&quot;/&gt;&lt;wsp:rsid wsp:val=&quot;00DA64EB&quot;/&gt;&lt;wsp:rsid wsp:val=&quot;00DA7106&quot;/&gt;&lt;wsp:rsid wsp:val=&quot;00DA714A&quot;/&gt;&lt;wsp:rsid wsp:val=&quot;00DA71AF&quot;/&gt;&lt;wsp:rsid wsp:val=&quot;00DA727D&quot;/&gt;&lt;wsp:rsid wsp:val=&quot;00DA7A85&quot;/&gt;&lt;wsp:rsid wsp:val=&quot;00DA7B43&quot;/&gt;&lt;wsp:rsid wsp:val=&quot;00DA7BC7&quot;/&gt;&lt;wsp:rsid wsp:val=&quot;00DA7DB1&quot;/&gt;&lt;wsp:rsid wsp:val=&quot;00DA7E4C&quot;/&gt;&lt;wsp:rsid wsp:val=&quot;00DB0274&quot;/&gt;&lt;wsp:rsid wsp:val=&quot;00DB0487&quot;/&gt;&lt;wsp:rsid wsp:val=&quot;00DB0564&quot;/&gt;&lt;wsp:rsid wsp:val=&quot;00DB081D&quot;/&gt;&lt;wsp:rsid wsp:val=&quot;00DB1239&quot;/&gt;&lt;wsp:rsid wsp:val=&quot;00DB1539&quot;/&gt;&lt;wsp:rsid wsp:val=&quot;00DB181A&quot;/&gt;&lt;wsp:rsid wsp:val=&quot;00DB1F98&quot;/&gt;&lt;wsp:rsid wsp:val=&quot;00DB2551&quot;/&gt;&lt;wsp:rsid wsp:val=&quot;00DB286C&quot;/&gt;&lt;wsp:rsid wsp:val=&quot;00DB2B98&quot;/&gt;&lt;wsp:rsid wsp:val=&quot;00DB2DA2&quot;/&gt;&lt;wsp:rsid wsp:val=&quot;00DB2DC2&quot;/&gt;&lt;wsp:rsid wsp:val=&quot;00DB3419&quot;/&gt;&lt;wsp:rsid wsp:val=&quot;00DB35C7&quot;/&gt;&lt;wsp:rsid wsp:val=&quot;00DB39DE&quot;/&gt;&lt;wsp:rsid wsp:val=&quot;00DB3D52&quot;/&gt;&lt;wsp:rsid wsp:val=&quot;00DB40BE&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9DA&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DE5&quot;/&gt;&lt;wsp:rsid wsp:val=&quot;00DC0F93&quot;/&gt;&lt;wsp:rsid wsp:val=&quot;00DC12AA&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60C&quot;/&gt;&lt;wsp:rsid wsp:val=&quot;00DC2898&quot;/&gt;&lt;wsp:rsid wsp:val=&quot;00DC28A6&quot;/&gt;&lt;wsp:rsid wsp:val=&quot;00DC28EC&quot;/&gt;&lt;wsp:rsid wsp:val=&quot;00DC392F&quot;/&gt;&lt;wsp:rsid wsp:val=&quot;00DC398A&quot;/&gt;&lt;wsp:rsid wsp:val=&quot;00DC3D19&quot;/&gt;&lt;wsp:rsid wsp:val=&quot;00DC3E1F&quot;/&gt;&lt;wsp:rsid wsp:val=&quot;00DC452B&quot;/&gt;&lt;wsp:rsid wsp:val=&quot;00DC4B72&quot;/&gt;&lt;wsp:rsid wsp:val=&quot;00DC4CCD&quot;/&gt;&lt;wsp:rsid wsp:val=&quot;00DC4D82&quot;/&gt;&lt;wsp:rsid wsp:val=&quot;00DC4E83&quot;/&gt;&lt;wsp:rsid wsp:val=&quot;00DC4E9C&quot;/&gt;&lt;wsp:rsid wsp:val=&quot;00DC522A&quot;/&gt;&lt;wsp:rsid wsp:val=&quot;00DC522F&quot;/&gt;&lt;wsp:rsid wsp:val=&quot;00DC560A&quot;/&gt;&lt;wsp:rsid wsp:val=&quot;00DC574D&quot;/&gt;&lt;wsp:rsid wsp:val=&quot;00DC588E&quot;/&gt;&lt;wsp:rsid wsp:val=&quot;00DC5E66&quot;/&gt;&lt;wsp:rsid wsp:val=&quot;00DC65D8&quot;/&gt;&lt;wsp:rsid wsp:val=&quot;00DC6858&quot;/&gt;&lt;wsp:rsid wsp:val=&quot;00DC6A27&quot;/&gt;&lt;wsp:rsid wsp:val=&quot;00DC6A94&quot;/&gt;&lt;wsp:rsid wsp:val=&quot;00DC6B82&quot;/&gt;&lt;wsp:rsid wsp:val=&quot;00DC6DFA&quot;/&gt;&lt;wsp:rsid wsp:val=&quot;00DC7073&quot;/&gt;&lt;wsp:rsid wsp:val=&quot;00DC765F&quot;/&gt;&lt;wsp:rsid wsp:val=&quot;00DC7722&quot;/&gt;&lt;wsp:rsid wsp:val=&quot;00DC7890&quot;/&gt;&lt;wsp:rsid wsp:val=&quot;00DC7B3E&quot;/&gt;&lt;wsp:rsid wsp:val=&quot;00DC7E92&quot;/&gt;&lt;wsp:rsid wsp:val=&quot;00DD02C4&quot;/&gt;&lt;wsp:rsid wsp:val=&quot;00DD0877&quot;/&gt;&lt;wsp:rsid wsp:val=&quot;00DD0C93&quot;/&gt;&lt;wsp:rsid wsp:val=&quot;00DD0D46&quot;/&gt;&lt;wsp:rsid wsp:val=&quot;00DD128A&quot;/&gt;&lt;wsp:rsid wsp:val=&quot;00DD12B1&quot;/&gt;&lt;wsp:rsid wsp:val=&quot;00DD12B5&quot;/&gt;&lt;wsp:rsid wsp:val=&quot;00DD1422&quot;/&gt;&lt;wsp:rsid wsp:val=&quot;00DD1947&quot;/&gt;&lt;wsp:rsid wsp:val=&quot;00DD1A59&quot;/&gt;&lt;wsp:rsid wsp:val=&quot;00DD1ADE&quot;/&gt;&lt;wsp:rsid wsp:val=&quot;00DD1ED4&quot;/&gt;&lt;wsp:rsid wsp:val=&quot;00DD1ED7&quot;/&gt;&lt;wsp:rsid wsp:val=&quot;00DD242B&quot;/&gt;&lt;wsp:rsid wsp:val=&quot;00DD2E87&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9C&quot;/&gt;&lt;wsp:rsid wsp:val=&quot;00DD49D3&quot;/&gt;&lt;wsp:rsid wsp:val=&quot;00DD4F4E&quot;/&gt;&lt;wsp:rsid wsp:val=&quot;00DD4F60&quot;/&gt;&lt;wsp:rsid wsp:val=&quot;00DD50F2&quot;/&gt;&lt;wsp:rsid wsp:val=&quot;00DD513F&quot;/&gt;&lt;wsp:rsid wsp:val=&quot;00DD5323&quot;/&gt;&lt;wsp:rsid wsp:val=&quot;00DD598B&quot;/&gt;&lt;wsp:rsid wsp:val=&quot;00DD59BF&quot;/&gt;&lt;wsp:rsid wsp:val=&quot;00DD5BBE&quot;/&gt;&lt;wsp:rsid wsp:val=&quot;00DD5E68&quot;/&gt;&lt;wsp:rsid wsp:val=&quot;00DD6396&quot;/&gt;&lt;wsp:rsid wsp:val=&quot;00DD6A58&quot;/&gt;&lt;wsp:rsid wsp:val=&quot;00DD6C1C&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52A&quot;/&gt;&lt;wsp:rsid wsp:val=&quot;00DE38C2&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13&quot;/&gt;&lt;wsp:rsid wsp:val=&quot;00DE61AA&quot;/&gt;&lt;wsp:rsid wsp:val=&quot;00DE629B&quot;/&gt;&lt;wsp:rsid wsp:val=&quot;00DE7012&quot;/&gt;&lt;wsp:rsid wsp:val=&quot;00DE7391&quot;/&gt;&lt;wsp:rsid wsp:val=&quot;00DE7521&quot;/&gt;&lt;wsp:rsid wsp:val=&quot;00DE7D03&quot;/&gt;&lt;wsp:rsid wsp:val=&quot;00DF02EC&quot;/&gt;&lt;wsp:rsid wsp:val=&quot;00DF0D33&quot;/&gt;&lt;wsp:rsid wsp:val=&quot;00DF0E63&quot;/&gt;&lt;wsp:rsid wsp:val=&quot;00DF1280&quot;/&gt;&lt;wsp:rsid wsp:val=&quot;00DF1300&quot;/&gt;&lt;wsp:rsid wsp:val=&quot;00DF13AA&quot;/&gt;&lt;wsp:rsid wsp:val=&quot;00DF1453&quot;/&gt;&lt;wsp:rsid wsp:val=&quot;00DF1ADA&quot;/&gt;&lt;wsp:rsid wsp:val=&quot;00DF1DE2&quot;/&gt;&lt;wsp:rsid wsp:val=&quot;00DF1FD6&quot;/&gt;&lt;wsp:rsid wsp:val=&quot;00DF2458&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5759&quot;/&gt;&lt;wsp:rsid wsp:val=&quot;00DF6014&quot;/&gt;&lt;wsp:rsid wsp:val=&quot;00DF6154&quot;/&gt;&lt;wsp:rsid wsp:val=&quot;00DF6824&quot;/&gt;&lt;wsp:rsid wsp:val=&quot;00DF7226&quot;/&gt;&lt;wsp:rsid wsp:val=&quot;00DF7644&quot;/&gt;&lt;wsp:rsid wsp:val=&quot;00DF7C0A&quot;/&gt;&lt;wsp:rsid wsp:val=&quot;00DF7C31&quot;/&gt;&lt;wsp:rsid wsp:val=&quot;00E00018&quot;/&gt;&lt;wsp:rsid wsp:val=&quot;00E004D1&quot;/&gt;&lt;wsp:rsid wsp:val=&quot;00E00A07&quot;/&gt;&lt;wsp:rsid wsp:val=&quot;00E00EFF&quot;/&gt;&lt;wsp:rsid wsp:val=&quot;00E019EA&quot;/&gt;&lt;wsp:rsid wsp:val=&quot;00E02180&quot;/&gt;&lt;wsp:rsid wsp:val=&quot;00E0243C&quot;/&gt;&lt;wsp:rsid wsp:val=&quot;00E02673&quot;/&gt;&lt;wsp:rsid wsp:val=&quot;00E028E6&quot;/&gt;&lt;wsp:rsid wsp:val=&quot;00E02C20&quot;/&gt;&lt;wsp:rsid wsp:val=&quot;00E03016&quot;/&gt;&lt;wsp:rsid wsp:val=&quot;00E032C1&quot;/&gt;&lt;wsp:rsid wsp:val=&quot;00E039C0&quot;/&gt;&lt;wsp:rsid wsp:val=&quot;00E03B56&quot;/&gt;&lt;wsp:rsid wsp:val=&quot;00E046C1&quot;/&gt;&lt;wsp:rsid wsp:val=&quot;00E049EC&quot;/&gt;&lt;wsp:rsid wsp:val=&quot;00E04E4B&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2DB7&quot;/&gt;&lt;wsp:rsid wsp:val=&quot;00E136AE&quot;/&gt;&lt;wsp:rsid wsp:val=&quot;00E136E0&quot;/&gt;&lt;wsp:rsid wsp:val=&quot;00E139D0&quot;/&gt;&lt;wsp:rsid wsp:val=&quot;00E13AA4&quot;/&gt;&lt;wsp:rsid wsp:val=&quot;00E143F1&quot;/&gt;&lt;wsp:rsid wsp:val=&quot;00E145E0&quot;/&gt;&lt;wsp:rsid wsp:val=&quot;00E14913&quot;/&gt;&lt;wsp:rsid wsp:val=&quot;00E150B1&quot;/&gt;&lt;wsp:rsid wsp:val=&quot;00E15352&quot;/&gt;&lt;wsp:rsid wsp:val=&quot;00E154A1&quot;/&gt;&lt;wsp:rsid wsp:val=&quot;00E15B4D&quot;/&gt;&lt;wsp:rsid wsp:val=&quot;00E15FB3&quot;/&gt;&lt;wsp:rsid wsp:val=&quot;00E1626E&quot;/&gt;&lt;wsp:rsid wsp:val=&quot;00E164E8&quot;/&gt;&lt;wsp:rsid wsp:val=&quot;00E1654E&quot;/&gt;&lt;wsp:rsid wsp:val=&quot;00E167D4&quot;/&gt;&lt;wsp:rsid wsp:val=&quot;00E172BC&quot;/&gt;&lt;wsp:rsid wsp:val=&quot;00E175FF&quot;/&gt;&lt;wsp:rsid wsp:val=&quot;00E17BCE&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7D&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5&quot;/&gt;&lt;wsp:rsid wsp:val=&quot;00E23851&quot;/&gt;&lt;wsp:rsid wsp:val=&quot;00E23ACC&quot;/&gt;&lt;wsp:rsid wsp:val=&quot;00E23ADB&quot;/&gt;&lt;wsp:rsid wsp:val=&quot;00E2446F&quot;/&gt;&lt;wsp:rsid wsp:val=&quot;00E24C2A&quot;/&gt;&lt;wsp:rsid wsp:val=&quot;00E250DB&quot;/&gt;&lt;wsp:rsid wsp:val=&quot;00E25756&quot;/&gt;&lt;wsp:rsid wsp:val=&quot;00E25822&quot;/&gt;&lt;wsp:rsid wsp:val=&quot;00E259BD&quot;/&gt;&lt;wsp:rsid wsp:val=&quot;00E25C90&quot;/&gt;&lt;wsp:rsid wsp:val=&quot;00E25F49&quot;/&gt;&lt;wsp:rsid wsp:val=&quot;00E2617B&quot;/&gt;&lt;wsp:rsid wsp:val=&quot;00E26295&quot;/&gt;&lt;wsp:rsid wsp:val=&quot;00E264F5&quot;/&gt;&lt;wsp:rsid wsp:val=&quot;00E2690E&quot;/&gt;&lt;wsp:rsid wsp:val=&quot;00E27011&quot;/&gt;&lt;wsp:rsid wsp:val=&quot;00E272FE&quot;/&gt;&lt;wsp:rsid wsp:val=&quot;00E27AA2&quot;/&gt;&lt;wsp:rsid wsp:val=&quot;00E27E5C&quot;/&gt;&lt;wsp:rsid wsp:val=&quot;00E30388&quot;/&gt;&lt;wsp:rsid wsp:val=&quot;00E30505&quot;/&gt;&lt;wsp:rsid wsp:val=&quot;00E30517&quot;/&gt;&lt;wsp:rsid wsp:val=&quot;00E3070A&quot;/&gt;&lt;wsp:rsid wsp:val=&quot;00E308A3&quot;/&gt;&lt;wsp:rsid wsp:val=&quot;00E30A72&quot;/&gt;&lt;wsp:rsid wsp:val=&quot;00E30CA5&quot;/&gt;&lt;wsp:rsid wsp:val=&quot;00E31371&quot;/&gt;&lt;wsp:rsid wsp:val=&quot;00E313C7&quot;/&gt;&lt;wsp:rsid wsp:val=&quot;00E31506&quot;/&gt;&lt;wsp:rsid wsp:val=&quot;00E3169E&quot;/&gt;&lt;wsp:rsid wsp:val=&quot;00E31E91&quot;/&gt;&lt;wsp:rsid wsp:val=&quot;00E32017&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CDA&quot;/&gt;&lt;wsp:rsid wsp:val=&quot;00E33E4D&quot;/&gt;&lt;wsp:rsid wsp:val=&quot;00E340EC&quot;/&gt;&lt;wsp:rsid wsp:val=&quot;00E3457A&quot;/&gt;&lt;wsp:rsid wsp:val=&quot;00E34ED3&quot;/&gt;&lt;wsp:rsid wsp:val=&quot;00E34F08&quot;/&gt;&lt;wsp:rsid wsp:val=&quot;00E35F47&quot;/&gt;&lt;wsp:rsid wsp:val=&quot;00E360A5&quot;/&gt;&lt;wsp:rsid wsp:val=&quot;00E362BC&quot;/&gt;&lt;wsp:rsid wsp:val=&quot;00E36D92&quot;/&gt;&lt;wsp:rsid wsp:val=&quot;00E377BF&quot;/&gt;&lt;wsp:rsid wsp:val=&quot;00E37C25&quot;/&gt;&lt;wsp:rsid wsp:val=&quot;00E37FDC&quot;/&gt;&lt;wsp:rsid wsp:val=&quot;00E40362&quot;/&gt;&lt;wsp:rsid wsp:val=&quot;00E40DAE&quot;/&gt;&lt;wsp:rsid wsp:val=&quot;00E41479&quot;/&gt;&lt;wsp:rsid wsp:val=&quot;00E41634&quot;/&gt;&lt;wsp:rsid wsp:val=&quot;00E416D6&quot;/&gt;&lt;wsp:rsid wsp:val=&quot;00E41A3E&quot;/&gt;&lt;wsp:rsid wsp:val=&quot;00E41D2F&quot;/&gt;&lt;wsp:rsid wsp:val=&quot;00E41DE5&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4FA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4B0&quot;/&gt;&lt;wsp:rsid wsp:val=&quot;00E477CA&quot;/&gt;&lt;wsp:rsid wsp:val=&quot;00E47878&quot;/&gt;&lt;wsp:rsid wsp:val=&quot;00E47B8B&quot;/&gt;&lt;wsp:rsid wsp:val=&quot;00E47C7E&quot;/&gt;&lt;wsp:rsid wsp:val=&quot;00E47D5F&quot;/&gt;&lt;wsp:rsid wsp:val=&quot;00E47D96&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2CCE&quot;/&gt;&lt;wsp:rsid wsp:val=&quot;00E52D54&quot;/&gt;&lt;wsp:rsid wsp:val=&quot;00E52F76&quot;/&gt;&lt;wsp:rsid wsp:val=&quot;00E5315C&quot;/&gt;&lt;wsp:rsid wsp:val=&quot;00E53370&quot;/&gt;&lt;wsp:rsid wsp:val=&quot;00E53887&quot;/&gt;&lt;wsp:rsid wsp:val=&quot;00E538E0&quot;/&gt;&lt;wsp:rsid wsp:val=&quot;00E54D33&quot;/&gt;&lt;wsp:rsid wsp:val=&quot;00E55AEB&quot;/&gt;&lt;wsp:rsid wsp:val=&quot;00E56D66&quot;/&gt;&lt;wsp:rsid wsp:val=&quot;00E56E29&quot;/&gt;&lt;wsp:rsid wsp:val=&quot;00E5711F&quot;/&gt;&lt;wsp:rsid wsp:val=&quot;00E571C8&quot;/&gt;&lt;wsp:rsid wsp:val=&quot;00E572CE&quot;/&gt;&lt;wsp:rsid wsp:val=&quot;00E57336&quot;/&gt;&lt;wsp:rsid wsp:val=&quot;00E5765B&quot;/&gt;&lt;wsp:rsid wsp:val=&quot;00E57A3C&quot;/&gt;&lt;wsp:rsid wsp:val=&quot;00E57DB7&quot;/&gt;&lt;wsp:rsid wsp:val=&quot;00E6000E&quot;/&gt;&lt;wsp:rsid wsp:val=&quot;00E602C9&quot;/&gt;&lt;wsp:rsid wsp:val=&quot;00E6043C&quot;/&gt;&lt;wsp:rsid wsp:val=&quot;00E608B7&quot;/&gt;&lt;wsp:rsid wsp:val=&quot;00E60D6F&quot;/&gt;&lt;wsp:rsid wsp:val=&quot;00E60F80&quot;/&gt;&lt;wsp:rsid wsp:val=&quot;00E61DAC&quot;/&gt;&lt;wsp:rsid wsp:val=&quot;00E621BE&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5C59&quot;/&gt;&lt;wsp:rsid wsp:val=&quot;00E65E39&quot;/&gt;&lt;wsp:rsid wsp:val=&quot;00E65E6B&quot;/&gt;&lt;wsp:rsid wsp:val=&quot;00E6640D&quot;/&gt;&lt;wsp:rsid wsp:val=&quot;00E6682F&quot;/&gt;&lt;wsp:rsid wsp:val=&quot;00E67421&quot;/&gt;&lt;wsp:rsid wsp:val=&quot;00E701D0&quot;/&gt;&lt;wsp:rsid wsp:val=&quot;00E705E5&quot;/&gt;&lt;wsp:rsid wsp:val=&quot;00E70B0C&quot;/&gt;&lt;wsp:rsid wsp:val=&quot;00E71488&quot;/&gt;&lt;wsp:rsid wsp:val=&quot;00E71665&quot;/&gt;&lt;wsp:rsid wsp:val=&quot;00E71DF1&quot;/&gt;&lt;wsp:rsid wsp:val=&quot;00E7208C&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411&quot;/&gt;&lt;wsp:rsid wsp:val=&quot;00E73807&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6C2&quot;/&gt;&lt;wsp:rsid wsp:val=&quot;00E81E0B&quot;/&gt;&lt;wsp:rsid wsp:val=&quot;00E81F9F&quot;/&gt;&lt;wsp:rsid wsp:val=&quot;00E81FFC&quot;/&gt;&lt;wsp:rsid wsp:val=&quot;00E826C8&quot;/&gt;&lt;wsp:rsid wsp:val=&quot;00E828DA&quot;/&gt;&lt;wsp:rsid wsp:val=&quot;00E829CE&quot;/&gt;&lt;wsp:rsid wsp:val=&quot;00E82B9F&quot;/&gt;&lt;wsp:rsid wsp:val=&quot;00E83034&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25&quot;/&gt;&lt;wsp:rsid wsp:val=&quot;00E86BA9&quot;/&gt;&lt;wsp:rsid wsp:val=&quot;00E87565&quot;/&gt;&lt;wsp:rsid wsp:val=&quot;00E877D8&quot;/&gt;&lt;wsp:rsid wsp:val=&quot;00E879F0&quot;/&gt;&lt;wsp:rsid wsp:val=&quot;00E87AE6&quot;/&gt;&lt;wsp:rsid wsp:val=&quot;00E87DCE&quot;/&gt;&lt;wsp:rsid wsp:val=&quot;00E87EAD&quot;/&gt;&lt;wsp:rsid wsp:val=&quot;00E87F95&quot;/&gt;&lt;wsp:rsid wsp:val=&quot;00E90041&quot;/&gt;&lt;wsp:rsid wsp:val=&quot;00E90191&quot;/&gt;&lt;wsp:rsid wsp:val=&quot;00E90199&quot;/&gt;&lt;wsp:rsid wsp:val=&quot;00E90295&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A07&quot;/&gt;&lt;wsp:rsid wsp:val=&quot;00E92B76&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CB&quot;/&gt;&lt;wsp:rsid wsp:val=&quot;00E963F1&quot;/&gt;&lt;wsp:rsid wsp:val=&quot;00E9694A&quot;/&gt;&lt;wsp:rsid wsp:val=&quot;00E96B89&quot;/&gt;&lt;wsp:rsid wsp:val=&quot;00E96C84&quot;/&gt;&lt;wsp:rsid wsp:val=&quot;00E96D0A&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4F4&quot;/&gt;&lt;wsp:rsid wsp:val=&quot;00EA3601&quot;/&gt;&lt;wsp:rsid wsp:val=&quot;00EA3829&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9A&quot;/&gt;&lt;wsp:rsid wsp:val=&quot;00EB05DC&quot;/&gt;&lt;wsp:rsid wsp:val=&quot;00EB061D&quot;/&gt;&lt;wsp:rsid wsp:val=&quot;00EB077E&quot;/&gt;&lt;wsp:rsid wsp:val=&quot;00EB0CB0&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742&quot;/&gt;&lt;wsp:rsid wsp:val=&quot;00EB3953&quot;/&gt;&lt;wsp:rsid wsp:val=&quot;00EB3AAB&quot;/&gt;&lt;wsp:rsid wsp:val=&quot;00EB3CE0&quot;/&gt;&lt;wsp:rsid wsp:val=&quot;00EB3DB0&quot;/&gt;&lt;wsp:rsid wsp:val=&quot;00EB410B&quot;/&gt;&lt;wsp:rsid wsp:val=&quot;00EB42C8&quot;/&gt;&lt;wsp:rsid wsp:val=&quot;00EB4A13&quot;/&gt;&lt;wsp:rsid wsp:val=&quot;00EB4DA3&quot;/&gt;&lt;wsp:rsid wsp:val=&quot;00EB52C5&quot;/&gt;&lt;wsp:rsid wsp:val=&quot;00EB534C&quot;/&gt;&lt;wsp:rsid wsp:val=&quot;00EB53EE&quot;/&gt;&lt;wsp:rsid wsp:val=&quot;00EB55D2&quot;/&gt;&lt;wsp:rsid wsp:val=&quot;00EB57E7&quot;/&gt;&lt;wsp:rsid wsp:val=&quot;00EB5C24&quot;/&gt;&lt;wsp:rsid wsp:val=&quot;00EB5CC3&quot;/&gt;&lt;wsp:rsid wsp:val=&quot;00EB6440&quot;/&gt;&lt;wsp:rsid wsp:val=&quot;00EB6504&quot;/&gt;&lt;wsp:rsid wsp:val=&quot;00EB6698&quot;/&gt;&lt;wsp:rsid wsp:val=&quot;00EB6C27&quot;/&gt;&lt;wsp:rsid wsp:val=&quot;00EB6C53&quot;/&gt;&lt;wsp:rsid wsp:val=&quot;00EB72AB&quot;/&gt;&lt;wsp:rsid wsp:val=&quot;00EB7596&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965&quot;/&gt;&lt;wsp:rsid wsp:val=&quot;00EC2E21&quot;/&gt;&lt;wsp:rsid wsp:val=&quot;00EC3068&quot;/&gt;&lt;wsp:rsid wsp:val=&quot;00EC331F&quot;/&gt;&lt;wsp:rsid wsp:val=&quot;00EC36DD&quot;/&gt;&lt;wsp:rsid wsp:val=&quot;00EC3B1C&quot;/&gt;&lt;wsp:rsid wsp:val=&quot;00EC4A0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B54&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ED5&quot;/&gt;&lt;wsp:rsid wsp:val=&quot;00ED2FF1&quot;/&gt;&lt;wsp:rsid wsp:val=&quot;00ED30A4&quot;/&gt;&lt;wsp:rsid wsp:val=&quot;00ED3207&quot;/&gt;&lt;wsp:rsid wsp:val=&quot;00ED32E7&quot;/&gt;&lt;wsp:rsid wsp:val=&quot;00ED3534&quot;/&gt;&lt;wsp:rsid wsp:val=&quot;00ED35B9&quot;/&gt;&lt;wsp:rsid wsp:val=&quot;00ED367B&quot;/&gt;&lt;wsp:rsid wsp:val=&quot;00ED38D7&quot;/&gt;&lt;wsp:rsid wsp:val=&quot;00ED3B7D&quot;/&gt;&lt;wsp:rsid wsp:val=&quot;00ED3D01&quot;/&gt;&lt;wsp:rsid wsp:val=&quot;00ED3E6E&quot;/&gt;&lt;wsp:rsid wsp:val=&quot;00ED46CA&quot;/&gt;&lt;wsp:rsid wsp:val=&quot;00ED5122&quot;/&gt;&lt;wsp:rsid wsp:val=&quot;00ED520E&quot;/&gt;&lt;wsp:rsid wsp:val=&quot;00ED54F7&quot;/&gt;&lt;wsp:rsid wsp:val=&quot;00ED58F2&quot;/&gt;&lt;wsp:rsid wsp:val=&quot;00ED6F45&quot;/&gt;&lt;wsp:rsid wsp:val=&quot;00ED74A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BC9&quot;/&gt;&lt;wsp:rsid wsp:val=&quot;00EE3DCB&quot;/&gt;&lt;wsp:rsid wsp:val=&quot;00EE4669&quot;/&gt;&lt;wsp:rsid wsp:val=&quot;00EE5112&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2FA&quot;/&gt;&lt;wsp:rsid wsp:val=&quot;00EF1333&quot;/&gt;&lt;wsp:rsid wsp:val=&quot;00EF20FD&quot;/&gt;&lt;wsp:rsid wsp:val=&quot;00EF2786&quot;/&gt;&lt;wsp:rsid wsp:val=&quot;00EF2A1F&quot;/&gt;&lt;wsp:rsid wsp:val=&quot;00EF2C3D&quot;/&gt;&lt;wsp:rsid wsp:val=&quot;00EF2E40&quot;/&gt;&lt;wsp:rsid wsp:val=&quot;00EF34CD&quot;/&gt;&lt;wsp:rsid wsp:val=&quot;00EF3654&quot;/&gt;&lt;wsp:rsid wsp:val=&quot;00EF386B&quot;/&gt;&lt;wsp:rsid wsp:val=&quot;00EF3A28&quot;/&gt;&lt;wsp:rsid wsp:val=&quot;00EF3A3D&quot;/&gt;&lt;wsp:rsid wsp:val=&quot;00EF3A4A&quot;/&gt;&lt;wsp:rsid wsp:val=&quot;00EF3C92&quot;/&gt;&lt;wsp:rsid wsp:val=&quot;00EF3D43&quot;/&gt;&lt;wsp:rsid wsp:val=&quot;00EF447D&quot;/&gt;&lt;wsp:rsid wsp:val=&quot;00EF493B&quot;/&gt;&lt;wsp:rsid wsp:val=&quot;00EF4F32&quot;/&gt;&lt;wsp:rsid wsp:val=&quot;00EF5326&quot;/&gt;&lt;wsp:rsid wsp:val=&quot;00EF5392&quot;/&gt;&lt;wsp:rsid wsp:val=&quot;00EF5861&quot;/&gt;&lt;wsp:rsid wsp:val=&quot;00EF5A60&quot;/&gt;&lt;wsp:rsid wsp:val=&quot;00EF5B7C&quot;/&gt;&lt;wsp:rsid wsp:val=&quot;00EF6141&quot;/&gt;&lt;wsp:rsid wsp:val=&quot;00EF64A5&quot;/&gt;&lt;wsp:rsid wsp:val=&quot;00EF650F&quot;/&gt;&lt;wsp:rsid wsp:val=&quot;00EF6BC3&quot;/&gt;&lt;wsp:rsid wsp:val=&quot;00EF6EF5&quot;/&gt;&lt;wsp:rsid wsp:val=&quot;00EF724A&quot;/&gt;&lt;wsp:rsid wsp:val=&quot;00EF7357&quot;/&gt;&lt;wsp:rsid wsp:val=&quot;00EF73ED&quot;/&gt;&lt;wsp:rsid wsp:val=&quot;00EF7614&quot;/&gt;&lt;wsp:rsid wsp:val=&quot;00EF767A&quot;/&gt;&lt;wsp:rsid wsp:val=&quot;00EF7878&quot;/&gt;&lt;wsp:rsid wsp:val=&quot;00EF7AB8&quot;/&gt;&lt;wsp:rsid wsp:val=&quot;00EF7CE8&quot;/&gt;&lt;wsp:rsid wsp:val=&quot;00F000F0&quot;/&gt;&lt;wsp:rsid wsp:val=&quot;00F00180&quot;/&gt;&lt;wsp:rsid wsp:val=&quot;00F002E0&quot;/&gt;&lt;wsp:rsid wsp:val=&quot;00F005AF&quot;/&gt;&lt;wsp:rsid wsp:val=&quot;00F006C6&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317&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54E&quot;/&gt;&lt;wsp:rsid wsp:val=&quot;00F10437&quot;/&gt;&lt;wsp:rsid wsp:val=&quot;00F10465&quot;/&gt;&lt;wsp:rsid wsp:val=&quot;00F10864&quot;/&gt;&lt;wsp:rsid wsp:val=&quot;00F1089F&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3F07&quot;/&gt;&lt;wsp:rsid wsp:val=&quot;00F1403E&quot;/&gt;&lt;wsp:rsid wsp:val=&quot;00F1415B&quot;/&gt;&lt;wsp:rsid wsp:val=&quot;00F1476B&quot;/&gt;&lt;wsp:rsid wsp:val=&quot;00F149F8&quot;/&gt;&lt;wsp:rsid wsp:val=&quot;00F14FB8&quot;/&gt;&lt;wsp:rsid wsp:val=&quot;00F15860&quot;/&gt;&lt;wsp:rsid wsp:val=&quot;00F1698C&quot;/&gt;&lt;wsp:rsid wsp:val=&quot;00F16BB1&quot;/&gt;&lt;wsp:rsid wsp:val=&quot;00F17561&quot;/&gt;&lt;wsp:rsid wsp:val=&quot;00F1777B&quot;/&gt;&lt;wsp:rsid wsp:val=&quot;00F17A8F&quot;/&gt;&lt;wsp:rsid wsp:val=&quot;00F17BB5&quot;/&gt;&lt;wsp:rsid wsp:val=&quot;00F20046&quot;/&gt;&lt;wsp:rsid wsp:val=&quot;00F20564&quot;/&gt;&lt;wsp:rsid wsp:val=&quot;00F206FE&quot;/&gt;&lt;wsp:rsid wsp:val=&quot;00F20888&quot;/&gt;&lt;wsp:rsid wsp:val=&quot;00F20F5B&quot;/&gt;&lt;wsp:rsid wsp:val=&quot;00F21048&quot;/&gt;&lt;wsp:rsid wsp:val=&quot;00F210AB&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95F&quot;/&gt;&lt;wsp:rsid wsp:val=&quot;00F22C96&quot;/&gt;&lt;wsp:rsid wsp:val=&quot;00F2357F&quot;/&gt;&lt;wsp:rsid wsp:val=&quot;00F23BD0&quot;/&gt;&lt;wsp:rsid wsp:val=&quot;00F23FCA&quot;/&gt;&lt;wsp:rsid wsp:val=&quot;00F24275&quot;/&gt;&lt;wsp:rsid wsp:val=&quot;00F244C0&quot;/&gt;&lt;wsp:rsid wsp:val=&quot;00F2456B&quot;/&gt;&lt;wsp:rsid wsp:val=&quot;00F24A57&quot;/&gt;&lt;wsp:rsid wsp:val=&quot;00F24A88&quot;/&gt;&lt;wsp:rsid wsp:val=&quot;00F24D1C&quot;/&gt;&lt;wsp:rsid wsp:val=&quot;00F24F4D&quot;/&gt;&lt;wsp:rsid wsp:val=&quot;00F24FA0&quot;/&gt;&lt;wsp:rsid wsp:val=&quot;00F250CE&quot;/&gt;&lt;wsp:rsid wsp:val=&quot;00F25157&quot;/&gt;&lt;wsp:rsid wsp:val=&quot;00F25815&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186&quot;/&gt;&lt;wsp:rsid wsp:val=&quot;00F275AA&quot;/&gt;&lt;wsp:rsid wsp:val=&quot;00F27E0C&quot;/&gt;&lt;wsp:rsid wsp:val=&quot;00F27EF4&quot;/&gt;&lt;wsp:rsid wsp:val=&quot;00F3002F&quot;/&gt;&lt;wsp:rsid wsp:val=&quot;00F30031&quot;/&gt;&lt;wsp:rsid wsp:val=&quot;00F30353&quot;/&gt;&lt;wsp:rsid wsp:val=&quot;00F304CA&quot;/&gt;&lt;wsp:rsid wsp:val=&quot;00F308C0&quot;/&gt;&lt;wsp:rsid wsp:val=&quot;00F30A78&quot;/&gt;&lt;wsp:rsid wsp:val=&quot;00F30BE8&quot;/&gt;&lt;wsp:rsid wsp:val=&quot;00F30FF2&quot;/&gt;&lt;wsp:rsid wsp:val=&quot;00F31375&quot;/&gt;&lt;wsp:rsid wsp:val=&quot;00F316ED&quot;/&gt;&lt;wsp:rsid wsp:val=&quot;00F318E7&quot;/&gt;&lt;wsp:rsid wsp:val=&quot;00F31E9E&quot;/&gt;&lt;wsp:rsid wsp:val=&quot;00F31F17&quot;/&gt;&lt;wsp:rsid wsp:val=&quot;00F3236F&quot;/&gt;&lt;wsp:rsid wsp:val=&quot;00F32374&quot;/&gt;&lt;wsp:rsid wsp:val=&quot;00F32C66&quot;/&gt;&lt;wsp:rsid wsp:val=&quot;00F32F0E&quot;/&gt;&lt;wsp:rsid wsp:val=&quot;00F32F3E&quot;/&gt;&lt;wsp:rsid wsp:val=&quot;00F33199&quot;/&gt;&lt;wsp:rsid wsp:val=&quot;00F3372E&quot;/&gt;&lt;wsp:rsid wsp:val=&quot;00F3383E&quot;/&gt;&lt;wsp:rsid wsp:val=&quot;00F34057&quot;/&gt;&lt;wsp:rsid wsp:val=&quot;00F34286&quot;/&gt;&lt;wsp:rsid wsp:val=&quot;00F342E5&quot;/&gt;&lt;wsp:rsid wsp:val=&quot;00F34358&quot;/&gt;&lt;wsp:rsid wsp:val=&quot;00F346BC&quot;/&gt;&lt;wsp:rsid wsp:val=&quot;00F3521B&quot;/&gt;&lt;wsp:rsid wsp:val=&quot;00F353A3&quot;/&gt;&lt;wsp:rsid wsp:val=&quot;00F35561&quot;/&gt;&lt;wsp:rsid wsp:val=&quot;00F356A4&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8C5&quot;/&gt;&lt;wsp:rsid wsp:val=&quot;00F410C0&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3FFD&quot;/&gt;&lt;wsp:rsid wsp:val=&quot;00F4449D&quot;/&gt;&lt;wsp:rsid wsp:val=&quot;00F44833&quot;/&gt;&lt;wsp:rsid wsp:val=&quot;00F44E03&quot;/&gt;&lt;wsp:rsid wsp:val=&quot;00F45875&quot;/&gt;&lt;wsp:rsid wsp:val=&quot;00F4629D&quot;/&gt;&lt;wsp:rsid wsp:val=&quot;00F462EB&quot;/&gt;&lt;wsp:rsid wsp:val=&quot;00F4657C&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C5F&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A1&quot;/&gt;&lt;wsp:rsid wsp:val=&quot;00F538CD&quot;/&gt;&lt;wsp:rsid wsp:val=&quot;00F54192&quot;/&gt;&lt;wsp:rsid wsp:val=&quot;00F542D8&quot;/&gt;&lt;wsp:rsid wsp:val=&quot;00F546DB&quot;/&gt;&lt;wsp:rsid wsp:val=&quot;00F548C8&quot;/&gt;&lt;wsp:rsid wsp:val=&quot;00F55331&quot;/&gt;&lt;wsp:rsid wsp:val=&quot;00F553A3&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6B6&quot;/&gt;&lt;wsp:rsid wsp:val=&quot;00F60C26&quot;/&gt;&lt;wsp:rsid wsp:val=&quot;00F60F62&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67C&quot;/&gt;&lt;wsp:rsid wsp:val=&quot;00F62EEC&quot;/&gt;&lt;wsp:rsid wsp:val=&quot;00F63289&quot;/&gt;&lt;wsp:rsid wsp:val=&quot;00F63D79&quot;/&gt;&lt;wsp:rsid wsp:val=&quot;00F6404E&quot;/&gt;&lt;wsp:rsid wsp:val=&quot;00F641D9&quot;/&gt;&lt;wsp:rsid wsp:val=&quot;00F6433C&quot;/&gt;&lt;wsp:rsid wsp:val=&quot;00F6474A&quot;/&gt;&lt;wsp:rsid wsp:val=&quot;00F64966&quot;/&gt;&lt;wsp:rsid wsp:val=&quot;00F64E55&quot;/&gt;&lt;wsp:rsid wsp:val=&quot;00F64F9F&quot;/&gt;&lt;wsp:rsid wsp:val=&quot;00F660B8&quot;/&gt;&lt;wsp:rsid wsp:val=&quot;00F664DA&quot;/&gt;&lt;wsp:rsid wsp:val=&quot;00F669E3&quot;/&gt;&lt;wsp:rsid wsp:val=&quot;00F675DD&quot;/&gt;&lt;wsp:rsid wsp:val=&quot;00F67A85&quot;/&gt;&lt;wsp:rsid wsp:val=&quot;00F67BF2&quot;/&gt;&lt;wsp:rsid wsp:val=&quot;00F70FF9&quot;/&gt;&lt;wsp:rsid wsp:val=&quot;00F71026&quot;/&gt;&lt;wsp:rsid wsp:val=&quot;00F71042&quot;/&gt;&lt;wsp:rsid wsp:val=&quot;00F710A0&quot;/&gt;&lt;wsp:rsid wsp:val=&quot;00F71498&quot;/&gt;&lt;wsp:rsid wsp:val=&quot;00F71976&quot;/&gt;&lt;wsp:rsid wsp:val=&quot;00F71A99&quot;/&gt;&lt;wsp:rsid wsp:val=&quot;00F71C4F&quot;/&gt;&lt;wsp:rsid wsp:val=&quot;00F71EA2&quot;/&gt;&lt;wsp:rsid wsp:val=&quot;00F71F79&quot;/&gt;&lt;wsp:rsid wsp:val=&quot;00F72106&quot;/&gt;&lt;wsp:rsid wsp:val=&quot;00F721A1&quot;/&gt;&lt;wsp:rsid wsp:val=&quot;00F7226A&quot;/&gt;&lt;wsp:rsid wsp:val=&quot;00F724E3&quot;/&gt;&lt;wsp:rsid wsp:val=&quot;00F727AA&quot;/&gt;&lt;wsp:rsid wsp:val=&quot;00F729CA&quot;/&gt;&lt;wsp:rsid wsp:val=&quot;00F72C94&quot;/&gt;&lt;wsp:rsid wsp:val=&quot;00F72D42&quot;/&gt;&lt;wsp:rsid wsp:val=&quot;00F7368C&quot;/&gt;&lt;wsp:rsid wsp:val=&quot;00F73A83&quot;/&gt;&lt;wsp:rsid wsp:val=&quot;00F73D87&quot;/&gt;&lt;wsp:rsid wsp:val=&quot;00F73E55&quot;/&gt;&lt;wsp:rsid wsp:val=&quot;00F73F43&quot;/&gt;&lt;wsp:rsid wsp:val=&quot;00F74059&quot;/&gt;&lt;wsp:rsid wsp:val=&quot;00F7433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F17&quot;/&gt;&lt;wsp:rsid wsp:val=&quot;00F80957&quot;/&gt;&lt;wsp:rsid wsp:val=&quot;00F80C8C&quot;/&gt;&lt;wsp:rsid wsp:val=&quot;00F80D8F&quot;/&gt;&lt;wsp:rsid wsp:val=&quot;00F81059&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38BC&quot;/&gt;&lt;wsp:rsid wsp:val=&quot;00F84232&quot;/&gt;&lt;wsp:rsid wsp:val=&quot;00F84849&quot;/&gt;&lt;wsp:rsid wsp:val=&quot;00F849D7&quot;/&gt;&lt;wsp:rsid wsp:val=&quot;00F84A2F&quot;/&gt;&lt;wsp:rsid wsp:val=&quot;00F84AFA&quot;/&gt;&lt;wsp:rsid wsp:val=&quot;00F84BAB&quot;/&gt;&lt;wsp:rsid wsp:val=&quot;00F84DDB&quot;/&gt;&lt;wsp:rsid wsp:val=&quot;00F850EB&quot;/&gt;&lt;wsp:rsid wsp:val=&quot;00F854D5&quot;/&gt;&lt;wsp:rsid wsp:val=&quot;00F855CB&quot;/&gt;&lt;wsp:rsid wsp:val=&quot;00F856C8&quot;/&gt;&lt;wsp:rsid wsp:val=&quot;00F85744&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6EB9&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48&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2174&quot;/&gt;&lt;wsp:rsid wsp:val=&quot;00F923DB&quot;/&gt;&lt;wsp:rsid wsp:val=&quot;00F92725&quot;/&gt;&lt;wsp:rsid wsp:val=&quot;00F9344F&quot;/&gt;&lt;wsp:rsid wsp:val=&quot;00F93589&quot;/&gt;&lt;wsp:rsid wsp:val=&quot;00F935B0&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C03&quot;/&gt;&lt;wsp:rsid wsp:val=&quot;00F94F50&quot;/&gt;&lt;wsp:rsid wsp:val=&quot;00F95013&quot;/&gt;&lt;wsp:rsid wsp:val=&quot;00F950BC&quot;/&gt;&lt;wsp:rsid wsp:val=&quot;00F951BD&quot;/&gt;&lt;wsp:rsid wsp:val=&quot;00F958CD&quot;/&gt;&lt;wsp:rsid wsp:val=&quot;00F9603E&quot;/&gt;&lt;wsp:rsid wsp:val=&quot;00F96053&quot;/&gt;&lt;wsp:rsid wsp:val=&quot;00F9632D&quot;/&gt;&lt;wsp:rsid wsp:val=&quot;00F9644F&quot;/&gt;&lt;wsp:rsid wsp:val=&quot;00F965D9&quot;/&gt;&lt;wsp:rsid wsp:val=&quot;00F968CC&quot;/&gt;&lt;wsp:rsid wsp:val=&quot;00F96C7A&quot;/&gt;&lt;wsp:rsid wsp:val=&quot;00F96E7C&quot;/&gt;&lt;wsp:rsid wsp:val=&quot;00F97432&quot;/&gt;&lt;wsp:rsid wsp:val=&quot;00F975B5&quot;/&gt;&lt;wsp:rsid wsp:val=&quot;00F9762D&quot;/&gt;&lt;wsp:rsid wsp:val=&quot;00F97BDA&quot;/&gt;&lt;wsp:rsid wsp:val=&quot;00FA04BE&quot;/&gt;&lt;wsp:rsid wsp:val=&quot;00FA0509&quot;/&gt;&lt;wsp:rsid wsp:val=&quot;00FA0E7C&quot;/&gt;&lt;wsp:rsid wsp:val=&quot;00FA10EB&quot;/&gt;&lt;wsp:rsid wsp:val=&quot;00FA1177&quot;/&gt;&lt;wsp:rsid wsp:val=&quot;00FA1CBF&quot;/&gt;&lt;wsp:rsid wsp:val=&quot;00FA1D8F&quot;/&gt;&lt;wsp:rsid wsp:val=&quot;00FA2002&quot;/&gt;&lt;wsp:rsid wsp:val=&quot;00FA21B8&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CA&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9&quot;/&gt;&lt;wsp:rsid wsp:val=&quot;00FA5F3B&quot;/&gt;&lt;wsp:rsid wsp:val=&quot;00FA6225&quot;/&gt;&lt;wsp:rsid wsp:val=&quot;00FA656D&quot;/&gt;&lt;wsp:rsid wsp:val=&quot;00FA6686&quot;/&gt;&lt;wsp:rsid wsp:val=&quot;00FA6872&quot;/&gt;&lt;wsp:rsid wsp:val=&quot;00FA6A4D&quot;/&gt;&lt;wsp:rsid wsp:val=&quot;00FA6A8C&quot;/&gt;&lt;wsp:rsid wsp:val=&quot;00FA6BCC&quot;/&gt;&lt;wsp:rsid wsp:val=&quot;00FA6C40&quot;/&gt;&lt;wsp:rsid wsp:val=&quot;00FA70DF&quot;/&gt;&lt;wsp:rsid wsp:val=&quot;00FA7152&quot;/&gt;&lt;wsp:rsid wsp:val=&quot;00FA7226&quot;/&gt;&lt;wsp:rsid wsp:val=&quot;00FA7A20&quot;/&gt;&lt;wsp:rsid wsp:val=&quot;00FA7AA6&quot;/&gt;&lt;wsp:rsid wsp:val=&quot;00FA7C04&quot;/&gt;&lt;wsp:rsid wsp:val=&quot;00FB01DB&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018&quot;/&gt;&lt;wsp:rsid wsp:val=&quot;00FB22E5&quot;/&gt;&lt;wsp:rsid wsp:val=&quot;00FB2864&quot;/&gt;&lt;wsp:rsid wsp:val=&quot;00FB2E28&quot;/&gt;&lt;wsp:rsid wsp:val=&quot;00FB2F94&quot;/&gt;&lt;wsp:rsid wsp:val=&quot;00FB381C&quot;/&gt;&lt;wsp:rsid wsp:val=&quot;00FB3CBD&quot;/&gt;&lt;wsp:rsid wsp:val=&quot;00FB3CD6&quot;/&gt;&lt;wsp:rsid wsp:val=&quot;00FB3ED2&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988&quot;/&gt;&lt;wsp:rsid wsp:val=&quot;00FB6B9D&quot;/&gt;&lt;wsp:rsid wsp:val=&quot;00FB6D22&quot;/&gt;&lt;wsp:rsid wsp:val=&quot;00FB6F9E&quot;/&gt;&lt;wsp:rsid wsp:val=&quot;00FB72CB&quot;/&gt;&lt;wsp:rsid wsp:val=&quot;00FB7390&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458&quot;/&gt;&lt;wsp:rsid wsp:val=&quot;00FC254B&quot;/&gt;&lt;wsp:rsid wsp:val=&quot;00FC2742&quot;/&gt;&lt;wsp:rsid wsp:val=&quot;00FC27DB&quot;/&gt;&lt;wsp:rsid wsp:val=&quot;00FC3039&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5EA&quot;/&gt;&lt;wsp:rsid wsp:val=&quot;00FC47D1&quot;/&gt;&lt;wsp:rsid wsp:val=&quot;00FC4CA4&quot;/&gt;&lt;wsp:rsid wsp:val=&quot;00FC4D8B&quot;/&gt;&lt;wsp:rsid wsp:val=&quot;00FC545C&quot;/&gt;&lt;wsp:rsid wsp:val=&quot;00FC54BA&quot;/&gt;&lt;wsp:rsid wsp:val=&quot;00FC553E&quot;/&gt;&lt;wsp:rsid wsp:val=&quot;00FC5958&quot;/&gt;&lt;wsp:rsid wsp:val=&quot;00FC5BE9&quot;/&gt;&lt;wsp:rsid wsp:val=&quot;00FC60B6&quot;/&gt;&lt;wsp:rsid wsp:val=&quot;00FC65A0&quot;/&gt;&lt;wsp:rsid wsp:val=&quot;00FC6B41&quot;/&gt;&lt;wsp:rsid wsp:val=&quot;00FC6DB3&quot;/&gt;&lt;wsp:rsid wsp:val=&quot;00FC7308&quot;/&gt;&lt;wsp:rsid wsp:val=&quot;00FC76A7&quot;/&gt;&lt;wsp:rsid wsp:val=&quot;00FC7896&quot;/&gt;&lt;wsp:rsid wsp:val=&quot;00FC7F93&quot;/&gt;&lt;wsp:rsid wsp:val=&quot;00FD091C&quot;/&gt;&lt;wsp:rsid wsp:val=&quot;00FD10D2&quot;/&gt;&lt;wsp:rsid wsp:val=&quot;00FD111E&quot;/&gt;&lt;wsp:rsid wsp:val=&quot;00FD1355&quot;/&gt;&lt;wsp:rsid wsp:val=&quot;00FD14E4&quot;/&gt;&lt;wsp:rsid wsp:val=&quot;00FD1676&quot;/&gt;&lt;wsp:rsid wsp:val=&quot;00FD20A1&quot;/&gt;&lt;wsp:rsid wsp:val=&quot;00FD2804&quot;/&gt;&lt;wsp:rsid wsp:val=&quot;00FD282A&quot;/&gt;&lt;wsp:rsid wsp:val=&quot;00FD2A71&quot;/&gt;&lt;wsp:rsid wsp:val=&quot;00FD2F55&quot;/&gt;&lt;wsp:rsid wsp:val=&quot;00FD305B&quot;/&gt;&lt;wsp:rsid wsp:val=&quot;00FD3128&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9D&quot;/&gt;&lt;wsp:rsid wsp:val=&quot;00FE20AB&quot;/&gt;&lt;wsp:rsid wsp:val=&quot;00FE22FE&quot;/&gt;&lt;wsp:rsid wsp:val=&quot;00FE2955&quot;/&gt;&lt;wsp:rsid wsp:val=&quot;00FE2B7B&quot;/&gt;&lt;wsp:rsid wsp:val=&quot;00FE3100&quot;/&gt;&lt;wsp:rsid wsp:val=&quot;00FE3439&quot;/&gt;&lt;wsp:rsid wsp:val=&quot;00FE3636&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CAB&quot;/&gt;&lt;wsp:rsid wsp:val=&quot;00FE7F00&quot;/&gt;&lt;wsp:rsid wsp:val=&quot;00FE7FBB&quot;/&gt;&lt;wsp:rsid wsp:val=&quot;00FF01A6&quot;/&gt;&lt;wsp:rsid wsp:val=&quot;00FF01C5&quot;/&gt;&lt;wsp:rsid wsp:val=&quot;00FF0224&quot;/&gt;&lt;wsp:rsid wsp:val=&quot;00FF0502&quot;/&gt;&lt;wsp:rsid wsp:val=&quot;00FF06E1&quot;/&gt;&lt;wsp:rsid wsp:val=&quot;00FF0756&quot;/&gt;&lt;wsp:rsid wsp:val=&quot;00FF0B4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5E9&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69F&quot;/&gt;&lt;wsp:rsid wsp:val=&quot;00FF78DB&quot;/&gt;&lt;/wsp:rsids&gt;&lt;/w:docPr&gt;&lt;w:body&gt;&lt;wx:sect&gt;&lt;w:p wsp:rsidR=&quot;00000000&quot; wsp:rsidRDefault=&quot;00163CA8&quot; wsp:rsidP=&quot;00163CA8&quot;&gt;&lt;m:oMathPara&gt;&lt;m:oMath&gt;&lt;m:r&gt;&lt;m:rPr&gt;&lt;m:sty m:val=&quot;bi&quot;/&gt;&lt;/m:rPr&gt;&lt;w:rPr&gt;&lt;w:rFonts w:ascii=&quot;Cambria Math&quot; w:h-ansi=&quot;Cambria Math&quot;/&gt;&lt;wx:font wx:val=&quot;Cambria Math&quot;/&gt;&lt;w:b/&gt;&lt;w:i/&gt;&lt;w:lang w:val=&quot;EN-US&quot;/&gt;&lt;/w:rPr&gt;&lt;m:t&gt;蠁&lt;/m:t&gt;&lt;/m:r&gt;&lt;/m:oMath&gt;&lt;/m:oMathPara&gt;&lt;/w:p&gt;&lt;w:sectPr wsp:rsidR=&quot;00000000&quot;&gt;&lt;w:pgSz w:w=&quot;12240&quot; w:h=&quot;15840&quot;/&gt;&lt;w:pgMar w:top=&quot;1440&quot; w:right=&quot;1800&quot; w:bottomhhhhhhhhh=&quot;1440&quot; w:left=&quot;1800&quot; w:header=&quot;720&quot; w:footer=&quot;720&quot; w:gutter=&quot;0&quot;/&gt;&lt;w:cols w:space=&quot;720&quot;/&gt;&lt;/w:sectPr&gt;&lt;/wx:sect&gt;&lt;/w:body&gt;&lt;/w:wordDocument&gt;">
                  <v:imagedata r:id="rId20" o:title="" chromakey="white"/>
                </v:shape>
              </w:pict>
            </w:r>
            <w:r w:rsidRPr="00EF12FA">
              <w:rPr>
                <w:b/>
                <w:lang w:val="en-US"/>
              </w:rPr>
              <w:fldChar w:fldCharType="end"/>
            </w:r>
            <w:r w:rsidRPr="0015064D">
              <w:rPr>
                <w:b/>
                <w:lang w:val="en-US"/>
              </w:rPr>
              <w:t xml:space="preserve">. Equation (4)-(5) calculate mean angle and angular spread by placing the angles on the unit circle, i.e., by using </w:t>
            </w:r>
            <w:r w:rsidRPr="00EF12FA">
              <w:rPr>
                <w:b/>
                <w:lang w:val="en-US"/>
              </w:rPr>
              <w:fldChar w:fldCharType="begin"/>
            </w:r>
            <w:r w:rsidRPr="00EF12FA">
              <w:rPr>
                <w:b/>
                <w:lang w:val="en-US"/>
              </w:rPr>
              <w:instrText xml:space="preserve"> QUOTE </w:instrText>
            </w:r>
            <w:r w:rsidR="00CB2F62">
              <w:rPr>
                <w:position w:val="-5"/>
              </w:rPr>
              <w:pict>
                <v:shape id="_x0000_i1027" type="#_x0000_t75" style="width:13.7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CA&quot; w:vendorID=&quot;64&quot; w:dllVersion=&quot;131078&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A49&quot;/&gt;&lt;wsp:rsid wsp:val=&quot;00001F45&quot;/&gt;&lt;wsp:rsid wsp:val=&quot;00001FC3&quot;/&gt;&lt;wsp:rsid wsp:val=&quot;00002375&quot;/&gt;&lt;wsp:rsid wsp:val=&quot;00002459&quot;/&gt;&lt;wsp:rsid wsp:val=&quot;00003131&quot;/&gt;&lt;wsp:rsid wsp:val=&quot;000031AB&quot;/&gt;&lt;wsp:rsid wsp:val=&quot;00003519&quot;/&gt;&lt;wsp:rsid wsp:val=&quot;000036D3&quot;/&gt;&lt;wsp:rsid wsp:val=&quot;00003772&quot;/&gt;&lt;wsp:rsid wsp:val=&quot;000037FB&quot;/&gt;&lt;wsp:rsid wsp:val=&quot;00003C16&quot;/&gt;&lt;wsp:rsid wsp:val=&quot;00004885&quot;/&gt;&lt;wsp:rsid wsp:val=&quot;00004896&quot;/&gt;&lt;wsp:rsid wsp:val=&quot;00004CD0&quot;/&gt;&lt;wsp:rsid wsp:val=&quot;00004D8C&quot;/&gt;&lt;wsp:rsid wsp:val=&quot;00004DCB&quot;/&gt;&lt;wsp:rsid wsp:val=&quot;000051F0&quot;/&gt;&lt;wsp:rsid wsp:val=&quot;00005327&quot;/&gt;&lt;wsp:rsid wsp:val=&quot;0000553B&quot;/&gt;&lt;wsp:rsid wsp:val=&quot;000063C6&quot;/&gt;&lt;wsp:rsid wsp:val=&quot;0000660A&quot;/&gt;&lt;wsp:rsid wsp:val=&quot;000066DA&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74&quot;/&gt;&lt;wsp:rsid wsp:val=&quot;00010FD1&quot;/&gt;&lt;wsp:rsid wsp:val=&quot;00011519&quot;/&gt;&lt;wsp:rsid wsp:val=&quot;00011595&quot;/&gt;&lt;wsp:rsid wsp:val=&quot;00011703&quot;/&gt;&lt;wsp:rsid wsp:val=&quot;000118B4&quot;/&gt;&lt;wsp:rsid wsp:val=&quot;00011A2F&quot;/&gt;&lt;wsp:rsid wsp:val=&quot;00011D25&quot;/&gt;&lt;wsp:rsid wsp:val=&quot;000121EC&quot;/&gt;&lt;wsp:rsid wsp:val=&quot;000124D1&quot;/&gt;&lt;wsp:rsid wsp:val=&quot;00012B39&quot;/&gt;&lt;wsp:rsid wsp:val=&quot;00012D90&quot;/&gt;&lt;wsp:rsid wsp:val=&quot;00012DCC&quot;/&gt;&lt;wsp:rsid wsp:val=&quot;0001321B&quot;/&gt;&lt;wsp:rsid wsp:val=&quot;000137FF&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3F8&quot;/&gt;&lt;wsp:rsid wsp:val=&quot;00016DCE&quot;/&gt;&lt;wsp:rsid wsp:val=&quot;00016DDC&quot;/&gt;&lt;wsp:rsid wsp:val=&quot;0001729B&quot;/&gt;&lt;wsp:rsid wsp:val=&quot;00017309&quot;/&gt;&lt;wsp:rsid wsp:val=&quot;00017BE2&quot;/&gt;&lt;wsp:rsid wsp:val=&quot;000202A7&quot;/&gt;&lt;wsp:rsid wsp:val=&quot;00020331&quot;/&gt;&lt;wsp:rsid wsp:val=&quot;0002033F&quot;/&gt;&lt;wsp:rsid wsp:val=&quot;00020483&quot;/&gt;&lt;wsp:rsid wsp:val=&quot;000205C1&quot;/&gt;&lt;wsp:rsid wsp:val=&quot;000208B8&quot;/&gt;&lt;wsp:rsid wsp:val=&quot;00020D61&quot;/&gt;&lt;wsp:rsid wsp:val=&quot;00020E70&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AC4&quot;/&gt;&lt;wsp:rsid wsp:val=&quot;00022BCE&quot;/&gt;&lt;wsp:rsid wsp:val=&quot;00023393&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291&quot;/&gt;&lt;wsp:rsid wsp:val=&quot;0003138D&quot;/&gt;&lt;wsp:rsid wsp:val=&quot;000317B4&quot;/&gt;&lt;wsp:rsid wsp:val=&quot;00031C90&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182&quot;/&gt;&lt;wsp:rsid wsp:val=&quot;00034698&quot;/&gt;&lt;wsp:rsid wsp:val=&quot;00034787&quot;/&gt;&lt;wsp:rsid wsp:val=&quot;00034964&quot;/&gt;&lt;wsp:rsid wsp:val=&quot;000349B7&quot;/&gt;&lt;wsp:rsid wsp:val=&quot;00034C02&quot;/&gt;&lt;wsp:rsid wsp:val=&quot;00034DC2&quot;/&gt;&lt;wsp:rsid wsp:val=&quot;000350B6&quot;/&gt;&lt;wsp:rsid wsp:val=&quot;0003540B&quot;/&gt;&lt;wsp:rsid wsp:val=&quot;00035CAB&quot;/&gt;&lt;wsp:rsid wsp:val=&quot;00035F32&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AB8&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BFC&quot;/&gt;&lt;wsp:rsid wsp:val=&quot;000430CF&quot;/&gt;&lt;wsp:rsid wsp:val=&quot;00043303&quot;/&gt;&lt;wsp:rsid wsp:val=&quot;00043607&quot;/&gt;&lt;wsp:rsid wsp:val=&quot;00043703&quot;/&gt;&lt;wsp:rsid wsp:val=&quot;00043DBC&quot;/&gt;&lt;wsp:rsid wsp:val=&quot;0004403C&quot;/&gt;&lt;wsp:rsid wsp:val=&quot;00044225&quot;/&gt;&lt;wsp:rsid wsp:val=&quot;00044359&quot;/&gt;&lt;wsp:rsid wsp:val=&quot;000444AD&quot;/&gt;&lt;wsp:rsid wsp:val=&quot;00044576&quot;/&gt;&lt;wsp:rsid wsp:val=&quot;000445D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2A&quot;/&gt;&lt;wsp:rsid wsp:val=&quot;00051C70&quot;/&gt;&lt;wsp:rsid wsp:val=&quot;0005201C&quot;/&gt;&lt;wsp:rsid wsp:val=&quot;000528EA&quot;/&gt;&lt;wsp:rsid wsp:val=&quot;0005291A&quot;/&gt;&lt;wsp:rsid wsp:val=&quot;00052AE3&quot;/&gt;&lt;wsp:rsid wsp:val=&quot;00052C5E&quot;/&gt;&lt;wsp:rsid wsp:val=&quot;00052CF1&quot;/&gt;&lt;wsp:rsid wsp:val=&quot;000531A8&quot;/&gt;&lt;wsp:rsid wsp:val=&quot;0005330B&quot;/&gt;&lt;wsp:rsid wsp:val=&quot;0005382E&quot;/&gt;&lt;wsp:rsid wsp:val=&quot;00053849&quot;/&gt;&lt;wsp:rsid wsp:val=&quot;00053A47&quot;/&gt;&lt;wsp:rsid wsp:val=&quot;0005456E&quot;/&gt;&lt;wsp:rsid wsp:val=&quot;00054614&quot;/&gt;&lt;wsp:rsid wsp:val=&quot;0005468A&quot;/&gt;&lt;wsp:rsid wsp:val=&quot;00054A5B&quot;/&gt;&lt;wsp:rsid wsp:val=&quot;00054ACE&quot;/&gt;&lt;wsp:rsid wsp:val=&quot;00054AD7&quot;/&gt;&lt;wsp:rsid wsp:val=&quot;00054AD9&quot;/&gt;&lt;wsp:rsid wsp:val=&quot;00054C81&quot;/&gt;&lt;wsp:rsid wsp:val=&quot;00054DAB&quot;/&gt;&lt;wsp:rsid wsp:val=&quot;00054E63&quot;/&gt;&lt;wsp:rsid wsp:val=&quot;0005504C&quot;/&gt;&lt;wsp:rsid wsp:val=&quot;00055873&quot;/&gt;&lt;wsp:rsid wsp:val=&quot;00055A96&quot;/&gt;&lt;wsp:rsid wsp:val=&quot;00055B03&quot;/&gt;&lt;wsp:rsid wsp:val=&quot;00055B8E&quot;/&gt;&lt;wsp:rsid wsp:val=&quot;0005602E&quot;/&gt;&lt;wsp:rsid wsp:val=&quot;00056057&quot;/&gt;&lt;wsp:rsid wsp:val=&quot;00056E66&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ED6&quot;/&gt;&lt;wsp:rsid wsp:val=&quot;00060FDB&quot;/&gt;&lt;wsp:rsid wsp:val=&quot;000612C5&quot;/&gt;&lt;wsp:rsid wsp:val=&quot;00061C96&quot;/&gt;&lt;wsp:rsid wsp:val=&quot;00061E34&quot;/&gt;&lt;wsp:rsid wsp:val=&quot;00061EBD&quot;/&gt;&lt;wsp:rsid wsp:val=&quot;000621A9&quot;/&gt;&lt;wsp:rsid wsp:val=&quot;0006263A&quot;/&gt;&lt;wsp:rsid wsp:val=&quot;0006310C&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195&quot;/&gt;&lt;wsp:rsid wsp:val=&quot;000667D1&quot;/&gt;&lt;wsp:rsid wsp:val=&quot;00066CF0&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CBC&quot;/&gt;&lt;wsp:rsid wsp:val=&quot;0007118F&quot;/&gt;&lt;wsp:rsid wsp:val=&quot;000711FC&quot;/&gt;&lt;wsp:rsid wsp:val=&quot;000716FB&quot;/&gt;&lt;wsp:rsid wsp:val=&quot;00071E66&quot;/&gt;&lt;wsp:rsid wsp:val=&quot;00071E9B&quot;/&gt;&lt;wsp:rsid wsp:val=&quot;00071F99&quot;/&gt;&lt;wsp:rsid wsp:val=&quot;000727D5&quot;/&gt;&lt;wsp:rsid wsp:val=&quot;00072885&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52CD&quot;/&gt;&lt;wsp:rsid wsp:val=&quot;0007531E&quot;/&gt;&lt;wsp:rsid wsp:val=&quot;00075680&quot;/&gt;&lt;wsp:rsid wsp:val=&quot;0007590A&quot;/&gt;&lt;wsp:rsid wsp:val=&quot;00075999&quot;/&gt;&lt;wsp:rsid wsp:val=&quot;00075FE3&quot;/&gt;&lt;wsp:rsid wsp:val=&quot;000764C3&quot;/&gt;&lt;wsp:rsid wsp:val=&quot;00076775&quot;/&gt;&lt;wsp:rsid wsp:val=&quot;00076D63&quot;/&gt;&lt;wsp:rsid wsp:val=&quot;00077579&quot;/&gt;&lt;wsp:rsid wsp:val=&quot;00077A78&quot;/&gt;&lt;wsp:rsid wsp:val=&quot;00080170&quot;/&gt;&lt;wsp:rsid wsp:val=&quot;000805B2&quot;/&gt;&lt;wsp:rsid wsp:val=&quot;00080786&quot;/&gt;&lt;wsp:rsid wsp:val=&quot;00080D74&quot;/&gt;&lt;wsp:rsid wsp:val=&quot;000814A2&quot;/&gt;&lt;wsp:rsid wsp:val=&quot;00082152&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788&quot;/&gt;&lt;wsp:rsid wsp:val=&quot;00084255&quot;/&gt;&lt;wsp:rsid wsp:val=&quot;0008460E&quot;/&gt;&lt;wsp:rsid wsp:val=&quot;00084937&quot;/&gt;&lt;wsp:rsid wsp:val=&quot;00084E53&quot;/&gt;&lt;wsp:rsid wsp:val=&quot;00085239&quot;/&gt;&lt;wsp:rsid wsp:val=&quot;000852FF&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3F&quot;/&gt;&lt;wsp:rsid wsp:val=&quot;00087BAB&quot;/&gt;&lt;wsp:rsid wsp:val=&quot;00087E29&quot;/&gt;&lt;wsp:rsid wsp:val=&quot;00087F91&quot;/&gt;&lt;wsp:rsid wsp:val=&quot;00090573&quot;/&gt;&lt;wsp:rsid wsp:val=&quot;00090586&quot;/&gt;&lt;wsp:rsid wsp:val=&quot;00090653&quot;/&gt;&lt;wsp:rsid wsp:val=&quot;00090A5D&quot;/&gt;&lt;wsp:rsid wsp:val=&quot;00090BD3&quot;/&gt;&lt;wsp:rsid wsp:val=&quot;0009158A&quot;/&gt;&lt;wsp:rsid wsp:val=&quot;00091714&quot;/&gt;&lt;wsp:rsid wsp:val=&quot;000921E3&quot;/&gt;&lt;wsp:rsid wsp:val=&quot;00092334&quot;/&gt;&lt;wsp:rsid wsp:val=&quot;000931C3&quot;/&gt;&lt;wsp:rsid wsp:val=&quot;000938A0&quot;/&gt;&lt;wsp:rsid wsp:val=&quot;00093B72&quot;/&gt;&lt;wsp:rsid wsp:val=&quot;0009437A&quot;/&gt;&lt;wsp:rsid wsp:val=&quot;000947B7&quot;/&gt;&lt;wsp:rsid wsp:val=&quot;00095671&quot;/&gt;&lt;wsp:rsid wsp:val=&quot;00095920&quot;/&gt;&lt;wsp:rsid wsp:val=&quot;00095C96&quot;/&gt;&lt;wsp:rsid wsp:val=&quot;00095F31&quot;/&gt;&lt;wsp:rsid wsp:val=&quot;00095F53&quot;/&gt;&lt;wsp:rsid wsp:val=&quot;0009612D&quot;/&gt;&lt;wsp:rsid wsp:val=&quot;0009653B&quot;/&gt;&lt;wsp:rsid wsp:val=&quot;000965E2&quot;/&gt;&lt;wsp:rsid wsp:val=&quot;0009680E&quot;/&gt;&lt;wsp:rsid wsp:val=&quot;000968CF&quot;/&gt;&lt;wsp:rsid wsp:val=&quot;000968D8&quot;/&gt;&lt;wsp:rsid wsp:val=&quot;00096C9E&quot;/&gt;&lt;wsp:rsid wsp:val=&quot;00096CF2&quot;/&gt;&lt;wsp:rsid wsp:val=&quot;0009709B&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F0&quot;/&gt;&lt;wsp:rsid wsp:val=&quot;000A1D49&quot;/&gt;&lt;wsp:rsid wsp:val=&quot;000A1F8D&quot;/&gt;&lt;wsp:rsid wsp:val=&quot;000A23B7&quot;/&gt;&lt;wsp:rsid wsp:val=&quot;000A2521&quot;/&gt;&lt;wsp:rsid wsp:val=&quot;000A2D70&quot;/&gt;&lt;wsp:rsid wsp:val=&quot;000A31E4&quot;/&gt;&lt;wsp:rsid wsp:val=&quot;000A389C&quot;/&gt;&lt;wsp:rsid wsp:val=&quot;000A3A3A&quot;/&gt;&lt;wsp:rsid wsp:val=&quot;000A3ACB&quot;/&gt;&lt;wsp:rsid wsp:val=&quot;000A3F1B&quot;/&gt;&lt;wsp:rsid wsp:val=&quot;000A4388&quot;/&gt;&lt;wsp:rsid wsp:val=&quot;000A448E&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D8A&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2C6&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199&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6E38&quot;/&gt;&lt;wsp:rsid wsp:val=&quot;000C71D9&quot;/&gt;&lt;wsp:rsid wsp:val=&quot;000C7C3E&quot;/&gt;&lt;wsp:rsid wsp:val=&quot;000D037E&quot;/&gt;&lt;wsp:rsid wsp:val=&quot;000D0A0F&quot;/&gt;&lt;wsp:rsid wsp:val=&quot;000D0AB8&quot;/&gt;&lt;wsp:rsid wsp:val=&quot;000D0BCC&quot;/&gt;&lt;wsp:rsid wsp:val=&quot;000D0D27&quot;/&gt;&lt;wsp:rsid wsp:val=&quot;000D0F9A&quot;/&gt;&lt;wsp:rsid wsp:val=&quot;000D12FA&quot;/&gt;&lt;wsp:rsid wsp:val=&quot;000D1311&quot;/&gt;&lt;wsp:rsid wsp:val=&quot;000D148D&quot;/&gt;&lt;wsp:rsid wsp:val=&quot;000D14EB&quot;/&gt;&lt;wsp:rsid wsp:val=&quot;000D1610&quot;/&gt;&lt;wsp:rsid wsp:val=&quot;000D1737&quot;/&gt;&lt;wsp:rsid wsp:val=&quot;000D1915&quot;/&gt;&lt;wsp:rsid wsp:val=&quot;000D206C&quot;/&gt;&lt;wsp:rsid wsp:val=&quot;000D23C1&quot;/&gt;&lt;wsp:rsid wsp:val=&quot;000D2AE0&quot;/&gt;&lt;wsp:rsid wsp:val=&quot;000D2EA5&quot;/&gt;&lt;wsp:rsid wsp:val=&quot;000D35D4&quot;/&gt;&lt;wsp:rsid wsp:val=&quot;000D362A&quot;/&gt;&lt;wsp:rsid wsp:val=&quot;000D37FA&quot;/&gt;&lt;wsp:rsid wsp:val=&quot;000D3A33&quot;/&gt;&lt;wsp:rsid wsp:val=&quot;000D3A6C&quot;/&gt;&lt;wsp:rsid wsp:val=&quot;000D3EEA&quot;/&gt;&lt;wsp:rsid wsp:val=&quot;000D4232&quot;/&gt;&lt;wsp:rsid wsp:val=&quot;000D4324&quot;/&gt;&lt;wsp:rsid wsp:val=&quot;000D43EA&quot;/&gt;&lt;wsp:rsid wsp:val=&quot;000D4481&quot;/&gt;&lt;wsp:rsid wsp:val=&quot;000D46EE&quot;/&gt;&lt;wsp:rsid wsp:val=&quot;000D4ABD&quot;/&gt;&lt;wsp:rsid wsp:val=&quot;000D4B1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55&quot;/&gt;&lt;wsp:rsid wsp:val=&quot;000D6B84&quot;/&gt;&lt;wsp:rsid wsp:val=&quot;000D6E96&quot;/&gt;&lt;wsp:rsid wsp:val=&quot;000D6FBC&quot;/&gt;&lt;wsp:rsid wsp:val=&quot;000D7268&quot;/&gt;&lt;wsp:rsid wsp:val=&quot;000D7383&quot;/&gt;&lt;wsp:rsid wsp:val=&quot;000D745D&quot;/&gt;&lt;wsp:rsid wsp:val=&quot;000D75CC&quot;/&gt;&lt;wsp:rsid wsp:val=&quot;000D75EE&quot;/&gt;&lt;wsp:rsid wsp:val=&quot;000D7665&quot;/&gt;&lt;wsp:rsid wsp:val=&quot;000D7783&quot;/&gt;&lt;wsp:rsid wsp:val=&quot;000D77A8&quot;/&gt;&lt;wsp:rsid wsp:val=&quot;000D7C7C&quot;/&gt;&lt;wsp:rsid wsp:val=&quot;000E011D&quot;/&gt;&lt;wsp:rsid wsp:val=&quot;000E0706&quot;/&gt;&lt;wsp:rsid wsp:val=&quot;000E0BAE&quot;/&gt;&lt;wsp:rsid wsp:val=&quot;000E0DEA&quot;/&gt;&lt;wsp:rsid wsp:val=&quot;000E0E10&quot;/&gt;&lt;wsp:rsid wsp:val=&quot;000E14B9&quot;/&gt;&lt;wsp:rsid wsp:val=&quot;000E182B&quot;/&gt;&lt;wsp:rsid wsp:val=&quot;000E1E8E&quot;/&gt;&lt;wsp:rsid wsp:val=&quot;000E2421&quot;/&gt;&lt;wsp:rsid wsp:val=&quot;000E279B&quot;/&gt;&lt;wsp:rsid wsp:val=&quot;000E2AFE&quot;/&gt;&lt;wsp:rsid wsp:val=&quot;000E2D41&quot;/&gt;&lt;wsp:rsid wsp:val=&quot;000E3075&quot;/&gt;&lt;wsp:rsid wsp:val=&quot;000E32C0&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F62&quot;/&gt;&lt;wsp:rsid wsp:val=&quot;000E6F71&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6C2&quot;/&gt;&lt;wsp:rsid wsp:val=&quot;000F3755&quot;/&gt;&lt;wsp:rsid wsp:val=&quot;000F3B40&quot;/&gt;&lt;wsp:rsid wsp:val=&quot;000F3FFF&quot;/&gt;&lt;wsp:rsid wsp:val=&quot;000F42EA&quot;/&gt;&lt;wsp:rsid wsp:val=&quot;000F4CAF&quot;/&gt;&lt;wsp:rsid wsp:val=&quot;000F4D3B&quot;/&gt;&lt;wsp:rsid wsp:val=&quot;000F4D95&quot;/&gt;&lt;wsp:rsid wsp:val=&quot;000F4F44&quot;/&gt;&lt;wsp:rsid wsp:val=&quot;000F53CB&quot;/&gt;&lt;wsp:rsid wsp:val=&quot;000F55A9&quot;/&gt;&lt;wsp:rsid wsp:val=&quot;000F5F71&quot;/&gt;&lt;wsp:rsid wsp:val=&quot;000F61C4&quot;/&gt;&lt;wsp:rsid wsp:val=&quot;000F6646&quot;/&gt;&lt;wsp:rsid wsp:val=&quot;000F6881&quot;/&gt;&lt;wsp:rsid wsp:val=&quot;000F6BA0&quot;/&gt;&lt;wsp:rsid wsp:val=&quot;000F6C32&quot;/&gt;&lt;wsp:rsid wsp:val=&quot;000F6E68&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64F&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4FF4&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6F22&quot;/&gt;&lt;wsp:rsid wsp:val=&quot;00107249&quot;/&gt;&lt;wsp:rsid wsp:val=&quot;001074D1&quot;/&gt;&lt;wsp:rsid wsp:val=&quot;00107CDD&quot;/&gt;&lt;wsp:rsid wsp:val=&quot;0011061F&quot;/&gt;&lt;wsp:rsid wsp:val=&quot;001106C0&quot;/&gt;&lt;wsp:rsid wsp:val=&quot;00110B85&quot;/&gt;&lt;wsp:rsid wsp:val=&quot;00111114&quot;/&gt;&lt;wsp:rsid wsp:val=&quot;001115C0&quot;/&gt;&lt;wsp:rsid wsp:val=&quot;001115F4&quot;/&gt;&lt;wsp:rsid wsp:val=&quot;001118AA&quot;/&gt;&lt;wsp:rsid wsp:val=&quot;00111AD9&quot;/&gt;&lt;wsp:rsid wsp:val=&quot;00111B0A&quot;/&gt;&lt;wsp:rsid wsp:val=&quot;00111C33&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43&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A9A&quot;/&gt;&lt;wsp:rsid wsp:val=&quot;00115B67&quot;/&gt;&lt;wsp:rsid wsp:val=&quot;00115D19&quot;/&gt;&lt;wsp:rsid wsp:val=&quot;00116624&quot;/&gt;&lt;wsp:rsid wsp:val=&quot;00117957&quot;/&gt;&lt;wsp:rsid wsp:val=&quot;00117B4F&quot;/&gt;&lt;wsp:rsid wsp:val=&quot;00117B90&quot;/&gt;&lt;wsp:rsid wsp:val=&quot;00117FFE&quot;/&gt;&lt;wsp:rsid wsp:val=&quot;001202E9&quot;/&gt;&lt;wsp:rsid wsp:val=&quot;001203DB&quot;/&gt;&lt;wsp:rsid wsp:val=&quot;0012079F&quot;/&gt;&lt;wsp:rsid wsp:val=&quot;001207F3&quot;/&gt;&lt;wsp:rsid wsp:val=&quot;00120BC8&quot;/&gt;&lt;wsp:rsid wsp:val=&quot;00121316&quot;/&gt;&lt;wsp:rsid wsp:val=&quot;0012142A&quot;/&gt;&lt;wsp:rsid wsp:val=&quot;001215DB&quot;/&gt;&lt;wsp:rsid wsp:val=&quot;00121897&quot;/&gt;&lt;wsp:rsid wsp:val=&quot;001218BF&quot;/&gt;&lt;wsp:rsid wsp:val=&quot;00122153&quot;/&gt;&lt;wsp:rsid wsp:val=&quot;00122318&quot;/&gt;&lt;wsp:rsid wsp:val=&quot;00122581&quot;/&gt;&lt;wsp:rsid wsp:val=&quot;00122842&quot;/&gt;&lt;wsp:rsid wsp:val=&quot;00122E60&quot;/&gt;&lt;wsp:rsid wsp:val=&quot;00122EB3&quot;/&gt;&lt;wsp:rsid wsp:val=&quot;00123090&quot;/&gt;&lt;wsp:rsid wsp:val=&quot;0012345C&quot;/&gt;&lt;wsp:rsid wsp:val=&quot;001235C4&quot;/&gt;&lt;wsp:rsid wsp:val=&quot;00123975&quot;/&gt;&lt;wsp:rsid wsp:val=&quot;00123AED&quot;/&gt;&lt;wsp:rsid wsp:val=&quot;00123DED&quot;/&gt;&lt;wsp:rsid wsp:val=&quot;0012434E&quot;/&gt;&lt;wsp:rsid wsp:val=&quot;0012467D&quot;/&gt;&lt;wsp:rsid wsp:val=&quot;001246EC&quot;/&gt;&lt;wsp:rsid wsp:val=&quot;001249D7&quot;/&gt;&lt;wsp:rsid wsp:val=&quot;00124E10&quot;/&gt;&lt;wsp:rsid wsp:val=&quot;00124F96&quot;/&gt;&lt;wsp:rsid wsp:val=&quot;00125078&quot;/&gt;&lt;wsp:rsid wsp:val=&quot;001252FE&quot;/&gt;&lt;wsp:rsid wsp:val=&quot;001257E6&quot;/&gt;&lt;wsp:rsid wsp:val=&quot;00126AB6&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523&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37D7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1D&quot;/&gt;&lt;wsp:rsid wsp:val=&quot;00141E46&quot;/&gt;&lt;wsp:rsid wsp:val=&quot;0014206B&quot;/&gt;&lt;wsp:rsid wsp:val=&quot;00142093&quot;/&gt;&lt;wsp:rsid wsp:val=&quot;001425AC&quot;/&gt;&lt;wsp:rsid wsp:val=&quot;00142772&quot;/&gt;&lt;wsp:rsid wsp:val=&quot;00142E42&quot;/&gt;&lt;wsp:rsid wsp:val=&quot;00143221&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5D0A&quot;/&gt;&lt;wsp:rsid wsp:val=&quot;00146129&quot;/&gt;&lt;wsp:rsid wsp:val=&quot;00146142&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47E12&quot;/&gt;&lt;wsp:rsid wsp:val=&quot;0015070B&quot;/&gt;&lt;wsp:rsid wsp:val=&quot;001508E1&quot;/&gt;&lt;wsp:rsid wsp:val=&quot;00150BAF&quot;/&gt;&lt;wsp:rsid wsp:val=&quot;00150CD5&quot;/&gt;&lt;wsp:rsid wsp:val=&quot;00150EDE&quot;/&gt;&lt;wsp:rsid wsp:val=&quot;00151096&quot;/&gt;&lt;wsp:rsid wsp:val=&quot;001510B6&quot;/&gt;&lt;wsp:rsid wsp:val=&quot;001510BE&quot;/&gt;&lt;wsp:rsid wsp:val=&quot;001510ED&quot;/&gt;&lt;wsp:rsid wsp:val=&quot;00151740&quot;/&gt;&lt;wsp:rsid wsp:val=&quot;00151805&quot;/&gt;&lt;wsp:rsid wsp:val=&quot;001518AA&quot;/&gt;&lt;wsp:rsid wsp:val=&quot;00151E59&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EEF&quot;/&gt;&lt;wsp:rsid wsp:val=&quot;00153F29&quot;/&gt;&lt;wsp:rsid wsp:val=&quot;001544AB&quot;/&gt;&lt;wsp:rsid wsp:val=&quot;001545A6&quot;/&gt;&lt;wsp:rsid wsp:val=&quot;00154B50&quot;/&gt;&lt;wsp:rsid wsp:val=&quot;00154DA3&quot;/&gt;&lt;wsp:rsid wsp:val=&quot;00155839&quot;/&gt;&lt;wsp:rsid wsp:val=&quot;00155F7A&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AB7&quot;/&gt;&lt;wsp:rsid wsp:val=&quot;00162BD5&quot;/&gt;&lt;wsp:rsid wsp:val=&quot;00162CF1&quot;/&gt;&lt;wsp:rsid wsp:val=&quot;00162E37&quot;/&gt;&lt;wsp:rsid wsp:val=&quot;00162F82&quot;/&gt;&lt;wsp:rsid wsp:val=&quot;001630E4&quot;/&gt;&lt;wsp:rsid wsp:val=&quot;00163449&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828&quot;/&gt;&lt;wsp:rsid wsp:val=&quot;0016634F&quot;/&gt;&lt;wsp:rsid wsp:val=&quot;0016642D&quot;/&gt;&lt;wsp:rsid wsp:val=&quot;00166994&quot;/&gt;&lt;wsp:rsid wsp:val=&quot;001669F9&quot;/&gt;&lt;wsp:rsid wsp:val=&quot;0016700E&quot;/&gt;&lt;wsp:rsid wsp:val=&quot;0016711A&quot;/&gt;&lt;wsp:rsid wsp:val=&quot;00167182&quot;/&gt;&lt;wsp:rsid wsp:val=&quot;0016764C&quot;/&gt;&lt;wsp:rsid wsp:val=&quot;00167709&quot;/&gt;&lt;wsp:rsid wsp:val=&quot;001678ED&quot;/&gt;&lt;wsp:rsid wsp:val=&quot;00170248&quot;/&gt;&lt;wsp:rsid wsp:val=&quot;00170397&quot;/&gt;&lt;wsp:rsid wsp:val=&quot;001706E4&quot;/&gt;&lt;wsp:rsid wsp:val=&quot;001708D0&quot;/&gt;&lt;wsp:rsid wsp:val=&quot;00170FB5&quot;/&gt;&lt;wsp:rsid wsp:val=&quot;00171717&quot;/&gt;&lt;wsp:rsid wsp:val=&quot;00171944&quot;/&gt;&lt;wsp:rsid wsp:val=&quot;00171D7E&quot;/&gt;&lt;wsp:rsid wsp:val=&quot;00171F14&quot;/&gt;&lt;wsp:rsid wsp:val=&quot;0017226B&quot;/&gt;&lt;wsp:rsid wsp:val=&quot;00172903&quot;/&gt;&lt;wsp:rsid wsp:val=&quot;00172985&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90D&quot;/&gt;&lt;wsp:rsid wsp:val=&quot;00174B60&quot;/&gt;&lt;wsp:rsid wsp:val=&quot;00174DDB&quot;/&gt;&lt;wsp:rsid wsp:val=&quot;00174F2F&quot;/&gt;&lt;wsp:rsid wsp:val=&quot;001752EC&quot;/&gt;&lt;wsp:rsid wsp:val=&quot;0017535F&quot;/&gt;&lt;wsp:rsid wsp:val=&quot;00175B5A&quot;/&gt;&lt;wsp:rsid wsp:val=&quot;00175DBB&quot;/&gt;&lt;wsp:rsid wsp:val=&quot;00175E60&quot;/&gt;&lt;wsp:rsid wsp:val=&quot;00175FDA&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C57&quot;/&gt;&lt;wsp:rsid wsp:val=&quot;00180DC7&quot;/&gt;&lt;wsp:rsid wsp:val=&quot;00180E60&quot;/&gt;&lt;wsp:rsid wsp:val=&quot;00181763&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6E8D&quot;/&gt;&lt;wsp:rsid wsp:val=&quot;0018767B&quot;/&gt;&lt;wsp:rsid wsp:val=&quot;00187A1A&quot;/&gt;&lt;wsp:rsid wsp:val=&quot;00187DC2&quot;/&gt;&lt;wsp:rsid wsp:val=&quot;0019022C&quot;/&gt;&lt;wsp:rsid wsp:val=&quot;00190307&quot;/&gt;&lt;wsp:rsid wsp:val=&quot;00190927&quot;/&gt;&lt;wsp:rsid wsp:val=&quot;00190BD5&quot;/&gt;&lt;wsp:rsid wsp:val=&quot;00191727&quot;/&gt;&lt;wsp:rsid wsp:val=&quot;00191A2B&quot;/&gt;&lt;wsp:rsid wsp:val=&quot;00191EBF&quot;/&gt;&lt;wsp:rsid wsp:val=&quot;001925E5&quot;/&gt;&lt;wsp:rsid wsp:val=&quot;00192A10&quot;/&gt;&lt;wsp:rsid wsp:val=&quot;00192CA9&quot;/&gt;&lt;wsp:rsid wsp:val=&quot;00192D98&quot;/&gt;&lt;wsp:rsid wsp:val=&quot;00193747&quot;/&gt;&lt;wsp:rsid wsp:val=&quot;00193987&quot;/&gt;&lt;wsp:rsid wsp:val=&quot;00193B22&quot;/&gt;&lt;wsp:rsid wsp:val=&quot;00194D1C&quot;/&gt;&lt;wsp:rsid wsp:val=&quot;0019573B&quot;/&gt;&lt;wsp:rsid wsp:val=&quot;0019592C&quot;/&gt;&lt;wsp:rsid wsp:val=&quot;00196085&quot;/&gt;&lt;wsp:rsid wsp:val=&quot;00196300&quot;/&gt;&lt;wsp:rsid wsp:val=&quot;001969BD&quot;/&gt;&lt;wsp:rsid wsp:val=&quot;00196A48&quot;/&gt;&lt;wsp:rsid wsp:val=&quot;00196B90&quot;/&gt;&lt;wsp:rsid wsp:val=&quot;00196BC7&quot;/&gt;&lt;wsp:rsid wsp:val=&quot;00196D0D&quot;/&gt;&lt;wsp:rsid wsp:val=&quot;00196FF4&quot;/&gt;&lt;wsp:rsid wsp:val=&quot;0019734F&quot;/&gt;&lt;wsp:rsid wsp:val=&quot;001976E2&quot;/&gt;&lt;wsp:rsid wsp:val=&quot;001A02BC&quot;/&gt;&lt;wsp:rsid wsp:val=&quot;001A0303&quot;/&gt;&lt;wsp:rsid wsp:val=&quot;001A032E&quot;/&gt;&lt;wsp:rsid wsp:val=&quot;001A0421&quot;/&gt;&lt;wsp:rsid wsp:val=&quot;001A067A&quot;/&gt;&lt;wsp:rsid wsp:val=&quot;001A06FC&quot;/&gt;&lt;wsp:rsid wsp:val=&quot;001A09C6&quot;/&gt;&lt;wsp:rsid wsp:val=&quot;001A0A1E&quot;/&gt;&lt;wsp:rsid wsp:val=&quot;001A12DF&quot;/&gt;&lt;wsp:rsid wsp:val=&quot;001A24E7&quot;/&gt;&lt;wsp:rsid wsp:val=&quot;001A258A&quot;/&gt;&lt;wsp:rsid wsp:val=&quot;001A25E7&quot;/&gt;&lt;wsp:rsid wsp:val=&quot;001A2939&quot;/&gt;&lt;wsp:rsid wsp:val=&quot;001A2BFF&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5234&quot;/&gt;&lt;wsp:rsid wsp:val=&quot;001A61A0&quot;/&gt;&lt;wsp:rsid wsp:val=&quot;001A628F&quot;/&gt;&lt;wsp:rsid wsp:val=&quot;001A6719&quot;/&gt;&lt;wsp:rsid wsp:val=&quot;001A6AFE&quot;/&gt;&lt;wsp:rsid wsp:val=&quot;001A6EF1&quot;/&gt;&lt;wsp:rsid wsp:val=&quot;001A6F38&quot;/&gt;&lt;wsp:rsid wsp:val=&quot;001A706D&quot;/&gt;&lt;wsp:rsid wsp:val=&quot;001A71EB&quot;/&gt;&lt;wsp:rsid wsp:val=&quot;001A72EE&quot;/&gt;&lt;wsp:rsid wsp:val=&quot;001A7821&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999&quot;/&gt;&lt;wsp:rsid wsp:val=&quot;001B1C7B&quot;/&gt;&lt;wsp:rsid wsp:val=&quot;001B1F17&quot;/&gt;&lt;wsp:rsid wsp:val=&quot;001B1F29&quot;/&gt;&lt;wsp:rsid wsp:val=&quot;001B2085&quot;/&gt;&lt;wsp:rsid wsp:val=&quot;001B26EE&quot;/&gt;&lt;wsp:rsid wsp:val=&quot;001B2993&quot;/&gt;&lt;wsp:rsid wsp:val=&quot;001B2DF5&quot;/&gt;&lt;wsp:rsid wsp:val=&quot;001B343E&quot;/&gt;&lt;wsp:rsid wsp:val=&quot;001B3754&quot;/&gt;&lt;wsp:rsid wsp:val=&quot;001B4398&quot;/&gt;&lt;wsp:rsid wsp:val=&quot;001B4938&quot;/&gt;&lt;wsp:rsid wsp:val=&quot;001B4AAD&quot;/&gt;&lt;wsp:rsid wsp:val=&quot;001B4E2D&quot;/&gt;&lt;wsp:rsid wsp:val=&quot;001B5176&quot;/&gt;&lt;wsp:rsid wsp:val=&quot;001B519B&quot;/&gt;&lt;wsp:rsid wsp:val=&quot;001B5332&quot;/&gt;&lt;wsp:rsid wsp:val=&quot;001B53B3&quot;/&gt;&lt;wsp:rsid wsp:val=&quot;001B54E9&quot;/&gt;&lt;wsp:rsid wsp:val=&quot;001B5F67&quot;/&gt;&lt;wsp:rsid wsp:val=&quot;001B6306&quot;/&gt;&lt;wsp:rsid wsp:val=&quot;001B645A&quot;/&gt;&lt;wsp:rsid wsp:val=&quot;001B6488&quot;/&gt;&lt;wsp:rsid wsp:val=&quot;001B6C77&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E60&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64C2&quot;/&gt;&lt;wsp:rsid wsp:val=&quot;001C6C6C&quot;/&gt;&lt;wsp:rsid wsp:val=&quot;001C7185&quot;/&gt;&lt;wsp:rsid wsp:val=&quot;001C76FC&quot;/&gt;&lt;wsp:rsid wsp:val=&quot;001C7AB6&quot;/&gt;&lt;wsp:rsid wsp:val=&quot;001C7F47&quot;/&gt;&lt;wsp:rsid wsp:val=&quot;001D006C&quot;/&gt;&lt;wsp:rsid wsp:val=&quot;001D017C&quot;/&gt;&lt;wsp:rsid wsp:val=&quot;001D02FA&quot;/&gt;&lt;wsp:rsid wsp:val=&quot;001D0447&quot;/&gt;&lt;wsp:rsid wsp:val=&quot;001D0578&quot;/&gt;&lt;wsp:rsid wsp:val=&quot;001D0593&quot;/&gt;&lt;wsp:rsid wsp:val=&quot;001D0C3F&quot;/&gt;&lt;wsp:rsid wsp:val=&quot;001D1258&quot;/&gt;&lt;wsp:rsid wsp:val=&quot;001D13B0&quot;/&gt;&lt;wsp:rsid wsp:val=&quot;001D1673&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41D&quot;/&gt;&lt;wsp:rsid wsp:val=&quot;001D3555&quot;/&gt;&lt;wsp:rsid wsp:val=&quot;001D39CD&quot;/&gt;&lt;wsp:rsid wsp:val=&quot;001D3A25&quot;/&gt;&lt;wsp:rsid wsp:val=&quot;001D3C68&quot;/&gt;&lt;wsp:rsid wsp:val=&quot;001D4315&quot;/&gt;&lt;wsp:rsid wsp:val=&quot;001D43C0&quot;/&gt;&lt;wsp:rsid wsp:val=&quot;001D46EB&quot;/&gt;&lt;wsp:rsid wsp:val=&quot;001D4875&quot;/&gt;&lt;wsp:rsid wsp:val=&quot;001D492D&quot;/&gt;&lt;wsp:rsid wsp:val=&quot;001D4969&quot;/&gt;&lt;wsp:rsid wsp:val=&quot;001D4AF0&quot;/&gt;&lt;wsp:rsid wsp:val=&quot;001D4F24&quot;/&gt;&lt;wsp:rsid wsp:val=&quot;001D506F&quot;/&gt;&lt;wsp:rsid wsp:val=&quot;001D53DC&quot;/&gt;&lt;wsp:rsid wsp:val=&quot;001D57BC&quot;/&gt;&lt;wsp:rsid wsp:val=&quot;001D5BA2&quot;/&gt;&lt;wsp:rsid wsp:val=&quot;001D6581&quot;/&gt;&lt;wsp:rsid wsp:val=&quot;001D6E61&quot;/&gt;&lt;wsp:rsid wsp:val=&quot;001D6F30&quot;/&gt;&lt;wsp:rsid wsp:val=&quot;001D6F9A&quot;/&gt;&lt;wsp:rsid wsp:val=&quot;001D7260&quot;/&gt;&lt;wsp:rsid wsp:val=&quot;001D7816&quot;/&gt;&lt;wsp:rsid wsp:val=&quot;001D7B96&quot;/&gt;&lt;wsp:rsid wsp:val=&quot;001D7CA8&quot;/&gt;&lt;wsp:rsid wsp:val=&quot;001D7F8C&quot;/&gt;&lt;wsp:rsid wsp:val=&quot;001D7FE2&quot;/&gt;&lt;wsp:rsid wsp:val=&quot;001E01C0&quot;/&gt;&lt;wsp:rsid wsp:val=&quot;001E022E&quot;/&gt;&lt;wsp:rsid wsp:val=&quot;001E0774&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0B4&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76&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2AF&quot;/&gt;&lt;wsp:rsid wsp:val=&quot;001F04C3&quot;/&gt;&lt;wsp:rsid wsp:val=&quot;001F0546&quot;/&gt;&lt;wsp:rsid wsp:val=&quot;001F0BCC&quot;/&gt;&lt;wsp:rsid wsp:val=&quot;001F0C47&quot;/&gt;&lt;wsp:rsid wsp:val=&quot;001F0DDF&quot;/&gt;&lt;wsp:rsid wsp:val=&quot;001F0E4E&quot;/&gt;&lt;wsp:rsid wsp:val=&quot;001F125F&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6E6&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377&quot;/&gt;&lt;wsp:rsid wsp:val=&quot;001F6408&quot;/&gt;&lt;wsp:rsid wsp:val=&quot;001F644E&quot;/&gt;&lt;wsp:rsid wsp:val=&quot;001F6682&quot;/&gt;&lt;wsp:rsid wsp:val=&quot;001F6E45&quot;/&gt;&lt;wsp:rsid wsp:val=&quot;001F71EA&quot;/&gt;&lt;wsp:rsid wsp:val=&quot;001F728B&quot;/&gt;&lt;wsp:rsid wsp:val=&quot;001F72A1&quot;/&gt;&lt;wsp:rsid wsp:val=&quot;001F7317&quot;/&gt;&lt;wsp:rsid wsp:val=&quot;001F7456&quot;/&gt;&lt;wsp:rsid wsp:val=&quot;001F74FD&quot;/&gt;&lt;wsp:rsid wsp:val=&quot;001F771E&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32A&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0A6&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074&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4D8&quot;/&gt;&lt;wsp:rsid wsp:val=&quot;00213706&quot;/&gt;&lt;wsp:rsid wsp:val=&quot;00213851&quot;/&gt;&lt;wsp:rsid wsp:val=&quot;00213FF2&quot;/&gt;&lt;wsp:rsid wsp:val=&quot;00214416&quot;/&gt;&lt;wsp:rsid wsp:val=&quot;00214E0D&quot;/&gt;&lt;wsp:rsid wsp:val=&quot;0021521A&quot;/&gt;&lt;wsp:rsid wsp:val=&quot;0021586D&quot;/&gt;&lt;wsp:rsid wsp:val=&quot;00215BD7&quot;/&gt;&lt;wsp:rsid wsp:val=&quot;002161EE&quot;/&gt;&lt;wsp:rsid wsp:val=&quot;00216226&quot;/&gt;&lt;wsp:rsid wsp:val=&quot;002162EA&quot;/&gt;&lt;wsp:rsid wsp:val=&quot;002165F9&quot;/&gt;&lt;wsp:rsid wsp:val=&quot;00216685&quot;/&gt;&lt;wsp:rsid wsp:val=&quot;00216B17&quot;/&gt;&lt;wsp:rsid wsp:val=&quot;00216BBF&quot;/&gt;&lt;wsp:rsid wsp:val=&quot;00216E47&quot;/&gt;&lt;wsp:rsid wsp:val=&quot;00216FED&quot;/&gt;&lt;wsp:rsid wsp:val=&quot;00217135&quot;/&gt;&lt;wsp:rsid wsp:val=&quot;0021737B&quot;/&gt;&lt;wsp:rsid wsp:val=&quot;0021772A&quot;/&gt;&lt;wsp:rsid wsp:val=&quot;00217CE8&quot;/&gt;&lt;wsp:rsid wsp:val=&quot;0022000C&quot;/&gt;&lt;wsp:rsid wsp:val=&quot;002202EC&quot;/&gt;&lt;wsp:rsid wsp:val=&quot;002204ED&quot;/&gt;&lt;wsp:rsid wsp:val=&quot;00220E92&quot;/&gt;&lt;wsp:rsid wsp:val=&quot;00221067&quot;/&gt;&lt;wsp:rsid wsp:val=&quot;002211DD&quot;/&gt;&lt;wsp:rsid wsp:val=&quot;0022135D&quot;/&gt;&lt;wsp:rsid wsp:val=&quot;002213CD&quot;/&gt;&lt;wsp:rsid wsp:val=&quot;00221B93&quot;/&gt;&lt;wsp:rsid wsp:val=&quot;00221CEB&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9B&quot;/&gt;&lt;wsp:rsid wsp:val=&quot;00224C25&quot;/&gt;&lt;wsp:rsid wsp:val=&quot;00225161&quot;/&gt;&lt;wsp:rsid wsp:val=&quot;00225219&quot;/&gt;&lt;wsp:rsid wsp:val=&quot;00225BC3&quot;/&gt;&lt;wsp:rsid wsp:val=&quot;00225BEB&quot;/&gt;&lt;wsp:rsid wsp:val=&quot;0022657F&quot;/&gt;&lt;wsp:rsid wsp:val=&quot;002269A7&quot;/&gt;&lt;wsp:rsid wsp:val=&quot;00226BD3&quot;/&gt;&lt;wsp:rsid wsp:val=&quot;00226F21&quot;/&gt;&lt;wsp:rsid wsp:val=&quot;00226FCE&quot;/&gt;&lt;wsp:rsid wsp:val=&quot;0022735A&quot;/&gt;&lt;wsp:rsid wsp:val=&quot;002275A8&quot;/&gt;&lt;wsp:rsid wsp:val=&quot;00227873&quot;/&gt;&lt;wsp:rsid wsp:val=&quot;002279D2&quot;/&gt;&lt;wsp:rsid wsp:val=&quot;00227C3A&quot;/&gt;&lt;wsp:rsid wsp:val=&quot;00227E6C&quot;/&gt;&lt;wsp:rsid wsp:val=&quot;00227F9E&quot;/&gt;&lt;wsp:rsid wsp:val=&quot;00230040&quot;/&gt;&lt;wsp:rsid wsp:val=&quot;002300E1&quot;/&gt;&lt;wsp:rsid wsp:val=&quot;002305EF&quot;/&gt;&lt;wsp:rsid wsp:val=&quot;00230806&quot;/&gt;&lt;wsp:rsid wsp:val=&quot;00230944&quot;/&gt;&lt;wsp:rsid wsp:val=&quot;002309DA&quot;/&gt;&lt;wsp:rsid wsp:val=&quot;00230AD3&quot;/&gt;&lt;wsp:rsid wsp:val=&quot;00230BB1&quot;/&gt;&lt;wsp:rsid wsp:val=&quot;0023101D&quot;/&gt;&lt;wsp:rsid wsp:val=&quot;002313B5&quot;/&gt;&lt;wsp:rsid wsp:val=&quot;002314EE&quot;/&gt;&lt;wsp:rsid wsp:val=&quot;002315D8&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CE1&quot;/&gt;&lt;wsp:rsid wsp:val=&quot;00234D9F&quot;/&gt;&lt;wsp:rsid wsp:val=&quot;00234E0D&quot;/&gt;&lt;wsp:rsid wsp:val=&quot;002351CB&quot;/&gt;&lt;wsp:rsid wsp:val=&quot;00235581&quot;/&gt;&lt;wsp:rsid wsp:val=&quot;00235698&quot;/&gt;&lt;wsp:rsid wsp:val=&quot;00235724&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37D78&quot;/&gt;&lt;wsp:rsid wsp:val=&quot;002409A7&quot;/&gt;&lt;wsp:rsid wsp:val=&quot;00240A69&quot;/&gt;&lt;wsp:rsid wsp:val=&quot;00240B7D&quot;/&gt;&lt;wsp:rsid wsp:val=&quot;00240DB9&quot;/&gt;&lt;wsp:rsid wsp:val=&quot;00240F76&quot;/&gt;&lt;wsp:rsid wsp:val=&quot;0024103F&quot;/&gt;&lt;wsp:rsid wsp:val=&quot;00241C7B&quot;/&gt;&lt;wsp:rsid wsp:val=&quot;002421F2&quot;/&gt;&lt;wsp:rsid wsp:val=&quot;0024276C&quot;/&gt;&lt;wsp:rsid wsp:val=&quot;00242783&quot;/&gt;&lt;wsp:rsid wsp:val=&quot;00242B2A&quot;/&gt;&lt;wsp:rsid wsp:val=&quot;00242CAE&quot;/&gt;&lt;wsp:rsid wsp:val=&quot;00242E0E&quot;/&gt;&lt;wsp:rsid wsp:val=&quot;00243ACD&quot;/&gt;&lt;wsp:rsid wsp:val=&quot;00243DCC&quot;/&gt;&lt;wsp:rsid wsp:val=&quot;00243ED0&quot;/&gt;&lt;wsp:rsid wsp:val=&quot;002443C2&quot;/&gt;&lt;wsp:rsid wsp:val=&quot;00244606&quot;/&gt;&lt;wsp:rsid wsp:val=&quot;00244924&quot;/&gt;&lt;wsp:rsid wsp:val=&quot;002452BE&quot;/&gt;&lt;wsp:rsid wsp:val=&quot;002452F9&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718B&quot;/&gt;&lt;wsp:rsid wsp:val=&quot;002471AB&quot;/&gt;&lt;wsp:rsid wsp:val=&quot;0024785A&quot;/&gt;&lt;wsp:rsid wsp:val=&quot;00247C82&quot;/&gt;&lt;wsp:rsid wsp:val=&quot;00247D8E&quot;/&gt;&lt;wsp:rsid wsp:val=&quot;00247DD1&quot;/&gt;&lt;wsp:rsid wsp:val=&quot;00250A54&quot;/&gt;&lt;wsp:rsid wsp:val=&quot;00250CD0&quot;/&gt;&lt;wsp:rsid wsp:val=&quot;00250D9C&quot;/&gt;&lt;wsp:rsid wsp:val=&quot;00250E53&quot;/&gt;&lt;wsp:rsid wsp:val=&quot;00251117&quot;/&gt;&lt;wsp:rsid wsp:val=&quot;002512A9&quot;/&gt;&lt;wsp:rsid wsp:val=&quot;0025169E&quot;/&gt;&lt;wsp:rsid wsp:val=&quot;00251929&quot;/&gt;&lt;wsp:rsid wsp:val=&quot;00251CA5&quot;/&gt;&lt;wsp:rsid wsp:val=&quot;00251F5E&quot;/&gt;&lt;wsp:rsid wsp:val=&quot;002521CC&quot;/&gt;&lt;wsp:rsid wsp:val=&quot;002522FF&quot;/&gt;&lt;wsp:rsid wsp:val=&quot;002529EB&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A98&quot;/&gt;&lt;wsp:rsid wsp:val=&quot;00254D49&quot;/&gt;&lt;wsp:rsid wsp:val=&quot;00254D76&quot;/&gt;&lt;wsp:rsid wsp:val=&quot;002553F3&quot;/&gt;&lt;wsp:rsid wsp:val=&quot;00255C71&quot;/&gt;&lt;wsp:rsid wsp:val=&quot;00255C73&quot;/&gt;&lt;wsp:rsid wsp:val=&quot;00255D42&quot;/&gt;&lt;wsp:rsid wsp:val=&quot;00256F02&quot;/&gt;&lt;wsp:rsid wsp:val=&quot;002571C8&quot;/&gt;&lt;wsp:rsid wsp:val=&quot;002572F1&quot;/&gt;&lt;wsp:rsid wsp:val=&quot;002574B6&quot;/&gt;&lt;wsp:rsid wsp:val=&quot;002575F0&quot;/&gt;&lt;wsp:rsid wsp:val=&quot;00257A62&quot;/&gt;&lt;wsp:rsid wsp:val=&quot;00257CB5&quot;/&gt;&lt;wsp:rsid wsp:val=&quot;00260156&quot;/&gt;&lt;wsp:rsid wsp:val=&quot;0026037C&quot;/&gt;&lt;wsp:rsid wsp:val=&quot;0026075E&quot;/&gt;&lt;wsp:rsid wsp:val=&quot;00260E03&quot;/&gt;&lt;wsp:rsid wsp:val=&quot;00260FAD&quot;/&gt;&lt;wsp:rsid wsp:val=&quot;002612A1&quot;/&gt;&lt;wsp:rsid wsp:val=&quot;00261559&quot;/&gt;&lt;wsp:rsid wsp:val=&quot;00261A63&quot;/&gt;&lt;wsp:rsid wsp:val=&quot;00261D05&quot;/&gt;&lt;wsp:rsid wsp:val=&quot;00262085&quot;/&gt;&lt;wsp:rsid wsp:val=&quot;002622E3&quot;/&gt;&lt;wsp:rsid wsp:val=&quot;002623AC&quot;/&gt;&lt;wsp:rsid wsp:val=&quot;002623DA&quot;/&gt;&lt;wsp:rsid wsp:val=&quot;00262648&quot;/&gt;&lt;wsp:rsid wsp:val=&quot;00262979&quot;/&gt;&lt;wsp:rsid wsp:val=&quot;00262A27&quot;/&gt;&lt;wsp:rsid wsp:val=&quot;00262BAD&quot;/&gt;&lt;wsp:rsid wsp:val=&quot;00262CEB&quot;/&gt;&lt;wsp:rsid wsp:val=&quot;00262E69&quot;/&gt;&lt;wsp:rsid wsp:val=&quot;00263038&quot;/&gt;&lt;wsp:rsid wsp:val=&quot;0026395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165&quot;/&gt;&lt;wsp:rsid wsp:val=&quot;00266210&quot;/&gt;&lt;wsp:rsid wsp:val=&quot;00266427&quot;/&gt;&lt;wsp:rsid wsp:val=&quot;00267026&quot;/&gt;&lt;wsp:rsid wsp:val=&quot;0026716C&quot;/&gt;&lt;wsp:rsid wsp:val=&quot;002672D7&quot;/&gt;&lt;wsp:rsid wsp:val=&quot;00267959&quot;/&gt;&lt;wsp:rsid wsp:val=&quot;00267D2F&quot;/&gt;&lt;wsp:rsid wsp:val=&quot;00267E95&quot;/&gt;&lt;wsp:rsid wsp:val=&quot;00270C63&quot;/&gt;&lt;wsp:rsid wsp:val=&quot;00270C70&quot;/&gt;&lt;wsp:rsid wsp:val=&quot;00270C98&quot;/&gt;&lt;wsp:rsid wsp:val=&quot;00270E57&quot;/&gt;&lt;wsp:rsid wsp:val=&quot;002716B1&quot;/&gt;&lt;wsp:rsid wsp:val=&quot;00271738&quot;/&gt;&lt;wsp:rsid wsp:val=&quot;0027193C&quot;/&gt;&lt;wsp:rsid wsp:val=&quot;00271B1E&quot;/&gt;&lt;wsp:rsid wsp:val=&quot;00271EEF&quot;/&gt;&lt;wsp:rsid wsp:val=&quot;0027242C&quot;/&gt;&lt;wsp:rsid wsp:val=&quot;00272439&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4E68&quot;/&gt;&lt;wsp:rsid wsp:val=&quot;00275435&quot;/&gt;&lt;wsp:rsid wsp:val=&quot;00275464&quot;/&gt;&lt;wsp:rsid wsp:val=&quot;0027568B&quot;/&gt;&lt;wsp:rsid wsp:val=&quot;002756D5&quot;/&gt;&lt;wsp:rsid wsp:val=&quot;002758B1&quot;/&gt;&lt;wsp:rsid wsp:val=&quot;00275CB2&quot;/&gt;&lt;wsp:rsid wsp:val=&quot;00276001&quot;/&gt;&lt;wsp:rsid wsp:val=&quot;002764FB&quot;/&gt;&lt;wsp:rsid wsp:val=&quot;00276BEE&quot;/&gt;&lt;wsp:rsid wsp:val=&quot;00276EFA&quot;/&gt;&lt;wsp:rsid wsp:val=&quot;002774DF&quot;/&gt;&lt;wsp:rsid wsp:val=&quot;00277AF3&quot;/&gt;&lt;wsp:rsid wsp:val=&quot;00277E66&quot;/&gt;&lt;wsp:rsid wsp:val=&quot;002801E2&quot;/&gt;&lt;wsp:rsid wsp:val=&quot;0028052D&quot;/&gt;&lt;wsp:rsid wsp:val=&quot;00280684&quot;/&gt;&lt;wsp:rsid wsp:val=&quot;00280706&quot;/&gt;&lt;wsp:rsid wsp:val=&quot;0028073A&quot;/&gt;&lt;wsp:rsid wsp:val=&quot;00280851&quot;/&gt;&lt;wsp:rsid wsp:val=&quot;00280960&quot;/&gt;&lt;wsp:rsid wsp:val=&quot;00280D6E&quot;/&gt;&lt;wsp:rsid wsp:val=&quot;00281166&quot;/&gt;&lt;wsp:rsid wsp:val=&quot;002825CE&quot;/&gt;&lt;wsp:rsid wsp:val=&quot;002826D0&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489&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254&quot;/&gt;&lt;wsp:rsid wsp:val=&quot;0029035E&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44CA&quot;/&gt;&lt;wsp:rsid wsp:val=&quot;00294722&quot;/&gt;&lt;wsp:rsid wsp:val=&quot;00294AB1&quot;/&gt;&lt;wsp:rsid wsp:val=&quot;00295018&quot;/&gt;&lt;wsp:rsid wsp:val=&quot;00295226&quot;/&gt;&lt;wsp:rsid wsp:val=&quot;00295372&quot;/&gt;&lt;wsp:rsid wsp:val=&quot;0029548C&quot;/&gt;&lt;wsp:rsid wsp:val=&quot;00295539&quot;/&gt;&lt;wsp:rsid wsp:val=&quot;00295F1C&quot;/&gt;&lt;wsp:rsid wsp:val=&quot;0029636B&quot;/&gt;&lt;wsp:rsid wsp:val=&quot;002963EC&quot;/&gt;&lt;wsp:rsid wsp:val=&quot;002965C5&quot;/&gt;&lt;wsp:rsid wsp:val=&quot;00296E40&quot;/&gt;&lt;wsp:rsid wsp:val=&quot;00296FD8&quot;/&gt;&lt;wsp:rsid wsp:val=&quot;0029743A&quot;/&gt;&lt;wsp:rsid wsp:val=&quot;00297499&quot;/&gt;&lt;wsp:rsid wsp:val=&quot;002974AA&quot;/&gt;&lt;wsp:rsid wsp:val=&quot;00297749&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CA8&quot;/&gt;&lt;wsp:rsid wsp:val=&quot;002A4E20&quot;/&gt;&lt;wsp:rsid wsp:val=&quot;002A523D&quot;/&gt;&lt;wsp:rsid wsp:val=&quot;002A5488&quot;/&gt;&lt;wsp:rsid wsp:val=&quot;002A56E5&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0F4&quot;/&gt;&lt;wsp:rsid wsp:val=&quot;002B0232&quot;/&gt;&lt;wsp:rsid wsp:val=&quot;002B0322&quot;/&gt;&lt;wsp:rsid wsp:val=&quot;002B0343&quot;/&gt;&lt;wsp:rsid wsp:val=&quot;002B03D8&quot;/&gt;&lt;wsp:rsid wsp:val=&quot;002B049E&quot;/&gt;&lt;wsp:rsid wsp:val=&quot;002B07BF&quot;/&gt;&lt;wsp:rsid wsp:val=&quot;002B0805&quot;/&gt;&lt;wsp:rsid wsp:val=&quot;002B09C7&quot;/&gt;&lt;wsp:rsid wsp:val=&quot;002B0C99&quot;/&gt;&lt;wsp:rsid wsp:val=&quot;002B0EDA&quot;/&gt;&lt;wsp:rsid wsp:val=&quot;002B10F9&quot;/&gt;&lt;wsp:rsid wsp:val=&quot;002B19CC&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64C&quot;/&gt;&lt;wsp:rsid wsp:val=&quot;002B5976&quot;/&gt;&lt;wsp:rsid wsp:val=&quot;002B5A52&quot;/&gt;&lt;wsp:rsid wsp:val=&quot;002B6397&quot;/&gt;&lt;wsp:rsid wsp:val=&quot;002B64FE&quot;/&gt;&lt;wsp:rsid wsp:val=&quot;002B651D&quot;/&gt;&lt;wsp:rsid wsp:val=&quot;002B6890&quot;/&gt;&lt;wsp:rsid wsp:val=&quot;002B694E&quot;/&gt;&lt;wsp:rsid wsp:val=&quot;002B6A54&quot;/&gt;&lt;wsp:rsid wsp:val=&quot;002B6C2C&quot;/&gt;&lt;wsp:rsid wsp:val=&quot;002B7095&quot;/&gt;&lt;wsp:rsid wsp:val=&quot;002C04C2&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11F&quot;/&gt;&lt;wsp:rsid wsp:val=&quot;002C33D3&quot;/&gt;&lt;wsp:rsid wsp:val=&quot;002C36D3&quot;/&gt;&lt;wsp:rsid wsp:val=&quot;002C379F&quot;/&gt;&lt;wsp:rsid wsp:val=&quot;002C3AE4&quot;/&gt;&lt;wsp:rsid wsp:val=&quot;002C3C99&quot;/&gt;&lt;wsp:rsid wsp:val=&quot;002C3E89&quot;/&gt;&lt;wsp:rsid wsp:val=&quot;002C4602&quot;/&gt;&lt;wsp:rsid wsp:val=&quot;002C499F&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9F3&quot;/&gt;&lt;wsp:rsid wsp:val=&quot;002D6B9D&quot;/&gt;&lt;wsp:rsid wsp:val=&quot;002D6C69&quot;/&gt;&lt;wsp:rsid wsp:val=&quot;002D7058&quot;/&gt;&lt;wsp:rsid wsp:val=&quot;002D7077&quot;/&gt;&lt;wsp:rsid wsp:val=&quot;002D772F&quot;/&gt;&lt;wsp:rsid wsp:val=&quot;002D7833&quot;/&gt;&lt;wsp:rsid wsp:val=&quot;002E018E&quot;/&gt;&lt;wsp:rsid wsp:val=&quot;002E03E6&quot;/&gt;&lt;wsp:rsid wsp:val=&quot;002E047C&quot;/&gt;&lt;wsp:rsid wsp:val=&quot;002E04F0&quot;/&gt;&lt;wsp:rsid wsp:val=&quot;002E0661&quot;/&gt;&lt;wsp:rsid wsp:val=&quot;002E086B&quot;/&gt;&lt;wsp:rsid wsp:val=&quot;002E0D41&quot;/&gt;&lt;wsp:rsid wsp:val=&quot;002E0E94&quot;/&gt;&lt;wsp:rsid wsp:val=&quot;002E1009&quot;/&gt;&lt;wsp:rsid wsp:val=&quot;002E16BC&quot;/&gt;&lt;wsp:rsid wsp:val=&quot;002E1941&quot;/&gt;&lt;wsp:rsid wsp:val=&quot;002E1BD8&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732&quot;/&gt;&lt;wsp:rsid wsp:val=&quot;002E38A5&quot;/&gt;&lt;wsp:rsid wsp:val=&quot;002E38B7&quot;/&gt;&lt;wsp:rsid wsp:val=&quot;002E485E&quot;/&gt;&lt;wsp:rsid wsp:val=&quot;002E4B7B&quot;/&gt;&lt;wsp:rsid wsp:val=&quot;002E4C0E&quot;/&gt;&lt;wsp:rsid wsp:val=&quot;002E501A&quot;/&gt;&lt;wsp:rsid wsp:val=&quot;002E550C&quot;/&gt;&lt;wsp:rsid wsp:val=&quot;002E58E1&quot;/&gt;&lt;wsp:rsid wsp:val=&quot;002E5BDD&quot;/&gt;&lt;wsp:rsid wsp:val=&quot;002E5C56&quot;/&gt;&lt;wsp:rsid wsp:val=&quot;002E6162&quot;/&gt;&lt;wsp:rsid wsp:val=&quot;002E679D&quot;/&gt;&lt;wsp:rsid wsp:val=&quot;002E70AC&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846&quot;/&gt;&lt;wsp:rsid wsp:val=&quot;002F0ADB&quot;/&gt;&lt;wsp:rsid wsp:val=&quot;002F13AA&quot;/&gt;&lt;wsp:rsid wsp:val=&quot;002F15C7&quot;/&gt;&lt;wsp:rsid wsp:val=&quot;002F1BBA&quot;/&gt;&lt;wsp:rsid wsp:val=&quot;002F23FC&quot;/&gt;&lt;wsp:rsid wsp:val=&quot;002F2AE0&quot;/&gt;&lt;wsp:rsid wsp:val=&quot;002F2F8B&quot;/&gt;&lt;wsp:rsid wsp:val=&quot;002F3390&quot;/&gt;&lt;wsp:rsid wsp:val=&quot;002F3AAA&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859&quot;/&gt;&lt;wsp:rsid wsp:val=&quot;00300FC7&quot;/&gt;&lt;wsp:rsid wsp:val=&quot;00301074&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7C6&quot;/&gt;&lt;wsp:rsid wsp:val=&quot;0030621C&quot;/&gt;&lt;wsp:rsid wsp:val=&quot;00306306&quot;/&gt;&lt;wsp:rsid wsp:val=&quot;003065FB&quot;/&gt;&lt;wsp:rsid wsp:val=&quot;00306C47&quot;/&gt;&lt;wsp:rsid wsp:val=&quot;00307B27&quot;/&gt;&lt;wsp:rsid wsp:val=&quot;00307F28&quot;/&gt;&lt;wsp:rsid wsp:val=&quot;003101DC&quot;/&gt;&lt;wsp:rsid wsp:val=&quot;0031035A&quot;/&gt;&lt;wsp:rsid wsp:val=&quot;00310CC6&quot;/&gt;&lt;wsp:rsid wsp:val=&quot;00311642&quot;/&gt;&lt;wsp:rsid wsp:val=&quot;00311728&quot;/&gt;&lt;wsp:rsid wsp:val=&quot;00311761&quot;/&gt;&lt;wsp:rsid wsp:val=&quot;00311941&quot;/&gt;&lt;wsp:rsid wsp:val=&quot;00312064&quot;/&gt;&lt;wsp:rsid wsp:val=&quot;003121B8&quot;/&gt;&lt;wsp:rsid wsp:val=&quot;00312EB5&quot;/&gt;&lt;wsp:rsid wsp:val=&quot;0031347D&quot;/&gt;&lt;wsp:rsid wsp:val=&quot;003137A0&quot;/&gt;&lt;wsp:rsid wsp:val=&quot;003137ED&quot;/&gt;&lt;wsp:rsid wsp:val=&quot;00313C4F&quot;/&gt;&lt;wsp:rsid wsp:val=&quot;00314176&quot;/&gt;&lt;wsp:rsid wsp:val=&quot;003141C2&quot;/&gt;&lt;wsp:rsid wsp:val=&quot;00314629&quot;/&gt;&lt;wsp:rsid wsp:val=&quot;003150EA&quot;/&gt;&lt;wsp:rsid wsp:val=&quot;0031599D&quot;/&gt;&lt;wsp:rsid wsp:val=&quot;00315DF0&quot;/&gt;&lt;wsp:rsid wsp:val=&quot;00315F72&quot;/&gt;&lt;wsp:rsid wsp:val=&quot;00316072&quot;/&gt;&lt;wsp:rsid wsp:val=&quot;003160FB&quot;/&gt;&lt;wsp:rsid wsp:val=&quot;00316265&quot;/&gt;&lt;wsp:rsid wsp:val=&quot;00316C58&quot;/&gt;&lt;wsp:rsid wsp:val=&quot;00316E07&quot;/&gt;&lt;wsp:rsid wsp:val=&quot;00316E46&quot;/&gt;&lt;wsp:rsid wsp:val=&quot;00317050&quot;/&gt;&lt;wsp:rsid wsp:val=&quot;00317884&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FAD&quot;/&gt;&lt;wsp:rsid wsp:val=&quot;003242C1&quot;/&gt;&lt;wsp:rsid wsp:val=&quot;00324731&quot;/&gt;&lt;wsp:rsid wsp:val=&quot;003249F8&quot;/&gt;&lt;wsp:rsid wsp:val=&quot;00324E47&quot;/&gt;&lt;wsp:rsid wsp:val=&quot;00324F6C&quot;/&gt;&lt;wsp:rsid wsp:val=&quot;00325C1C&quot;/&gt;&lt;wsp:rsid wsp:val=&quot;00325C6A&quot;/&gt;&lt;wsp:rsid wsp:val=&quot;00325C6E&quot;/&gt;&lt;wsp:rsid wsp:val=&quot;0032649F&quot;/&gt;&lt;wsp:rsid wsp:val=&quot;003265BE&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2980&quot;/&gt;&lt;wsp:rsid wsp:val=&quot;003329E9&quot;/&gt;&lt;wsp:rsid wsp:val=&quot;00333A53&quot;/&gt;&lt;wsp:rsid wsp:val=&quot;00333FB4&quot;/&gt;&lt;wsp:rsid wsp:val=&quot;00334799&quot;/&gt;&lt;wsp:rsid wsp:val=&quot;00335250&quot;/&gt;&lt;wsp:rsid wsp:val=&quot;0033588B&quot;/&gt;&lt;wsp:rsid wsp:val=&quot;0033592C&quot;/&gt;&lt;wsp:rsid wsp:val=&quot;00335E2A&quot;/&gt;&lt;wsp:rsid wsp:val=&quot;003360A3&quot;/&gt;&lt;wsp:rsid wsp:val=&quot;00336153&quot;/&gt;&lt;wsp:rsid wsp:val=&quot;00336225&quot;/&gt;&lt;wsp:rsid wsp:val=&quot;00336780&quot;/&gt;&lt;wsp:rsid wsp:val=&quot;003367C5&quot;/&gt;&lt;wsp:rsid wsp:val=&quot;003370D3&quot;/&gt;&lt;wsp:rsid wsp:val=&quot;003378A3&quot;/&gt;&lt;wsp:rsid wsp:val=&quot;00337A57&quot;/&gt;&lt;wsp:rsid wsp:val=&quot;00337B32&quot;/&gt;&lt;wsp:rsid wsp:val=&quot;00337C71&quot;/&gt;&lt;wsp:rsid wsp:val=&quot;00337F8B&quot;/&gt;&lt;wsp:rsid wsp:val=&quot;00340083&quot;/&gt;&lt;wsp:rsid wsp:val=&quot;00340305&quot;/&gt;&lt;wsp:rsid wsp:val=&quot;00340D85&quot;/&gt;&lt;wsp:rsid wsp:val=&quot;00340E16&quot;/&gt;&lt;wsp:rsid wsp:val=&quot;00340E58&quot;/&gt;&lt;wsp:rsid wsp:val=&quot;00340F47&quot;/&gt;&lt;wsp:rsid wsp:val=&quot;00340F94&quot;/&gt;&lt;wsp:rsid wsp:val=&quot;00341087&quot;/&gt;&lt;wsp:rsid wsp:val=&quot;003413A1&quot;/&gt;&lt;wsp:rsid wsp:val=&quot;00341840&quot;/&gt;&lt;wsp:rsid wsp:val=&quot;00341CDF&quot;/&gt;&lt;wsp:rsid wsp:val=&quot;0034243C&quot;/&gt;&lt;wsp:rsid wsp:val=&quot;00342440&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6BAD&quot;/&gt;&lt;wsp:rsid wsp:val=&quot;003471DC&quot;/&gt;&lt;wsp:rsid wsp:val=&quot;0034745C&quot;/&gt;&lt;wsp:rsid wsp:val=&quot;00347C8D&quot;/&gt;&lt;wsp:rsid wsp:val=&quot;00347F2E&quot;/&gt;&lt;wsp:rsid wsp:val=&quot;00350186&quot;/&gt;&lt;wsp:rsid wsp:val=&quot;0035025F&quot;/&gt;&lt;wsp:rsid wsp:val=&quot;003503F4&quot;/&gt;&lt;wsp:rsid wsp:val=&quot;0035041A&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828&quot;/&gt;&lt;wsp:rsid wsp:val=&quot;00352952&quot;/&gt;&lt;wsp:rsid wsp:val=&quot;00352A91&quot;/&gt;&lt;wsp:rsid wsp:val=&quot;00352CC9&quot;/&gt;&lt;wsp:rsid wsp:val=&quot;00352D80&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97E&quot;/&gt;&lt;wsp:rsid wsp:val=&quot;003621A7&quot;/&gt;&lt;wsp:rsid wsp:val=&quot;0036262C&quot;/&gt;&lt;wsp:rsid wsp:val=&quot;00362A2B&quot;/&gt;&lt;wsp:rsid wsp:val=&quot;00362C5A&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0CE&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FD7&quot;/&gt;&lt;wsp:rsid wsp:val=&quot;003734F9&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E60&quot;/&gt;&lt;wsp:rsid wsp:val=&quot;0037709A&quot;/&gt;&lt;wsp:rsid wsp:val=&quot;00377146&quot;/&gt;&lt;wsp:rsid wsp:val=&quot;00377397&quot;/&gt;&lt;wsp:rsid wsp:val=&quot;003774FD&quot;/&gt;&lt;wsp:rsid wsp:val=&quot;003775BD&quot;/&gt;&lt;wsp:rsid wsp:val=&quot;003800CA&quot;/&gt;&lt;wsp:rsid wsp:val=&quot;003802CD&quot;/&gt;&lt;wsp:rsid wsp:val=&quot;0038084F&quot;/&gt;&lt;wsp:rsid wsp:val=&quot;00380892&quot;/&gt;&lt;wsp:rsid wsp:val=&quot;00381079&quot;/&gt;&lt;wsp:rsid wsp:val=&quot;00381685&quot;/&gt;&lt;wsp:rsid wsp:val=&quot;00381918&quot;/&gt;&lt;wsp:rsid wsp:val=&quot;003821E7&quot;/&gt;&lt;wsp:rsid wsp:val=&quot;0038227A&quot;/&gt;&lt;wsp:rsid wsp:val=&quot;00382390&quot;/&gt;&lt;wsp:rsid wsp:val=&quot;0038245B&quot;/&gt;&lt;wsp:rsid wsp:val=&quot;003827B3&quot;/&gt;&lt;wsp:rsid wsp:val=&quot;00382903&quot;/&gt;&lt;wsp:rsid wsp:val=&quot;00382DE6&quot;/&gt;&lt;wsp:rsid wsp:val=&quot;003833FD&quot;/&gt;&lt;wsp:rsid wsp:val=&quot;00383483&quot;/&gt;&lt;wsp:rsid wsp:val=&quot;00383D4B&quot;/&gt;&lt;wsp:rsid wsp:val=&quot;00383DDB&quot;/&gt;&lt;wsp:rsid wsp:val=&quot;00383F0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493&quot;/&gt;&lt;wsp:rsid wsp:val=&quot;00386A15&quot;/&gt;&lt;wsp:rsid wsp:val=&quot;00386B71&quot;/&gt;&lt;wsp:rsid wsp:val=&quot;00386EB4&quot;/&gt;&lt;wsp:rsid wsp:val=&quot;0038702D&quot;/&gt;&lt;wsp:rsid wsp:val=&quot;003870BC&quot;/&gt;&lt;wsp:rsid wsp:val=&quot;0038732E&quot;/&gt;&lt;wsp:rsid wsp:val=&quot;0038762C&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049&quot;/&gt;&lt;wsp:rsid wsp:val=&quot;00392649&quot;/&gt;&lt;wsp:rsid wsp:val=&quot;003926BE&quot;/&gt;&lt;wsp:rsid wsp:val=&quot;00392C9B&quot;/&gt;&lt;wsp:rsid wsp:val=&quot;00392DB8&quot;/&gt;&lt;wsp:rsid wsp:val=&quot;00392E8F&quot;/&gt;&lt;wsp:rsid wsp:val=&quot;0039383E&quot;/&gt;&lt;wsp:rsid wsp:val=&quot;00393B78&quot;/&gt;&lt;wsp:rsid wsp:val=&quot;00393E7D&quot;/&gt;&lt;wsp:rsid wsp:val=&quot;0039419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35&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C47&quot;/&gt;&lt;wsp:rsid wsp:val=&quot;003A0EB1&quot;/&gt;&lt;wsp:rsid wsp:val=&quot;003A0FA6&quot;/&gt;&lt;wsp:rsid wsp:val=&quot;003A1135&quot;/&gt;&lt;wsp:rsid wsp:val=&quot;003A1341&quot;/&gt;&lt;wsp:rsid wsp:val=&quot;003A162C&quot;/&gt;&lt;wsp:rsid wsp:val=&quot;003A19E0&quot;/&gt;&lt;wsp:rsid wsp:val=&quot;003A1DD5&quot;/&gt;&lt;wsp:rsid wsp:val=&quot;003A1ED9&quot;/&gt;&lt;wsp:rsid wsp:val=&quot;003A200A&quot;/&gt;&lt;wsp:rsid wsp:val=&quot;003A2019&quot;/&gt;&lt;wsp:rsid wsp:val=&quot;003A2041&quot;/&gt;&lt;wsp:rsid wsp:val=&quot;003A28DF&quot;/&gt;&lt;wsp:rsid wsp:val=&quot;003A2D39&quot;/&gt;&lt;wsp:rsid wsp:val=&quot;003A2EBA&quot;/&gt;&lt;wsp:rsid wsp:val=&quot;003A2FA0&quot;/&gt;&lt;wsp:rsid wsp:val=&quot;003A2FE7&quot;/&gt;&lt;wsp:rsid wsp:val=&quot;003A31D6&quot;/&gt;&lt;wsp:rsid wsp:val=&quot;003A392F&quot;/&gt;&lt;wsp:rsid wsp:val=&quot;003A3A27&quot;/&gt;&lt;wsp:rsid wsp:val=&quot;003A42BB&quot;/&gt;&lt;wsp:rsid wsp:val=&quot;003A44E3&quot;/&gt;&lt;wsp:rsid wsp:val=&quot;003A45FB&quot;/&gt;&lt;wsp:rsid wsp:val=&quot;003A48FC&quot;/&gt;&lt;wsp:rsid wsp:val=&quot;003A4D59&quot;/&gt;&lt;wsp:rsid wsp:val=&quot;003A4E82&quot;/&gt;&lt;wsp:rsid wsp:val=&quot;003A5167&quot;/&gt;&lt;wsp:rsid wsp:val=&quot;003A57FE&quot;/&gt;&lt;wsp:rsid wsp:val=&quot;003A590E&quot;/&gt;&lt;wsp:rsid wsp:val=&quot;003A593C&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1C3&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0F0&quot;/&gt;&lt;wsp:rsid wsp:val=&quot;003B21B1&quot;/&gt;&lt;wsp:rsid wsp:val=&quot;003B293A&quot;/&gt;&lt;wsp:rsid wsp:val=&quot;003B2B79&quot;/&gt;&lt;wsp:rsid wsp:val=&quot;003B2C93&quot;/&gt;&lt;wsp:rsid wsp:val=&quot;003B31F9&quot;/&gt;&lt;wsp:rsid wsp:val=&quot;003B3A03&quot;/&gt;&lt;wsp:rsid wsp:val=&quot;003B429B&quot;/&gt;&lt;wsp:rsid wsp:val=&quot;003B4465&quot;/&gt;&lt;wsp:rsid wsp:val=&quot;003B4482&quot;/&gt;&lt;wsp:rsid wsp:val=&quot;003B4B48&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5B2&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805&quot;/&gt;&lt;wsp:rsid wsp:val=&quot;003C2872&quot;/&gt;&lt;wsp:rsid wsp:val=&quot;003C2B4A&quot;/&gt;&lt;wsp:rsid wsp:val=&quot;003C2C9D&quot;/&gt;&lt;wsp:rsid wsp:val=&quot;003C302B&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5E6E&quot;/&gt;&lt;wsp:rsid wsp:val=&quot;003C6580&quot;/&gt;&lt;wsp:rsid wsp:val=&quot;003C7459&quot;/&gt;&lt;wsp:rsid wsp:val=&quot;003C74CC&quot;/&gt;&lt;wsp:rsid wsp:val=&quot;003C78C0&quot;/&gt;&lt;wsp:rsid wsp:val=&quot;003C79A4&quot;/&gt;&lt;wsp:rsid wsp:val=&quot;003C7D16&quot;/&gt;&lt;wsp:rsid wsp:val=&quot;003D04C1&quot;/&gt;&lt;wsp:rsid wsp:val=&quot;003D09DA&quot;/&gt;&lt;wsp:rsid wsp:val=&quot;003D0A97&quot;/&gt;&lt;wsp:rsid wsp:val=&quot;003D0B5A&quot;/&gt;&lt;wsp:rsid wsp:val=&quot;003D0D75&quot;/&gt;&lt;wsp:rsid wsp:val=&quot;003D0E68&quot;/&gt;&lt;wsp:rsid wsp:val=&quot;003D124C&quot;/&gt;&lt;wsp:rsid wsp:val=&quot;003D1982&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D57&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9E8&quot;/&gt;&lt;wsp:rsid wsp:val=&quot;003E018C&quot;/&gt;&lt;wsp:rsid wsp:val=&quot;003E0563&quot;/&gt;&lt;wsp:rsid wsp:val=&quot;003E0877&quot;/&gt;&lt;wsp:rsid wsp:val=&quot;003E089F&quot;/&gt;&lt;wsp:rsid wsp:val=&quot;003E0ADB&quot;/&gt;&lt;wsp:rsid wsp:val=&quot;003E0CE4&quot;/&gt;&lt;wsp:rsid wsp:val=&quot;003E0E67&quot;/&gt;&lt;wsp:rsid wsp:val=&quot;003E1049&quot;/&gt;&lt;wsp:rsid wsp:val=&quot;003E1304&quot;/&gt;&lt;wsp:rsid wsp:val=&quot;003E1748&quot;/&gt;&lt;wsp:rsid wsp:val=&quot;003E1CF4&quot;/&gt;&lt;wsp:rsid wsp:val=&quot;003E240A&quot;/&gt;&lt;wsp:rsid wsp:val=&quot;003E2719&quot;/&gt;&lt;wsp:rsid wsp:val=&quot;003E2772&quot;/&gt;&lt;wsp:rsid wsp:val=&quot;003E284D&quot;/&gt;&lt;wsp:rsid wsp:val=&quot;003E2B7D&quot;/&gt;&lt;wsp:rsid wsp:val=&quot;003E2BF4&quot;/&gt;&lt;wsp:rsid wsp:val=&quot;003E2E52&quot;/&gt;&lt;wsp:rsid wsp:val=&quot;003E31BF&quot;/&gt;&lt;wsp:rsid wsp:val=&quot;003E34E1&quot;/&gt;&lt;wsp:rsid wsp:val=&quot;003E3524&quot;/&gt;&lt;wsp:rsid wsp:val=&quot;003E38F6&quot;/&gt;&lt;wsp:rsid wsp:val=&quot;003E3C5B&quot;/&gt;&lt;wsp:rsid wsp:val=&quot;003E3D11&quot;/&gt;&lt;wsp:rsid wsp:val=&quot;003E3D95&quot;/&gt;&lt;wsp:rsid wsp:val=&quot;003E40B3&quot;/&gt;&lt;wsp:rsid wsp:val=&quot;003E40C9&quot;/&gt;&lt;wsp:rsid wsp:val=&quot;003E4CDB&quot;/&gt;&lt;wsp:rsid wsp:val=&quot;003E4E26&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947&quot;/&gt;&lt;wsp:rsid wsp:val=&quot;003F1B6D&quot;/&gt;&lt;wsp:rsid wsp:val=&quot;003F1C48&quot;/&gt;&lt;wsp:rsid wsp:val=&quot;003F1CB3&quot;/&gt;&lt;wsp:rsid wsp:val=&quot;003F1D27&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865&quot;/&gt;&lt;wsp:rsid wsp:val=&quot;003F4933&quot;/&gt;&lt;wsp:rsid wsp:val=&quot;003F4977&quot;/&gt;&lt;wsp:rsid wsp:val=&quot;003F4E1C&quot;/&gt;&lt;wsp:rsid wsp:val=&quot;003F4E39&quot;/&gt;&lt;wsp:rsid wsp:val=&quot;003F536B&quot;/&gt;&lt;wsp:rsid wsp:val=&quot;003F586D&quot;/&gt;&lt;wsp:rsid wsp:val=&quot;003F59A7&quot;/&gt;&lt;wsp:rsid wsp:val=&quot;003F60EF&quot;/&gt;&lt;wsp:rsid wsp:val=&quot;003F6217&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231&quot;/&gt;&lt;wsp:rsid wsp:val=&quot;00400427&quot;/&gt;&lt;wsp:rsid wsp:val=&quot;00400E9A&quot;/&gt;&lt;wsp:rsid wsp:val=&quot;004010CF&quot;/&gt;&lt;wsp:rsid wsp:val=&quot;004012FA&quot;/&gt;&lt;wsp:rsid wsp:val=&quot;00401612&quot;/&gt;&lt;wsp:rsid wsp:val=&quot;004017C6&quot;/&gt;&lt;wsp:rsid wsp:val=&quot;004024AB&quot;/&gt;&lt;wsp:rsid wsp:val=&quot;00402E1D&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F4B&quot;/&gt;&lt;wsp:rsid wsp:val=&quot;00406FBD&quot;/&gt;&lt;wsp:rsid wsp:val=&quot;00407186&quot;/&gt;&lt;wsp:rsid wsp:val=&quot;004073B0&quot;/&gt;&lt;wsp:rsid wsp:val=&quot;00407612&quot;/&gt;&lt;wsp:rsid wsp:val=&quot;00407A66&quot;/&gt;&lt;wsp:rsid wsp:val=&quot;00407B9C&quot;/&gt;&lt;wsp:rsid wsp:val=&quot;00407C9E&quot;/&gt;&lt;wsp:rsid wsp:val=&quot;0041029D&quot;/&gt;&lt;wsp:rsid wsp:val=&quot;00410306&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69A&quot;/&gt;&lt;wsp:rsid wsp:val=&quot;00413CE9&quot;/&gt;&lt;wsp:rsid wsp:val=&quot;00413E02&quot;/&gt;&lt;wsp:rsid wsp:val=&quot;00414129&quot;/&gt;&lt;wsp:rsid wsp:val=&quot;004145AE&quot;/&gt;&lt;wsp:rsid wsp:val=&quot;00414EA2&quot;/&gt;&lt;wsp:rsid wsp:val=&quot;0041577E&quot;/&gt;&lt;wsp:rsid wsp:val=&quot;004157F6&quot;/&gt;&lt;wsp:rsid wsp:val=&quot;004159D3&quot;/&gt;&lt;wsp:rsid wsp:val=&quot;00415A14&quot;/&gt;&lt;wsp:rsid wsp:val=&quot;00415A76&quot;/&gt;&lt;wsp:rsid wsp:val=&quot;0041616C&quot;/&gt;&lt;wsp:rsid wsp:val=&quot;0041620F&quot;/&gt;&lt;wsp:rsid wsp:val=&quot;0041653E&quot;/&gt;&lt;wsp:rsid wsp:val=&quot;00416845&quot;/&gt;&lt;wsp:rsid wsp:val=&quot;00416968&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98&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47D&quot;/&gt;&lt;wsp:rsid wsp:val=&quot;00424C34&quot;/&gt;&lt;wsp:rsid wsp:val=&quot;004250B3&quot;/&gt;&lt;wsp:rsid wsp:val=&quot;00425476&quot;/&gt;&lt;wsp:rsid wsp:val=&quot;00425771&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6E30&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BAC&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417D&quot;/&gt;&lt;wsp:rsid wsp:val=&quot;004342E4&quot;/&gt;&lt;wsp:rsid wsp:val=&quot;0043441F&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1C9&quot;/&gt;&lt;wsp:rsid wsp:val=&quot;00436A3B&quot;/&gt;&lt;wsp:rsid wsp:val=&quot;00436CA7&quot;/&gt;&lt;wsp:rsid wsp:val=&quot;00436CDA&quot;/&gt;&lt;wsp:rsid wsp:val=&quot;00437027&quot;/&gt;&lt;wsp:rsid wsp:val=&quot;004370C7&quot;/&gt;&lt;wsp:rsid wsp:val=&quot;004371AB&quot;/&gt;&lt;wsp:rsid wsp:val=&quot;004402A7&quot;/&gt;&lt;wsp:rsid wsp:val=&quot;0044035D&quot;/&gt;&lt;wsp:rsid wsp:val=&quot;00440EA5&quot;/&gt;&lt;wsp:rsid wsp:val=&quot;004412B0&quot;/&gt;&lt;wsp:rsid wsp:val=&quot;0044131C&quot;/&gt;&lt;wsp:rsid wsp:val=&quot;0044142F&quot;/&gt;&lt;wsp:rsid wsp:val=&quot;00441D11&quot;/&gt;&lt;wsp:rsid wsp:val=&quot;004423B8&quot;/&gt;&lt;wsp:rsid wsp:val=&quot;004425C2&quot;/&gt;&lt;wsp:rsid wsp:val=&quot;00442710&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06E&quot;/&gt;&lt;wsp:rsid wsp:val=&quot;004502EB&quot;/&gt;&lt;wsp:rsid wsp:val=&quot;00450778&quot;/&gt;&lt;wsp:rsid wsp:val=&quot;00450D3B&quot;/&gt;&lt;wsp:rsid wsp:val=&quot;004518D5&quot;/&gt;&lt;wsp:rsid wsp:val=&quot;004519BF&quot;/&gt;&lt;wsp:rsid wsp:val=&quot;00451B06&quot;/&gt;&lt;wsp:rsid wsp:val=&quot;00451BEB&quot;/&gt;&lt;wsp:rsid wsp:val=&quot;00451C54&quot;/&gt;&lt;wsp:rsid wsp:val=&quot;004525E6&quot;/&gt;&lt;wsp:rsid wsp:val=&quot;004527C0&quot;/&gt;&lt;wsp:rsid wsp:val=&quot;004534A7&quot;/&gt;&lt;wsp:rsid wsp:val=&quot;00453871&quot;/&gt;&lt;wsp:rsid wsp:val=&quot;00453DEF&quot;/&gt;&lt;wsp:rsid wsp:val=&quot;00453E84&quot;/&gt;&lt;wsp:rsid wsp:val=&quot;00453F94&quot;/&gt;&lt;wsp:rsid wsp:val=&quot;004543E4&quot;/&gt;&lt;wsp:rsid wsp:val=&quot;004548E5&quot;/&gt;&lt;wsp:rsid wsp:val=&quot;00454984&quot;/&gt;&lt;wsp:rsid wsp:val=&quot;00454F08&quot;/&gt;&lt;wsp:rsid wsp:val=&quot;00455105&quot;/&gt;&lt;wsp:rsid wsp:val=&quot;00455440&quot;/&gt;&lt;wsp:rsid wsp:val=&quot;00455705&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73&quot;/&gt;&lt;wsp:rsid wsp:val=&quot;00457CAA&quot;/&gt;&lt;wsp:rsid wsp:val=&quot;00457FB9&quot;/&gt;&lt;wsp:rsid wsp:val=&quot;004600CA&quot;/&gt;&lt;wsp:rsid wsp:val=&quot;0046026D&quot;/&gt;&lt;wsp:rsid wsp:val=&quot;0046027A&quot;/&gt;&lt;wsp:rsid wsp:val=&quot;004605CC&quot;/&gt;&lt;wsp:rsid wsp:val=&quot;0046072D&quot;/&gt;&lt;wsp:rsid wsp:val=&quot;00460894&quot;/&gt;&lt;wsp:rsid wsp:val=&quot;00460921&quot;/&gt;&lt;wsp:rsid wsp:val=&quot;00460958&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513&quot;/&gt;&lt;wsp:rsid wsp:val=&quot;00464880&quot;/&gt;&lt;wsp:rsid wsp:val=&quot;00464919&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1AA&quot;/&gt;&lt;wsp:rsid wsp:val=&quot;0047294D&quot;/&gt;&lt;wsp:rsid wsp:val=&quot;00472ACB&quot;/&gt;&lt;wsp:rsid wsp:val=&quot;004734A1&quot;/&gt;&lt;wsp:rsid wsp:val=&quot;0047355C&quot;/&gt;&lt;wsp:rsid wsp:val=&quot;004737D8&quot;/&gt;&lt;wsp:rsid wsp:val=&quot;00473F5F&quot;/&gt;&lt;wsp:rsid wsp:val=&quot;0047410D&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3F1&quot;/&gt;&lt;wsp:rsid wsp:val=&quot;004765CE&quot;/&gt;&lt;wsp:rsid wsp:val=&quot;00476734&quot;/&gt;&lt;wsp:rsid wsp:val=&quot;00476747&quot;/&gt;&lt;wsp:rsid wsp:val=&quot;00476D8B&quot;/&gt;&lt;wsp:rsid wsp:val=&quot;00476EAE&quot;/&gt;&lt;wsp:rsid wsp:val=&quot;00476EBA&quot;/&gt;&lt;wsp:rsid wsp:val=&quot;00476FC5&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454&quot;/&gt;&lt;wsp:rsid wsp:val=&quot;004847D3&quot;/&gt;&lt;wsp:rsid wsp:val=&quot;0048490F&quot;/&gt;&lt;wsp:rsid wsp:val=&quot;00484C46&quot;/&gt;&lt;wsp:rsid wsp:val=&quot;00485969&quot;/&gt;&lt;wsp:rsid wsp:val=&quot;0048598C&quot;/&gt;&lt;wsp:rsid wsp:val=&quot;00485BE4&quot;/&gt;&lt;wsp:rsid wsp:val=&quot;00485C9E&quot;/&gt;&lt;wsp:rsid wsp:val=&quot;00485E8A&quot;/&gt;&lt;wsp:rsid wsp:val=&quot;00485FEB&quot;/&gt;&lt;wsp:rsid wsp:val=&quot;00485FF8&quot;/&gt;&lt;wsp:rsid wsp:val=&quot;0048620B&quot;/&gt;&lt;wsp:rsid wsp:val=&quot;004862DE&quot;/&gt;&lt;wsp:rsid wsp:val=&quot;0048637C&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C34&quot;/&gt;&lt;wsp:rsid wsp:val=&quot;00494D5B&quot;/&gt;&lt;wsp:rsid wsp:val=&quot;00494E75&quot;/&gt;&lt;wsp:rsid wsp:val=&quot;00495071&quot;/&gt;&lt;wsp:rsid wsp:val=&quot;00495227&quot;/&gt;&lt;wsp:rsid wsp:val=&quot;004961DB&quot;/&gt;&lt;wsp:rsid wsp:val=&quot;004962B6&quot;/&gt;&lt;wsp:rsid wsp:val=&quot;00496483&quot;/&gt;&lt;wsp:rsid wsp:val=&quot;0049653E&quot;/&gt;&lt;wsp:rsid wsp:val=&quot;00496BAB&quot;/&gt;&lt;wsp:rsid wsp:val=&quot;00496BEF&quot;/&gt;&lt;wsp:rsid wsp:val=&quot;004970A1&quot;/&gt;&lt;wsp:rsid wsp:val=&quot;0049792C&quot;/&gt;&lt;wsp:rsid wsp:val=&quot;0049798B&quot;/&gt;&lt;wsp:rsid wsp:val=&quot;00497BD3&quot;/&gt;&lt;wsp:rsid wsp:val=&quot;00497F24&quot;/&gt;&lt;wsp:rsid wsp:val=&quot;00497F2F&quot;/&gt;&lt;wsp:rsid wsp:val=&quot;004A01E1&quot;/&gt;&lt;wsp:rsid wsp:val=&quot;004A09A7&quot;/&gt;&lt;wsp:rsid wsp:val=&quot;004A0E00&quot;/&gt;&lt;wsp:rsid wsp:val=&quot;004A1403&quot;/&gt;&lt;wsp:rsid wsp:val=&quot;004A15F7&quot;/&gt;&lt;wsp:rsid wsp:val=&quot;004A1600&quot;/&gt;&lt;wsp:rsid wsp:val=&quot;004A17D4&quot;/&gt;&lt;wsp:rsid wsp:val=&quot;004A1956&quot;/&gt;&lt;wsp:rsid wsp:val=&quot;004A1B20&quot;/&gt;&lt;wsp:rsid wsp:val=&quot;004A201F&quot;/&gt;&lt;wsp:rsid wsp:val=&quot;004A2130&quot;/&gt;&lt;wsp:rsid wsp:val=&quot;004A23B8&quot;/&gt;&lt;wsp:rsid wsp:val=&quot;004A23C0&quot;/&gt;&lt;wsp:rsid wsp:val=&quot;004A23F9&quot;/&gt;&lt;wsp:rsid wsp:val=&quot;004A28D4&quot;/&gt;&lt;wsp:rsid wsp:val=&quot;004A2908&quot;/&gt;&lt;wsp:rsid wsp:val=&quot;004A2B3D&quot;/&gt;&lt;wsp:rsid wsp:val=&quot;004A2BE1&quot;/&gt;&lt;wsp:rsid wsp:val=&quot;004A2E44&quot;/&gt;&lt;wsp:rsid wsp:val=&quot;004A30F7&quot;/&gt;&lt;wsp:rsid wsp:val=&quot;004A31F1&quot;/&gt;&lt;wsp:rsid wsp:val=&quot;004A338B&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16A&quot;/&gt;&lt;wsp:rsid wsp:val=&quot;004A65F8&quot;/&gt;&lt;wsp:rsid wsp:val=&quot;004A66D4&quot;/&gt;&lt;wsp:rsid wsp:val=&quot;004A6EAC&quot;/&gt;&lt;wsp:rsid wsp:val=&quot;004A705C&quot;/&gt;&lt;wsp:rsid wsp:val=&quot;004A717D&quot;/&gt;&lt;wsp:rsid wsp:val=&quot;004A7276&quot;/&gt;&lt;wsp:rsid wsp:val=&quot;004A72DE&quot;/&gt;&lt;wsp:rsid wsp:val=&quot;004A78BC&quot;/&gt;&lt;wsp:rsid wsp:val=&quot;004A7943&quot;/&gt;&lt;wsp:rsid wsp:val=&quot;004A7EE7&quot;/&gt;&lt;wsp:rsid wsp:val=&quot;004A7FB0&quot;/&gt;&lt;wsp:rsid wsp:val=&quot;004B067B&quot;/&gt;&lt;wsp:rsid wsp:val=&quot;004B06EF&quot;/&gt;&lt;wsp:rsid wsp:val=&quot;004B0706&quot;/&gt;&lt;wsp:rsid wsp:val=&quot;004B0787&quot;/&gt;&lt;wsp:rsid wsp:val=&quot;004B0823&quot;/&gt;&lt;wsp:rsid wsp:val=&quot;004B0A36&quot;/&gt;&lt;wsp:rsid wsp:val=&quot;004B1313&quot;/&gt;&lt;wsp:rsid wsp:val=&quot;004B169E&quot;/&gt;&lt;wsp:rsid wsp:val=&quot;004B1B53&quot;/&gt;&lt;wsp:rsid wsp:val=&quot;004B1C42&quot;/&gt;&lt;wsp:rsid wsp:val=&quot;004B1FFC&quot;/&gt;&lt;wsp:rsid wsp:val=&quot;004B232C&quot;/&gt;&lt;wsp:rsid wsp:val=&quot;004B2700&quot;/&gt;&lt;wsp:rsid wsp:val=&quot;004B2B31&quot;/&gt;&lt;wsp:rsid wsp:val=&quot;004B2C33&quot;/&gt;&lt;wsp:rsid wsp:val=&quot;004B2CDB&quot;/&gt;&lt;wsp:rsid wsp:val=&quot;004B2D76&quot;/&gt;&lt;wsp:rsid wsp:val=&quot;004B30DE&quot;/&gt;&lt;wsp:rsid wsp:val=&quot;004B385B&quot;/&gt;&lt;wsp:rsid wsp:val=&quot;004B3C3F&quot;/&gt;&lt;wsp:rsid wsp:val=&quot;004B43D3&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C4E&quot;/&gt;&lt;wsp:rsid wsp:val=&quot;004C2F01&quot;/&gt;&lt;wsp:rsid wsp:val=&quot;004C2F96&quot;/&gt;&lt;wsp:rsid wsp:val=&quot;004C3472&quot;/&gt;&lt;wsp:rsid wsp:val=&quot;004C34CF&quot;/&gt;&lt;wsp:rsid wsp:val=&quot;004C34E8&quot;/&gt;&lt;wsp:rsid wsp:val=&quot;004C3C51&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83F&quot;/&gt;&lt;wsp:rsid wsp:val=&quot;004C6915&quot;/&gt;&lt;wsp:rsid wsp:val=&quot;004C6ABD&quot;/&gt;&lt;wsp:rsid wsp:val=&quot;004C6D25&quot;/&gt;&lt;wsp:rsid wsp:val=&quot;004C6E58&quot;/&gt;&lt;wsp:rsid wsp:val=&quot;004C6EED&quot;/&gt;&lt;wsp:rsid wsp:val=&quot;004C730E&quot;/&gt;&lt;wsp:rsid wsp:val=&quot;004C7739&quot;/&gt;&lt;wsp:rsid wsp:val=&quot;004C7A83&quot;/&gt;&lt;wsp:rsid wsp:val=&quot;004C7BDF&quot;/&gt;&lt;wsp:rsid wsp:val=&quot;004C7EFE&quot;/&gt;&lt;wsp:rsid wsp:val=&quot;004D0200&quot;/&gt;&lt;wsp:rsid wsp:val=&quot;004D0E42&quot;/&gt;&lt;wsp:rsid wsp:val=&quot;004D171F&quot;/&gt;&lt;wsp:rsid wsp:val=&quot;004D1A33&quot;/&gt;&lt;wsp:rsid wsp:val=&quot;004D1D64&quot;/&gt;&lt;wsp:rsid wsp:val=&quot;004D1DED&quot;/&gt;&lt;wsp:rsid wsp:val=&quot;004D2474&quot;/&gt;&lt;wsp:rsid wsp:val=&quot;004D24F2&quot;/&gt;&lt;wsp:rsid wsp:val=&quot;004D27C4&quot;/&gt;&lt;wsp:rsid wsp:val=&quot;004D27C9&quot;/&gt;&lt;wsp:rsid wsp:val=&quot;004D2B5A&quot;/&gt;&lt;wsp:rsid wsp:val=&quot;004D2E03&quot;/&gt;&lt;wsp:rsid wsp:val=&quot;004D2E1A&quot;/&gt;&lt;wsp:rsid wsp:val=&quot;004D2E57&quot;/&gt;&lt;wsp:rsid wsp:val=&quot;004D31C8&quot;/&gt;&lt;wsp:rsid wsp:val=&quot;004D320E&quot;/&gt;&lt;wsp:rsid wsp:val=&quot;004D3251&quot;/&gt;&lt;wsp:rsid wsp:val=&quot;004D34F4&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6CA&quot;/&gt;&lt;wsp:rsid wsp:val=&quot;004D5709&quot;/&gt;&lt;wsp:rsid wsp:val=&quot;004D58D1&quot;/&gt;&lt;wsp:rsid wsp:val=&quot;004D5F02&quot;/&gt;&lt;wsp:rsid wsp:val=&quot;004D68C0&quot;/&gt;&lt;wsp:rsid wsp:val=&quot;004D710C&quot;/&gt;&lt;wsp:rsid wsp:val=&quot;004D7448&quot;/&gt;&lt;wsp:rsid wsp:val=&quot;004D7570&quot;/&gt;&lt;wsp:rsid wsp:val=&quot;004E0033&quot;/&gt;&lt;wsp:rsid wsp:val=&quot;004E03BE&quot;/&gt;&lt;wsp:rsid wsp:val=&quot;004E05A5&quot;/&gt;&lt;wsp:rsid wsp:val=&quot;004E0619&quot;/&gt;&lt;wsp:rsid wsp:val=&quot;004E0BC8&quot;/&gt;&lt;wsp:rsid wsp:val=&quot;004E0CD0&quot;/&gt;&lt;wsp:rsid wsp:val=&quot;004E120F&quot;/&gt;&lt;wsp:rsid wsp:val=&quot;004E1260&quot;/&gt;&lt;wsp:rsid wsp:val=&quot;004E1609&quot;/&gt;&lt;wsp:rsid wsp:val=&quot;004E161B&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B3E&quot;/&gt;&lt;wsp:rsid wsp:val=&quot;004E2C41&quot;/&gt;&lt;wsp:rsid wsp:val=&quot;004E2E33&quot;/&gt;&lt;wsp:rsid wsp:val=&quot;004E2F51&quot;/&gt;&lt;wsp:rsid wsp:val=&quot;004E2F60&quot;/&gt;&lt;wsp:rsid wsp:val=&quot;004E3579&quot;/&gt;&lt;wsp:rsid wsp:val=&quot;004E3892&quot;/&gt;&lt;wsp:rsid wsp:val=&quot;004E3C20&quot;/&gt;&lt;wsp:rsid wsp:val=&quot;004E3FD8&quot;/&gt;&lt;wsp:rsid wsp:val=&quot;004E471C&quot;/&gt;&lt;wsp:rsid wsp:val=&quot;004E4754&quot;/&gt;&lt;wsp:rsid wsp:val=&quot;004E48A1&quot;/&gt;&lt;wsp:rsid wsp:val=&quot;004E5181&quot;/&gt;&lt;wsp:rsid wsp:val=&quot;004E534C&quot;/&gt;&lt;wsp:rsid wsp:val=&quot;004E53AE&quot;/&gt;&lt;wsp:rsid wsp:val=&quot;004E5449&quot;/&gt;&lt;wsp:rsid wsp:val=&quot;004E5AEA&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6EE&quot;/&gt;&lt;wsp:rsid wsp:val=&quot;004E7B7F&quot;/&gt;&lt;wsp:rsid wsp:val=&quot;004E7C1A&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3E2&quot;/&gt;&lt;wsp:rsid wsp:val=&quot;004F359A&quot;/&gt;&lt;wsp:rsid wsp:val=&quot;004F3DD1&quot;/&gt;&lt;wsp:rsid wsp:val=&quot;004F40F1&quot;/&gt;&lt;wsp:rsid wsp:val=&quot;004F4477&quot;/&gt;&lt;wsp:rsid wsp:val=&quot;004F456F&quot;/&gt;&lt;wsp:rsid wsp:val=&quot;004F4760&quot;/&gt;&lt;wsp:rsid wsp:val=&quot;004F497D&quot;/&gt;&lt;wsp:rsid wsp:val=&quot;004F4E04&quot;/&gt;&lt;wsp:rsid wsp:val=&quot;004F4E53&quot;/&gt;&lt;wsp:rsid wsp:val=&quot;004F4F06&quot;/&gt;&lt;wsp:rsid wsp:val=&quot;004F55BE&quot;/&gt;&lt;wsp:rsid wsp:val=&quot;004F58AB&quot;/&gt;&lt;wsp:rsid wsp:val=&quot;004F627A&quot;/&gt;&lt;wsp:rsid wsp:val=&quot;004F66FA&quot;/&gt;&lt;wsp:rsid wsp:val=&quot;004F67A9&quot;/&gt;&lt;wsp:rsid wsp:val=&quot;004F681F&quot;/&gt;&lt;wsp:rsid wsp:val=&quot;004F6AFE&quot;/&gt;&lt;wsp:rsid wsp:val=&quot;004F6F20&quot;/&gt;&lt;wsp:rsid wsp:val=&quot;004F7245&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4F7FC6&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2C&quot;/&gt;&lt;wsp:rsid wsp:val=&quot;00501577&quot;/&gt;&lt;wsp:rsid wsp:val=&quot;00501723&quot;/&gt;&lt;wsp:rsid wsp:val=&quot;00501A8C&quot;/&gt;&lt;wsp:rsid wsp:val=&quot;00501DEE&quot;/&gt;&lt;wsp:rsid wsp:val=&quot;00501F0D&quot;/&gt;&lt;wsp:rsid wsp:val=&quot;00502425&quot;/&gt;&lt;wsp:rsid wsp:val=&quot;005029A2&quot;/&gt;&lt;wsp:rsid wsp:val=&quot;005029FC&quot;/&gt;&lt;wsp:rsid wsp:val=&quot;00502D19&quot;/&gt;&lt;wsp:rsid wsp:val=&quot;00502FCA&quot;/&gt;&lt;wsp:rsid wsp:val=&quot;0050328D&quot;/&gt;&lt;wsp:rsid wsp:val=&quot;005035E7&quot;/&gt;&lt;wsp:rsid wsp:val=&quot;005038A7&quot;/&gt;&lt;wsp:rsid wsp:val=&quot;00503AA5&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35E&quot;/&gt;&lt;wsp:rsid wsp:val=&quot;00506571&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B25&quot;/&gt;&lt;wsp:rsid wsp:val=&quot;0051179B&quot;/&gt;&lt;wsp:rsid wsp:val=&quot;00511E67&quot;/&gt;&lt;wsp:rsid wsp:val=&quot;00511FB2&quot;/&gt;&lt;wsp:rsid wsp:val=&quot;00512086&quot;/&gt;&lt;wsp:rsid wsp:val=&quot;00512747&quot;/&gt;&lt;wsp:rsid wsp:val=&quot;00512B8F&quot;/&gt;&lt;wsp:rsid wsp:val=&quot;00512E1C&quot;/&gt;&lt;wsp:rsid wsp:val=&quot;005136B4&quot;/&gt;&lt;wsp:rsid wsp:val=&quot;00513C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0FE&quot;/&gt;&lt;wsp:rsid wsp:val=&quot;00515907&quot;/&gt;&lt;wsp:rsid wsp:val=&quot;0051591A&quot;/&gt;&lt;wsp:rsid wsp:val=&quot;00515E2B&quot;/&gt;&lt;wsp:rsid wsp:val=&quot;00516B96&quot;/&gt;&lt;wsp:rsid wsp:val=&quot;00516DD3&quot;/&gt;&lt;wsp:rsid wsp:val=&quot;005173A4&quot;/&gt;&lt;wsp:rsid wsp:val=&quot;0051770E&quot;/&gt;&lt;wsp:rsid wsp:val=&quot;00517B28&quot;/&gt;&lt;wsp:rsid wsp:val=&quot;0052001B&quot;/&gt;&lt;wsp:rsid wsp:val=&quot;00520423&quot;/&gt;&lt;wsp:rsid wsp:val=&quot;0052051E&quot;/&gt;&lt;wsp:rsid wsp:val=&quot;005205C8&quot;/&gt;&lt;wsp:rsid wsp:val=&quot;005217C4&quot;/&gt;&lt;wsp:rsid wsp:val=&quot;00521D65&quot;/&gt;&lt;wsp:rsid wsp:val=&quot;005221A4&quot;/&gt;&lt;wsp:rsid wsp:val=&quot;0052243B&quot;/&gt;&lt;wsp:rsid wsp:val=&quot;00522F19&quot;/&gt;&lt;wsp:rsid wsp:val=&quot;00522F77&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BBB&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184&quot;/&gt;&lt;wsp:rsid wsp:val=&quot;00530406&quot;/&gt;&lt;wsp:rsid wsp:val=&quot;0053058D&quot;/&gt;&lt;wsp:rsid wsp:val=&quot;00530AFD&quot;/&gt;&lt;wsp:rsid wsp:val=&quot;00530F11&quot;/&gt;&lt;wsp:rsid wsp:val=&quot;00530F7D&quot;/&gt;&lt;wsp:rsid wsp:val=&quot;0053173A&quot;/&gt;&lt;wsp:rsid wsp:val=&quot;00531746&quot;/&gt;&lt;wsp:rsid wsp:val=&quot;00531824&quot;/&gt;&lt;wsp:rsid wsp:val=&quot;00531AF4&quot;/&gt;&lt;wsp:rsid wsp:val=&quot;00531C01&quot;/&gt;&lt;wsp:rsid wsp:val=&quot;00531F71&quot;/&gt;&lt;wsp:rsid wsp:val=&quot;00532462&quot;/&gt;&lt;wsp:rsid wsp:val=&quot;00532486&quot;/&gt;&lt;wsp:rsid wsp:val=&quot;00532710&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357&quot;/&gt;&lt;wsp:rsid wsp:val=&quot;005347FB&quot;/&gt;&lt;wsp:rsid wsp:val=&quot;005349C5&quot;/&gt;&lt;wsp:rsid wsp:val=&quot;005349EB&quot;/&gt;&lt;wsp:rsid wsp:val=&quot;00534AA6&quot;/&gt;&lt;wsp:rsid wsp:val=&quot;00534C83&quot;/&gt;&lt;wsp:rsid wsp:val=&quot;00534DB1&quot;/&gt;&lt;wsp:rsid wsp:val=&quot;00535633&quot;/&gt;&lt;wsp:rsid wsp:val=&quot;00535A27&quot;/&gt;&lt;wsp:rsid wsp:val=&quot;0053637E&quot;/&gt;&lt;wsp:rsid wsp:val=&quot;005365F6&quot;/&gt;&lt;wsp:rsid wsp:val=&quot;00536625&quot;/&gt;&lt;wsp:rsid wsp:val=&quot;00536AEE&quot;/&gt;&lt;wsp:rsid wsp:val=&quot;00536D3C&quot;/&gt;&lt;wsp:rsid wsp:val=&quot;0053713E&quot;/&gt;&lt;wsp:rsid wsp:val=&quot;00537BE9&quot;/&gt;&lt;wsp:rsid wsp:val=&quot;00537E22&quot;/&gt;&lt;wsp:rsid wsp:val=&quot;00540147&quot;/&gt;&lt;wsp:rsid wsp:val=&quot;00540E6F&quot;/&gt;&lt;wsp:rsid wsp:val=&quot;00540EB6&quot;/&gt;&lt;wsp:rsid wsp:val=&quot;00540FF7&quot;/&gt;&lt;wsp:rsid wsp:val=&quot;00540FF9&quot;/&gt;&lt;wsp:rsid wsp:val=&quot;0054101A&quot;/&gt;&lt;wsp:rsid wsp:val=&quot;005417A0&quot;/&gt;&lt;wsp:rsid wsp:val=&quot;00541B6E&quot;/&gt;&lt;wsp:rsid wsp:val=&quot;00541E2B&quot;/&gt;&lt;wsp:rsid wsp:val=&quot;00542B39&quot;/&gt;&lt;wsp:rsid wsp:val=&quot;005436D7&quot;/&gt;&lt;wsp:rsid wsp:val=&quot;00543703&quot;/&gt;&lt;wsp:rsid wsp:val=&quot;005437F5&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EA&quot;/&gt;&lt;wsp:rsid wsp:val=&quot;00545C3D&quot;/&gt;&lt;wsp:rsid wsp:val=&quot;00545E6A&quot;/&gt;&lt;wsp:rsid wsp:val=&quot;00545FD7&quot;/&gt;&lt;wsp:rsid wsp:val=&quot;00546310&quot;/&gt;&lt;wsp:rsid wsp:val=&quot;005465E6&quot;/&gt;&lt;wsp:rsid wsp:val=&quot;00546738&quot;/&gt;&lt;wsp:rsid wsp:val=&quot;005467D6&quot;/&gt;&lt;wsp:rsid wsp:val=&quot;00546942&quot;/&gt;&lt;wsp:rsid wsp:val=&quot;00547123&quot;/&gt;&lt;wsp:rsid wsp:val=&quot;00547591&quot;/&gt;&lt;wsp:rsid wsp:val=&quot;005504D9&quot;/&gt;&lt;wsp:rsid wsp:val=&quot;00550B85&quot;/&gt;&lt;wsp:rsid wsp:val=&quot;00550BF1&quot;/&gt;&lt;wsp:rsid wsp:val=&quot;00550C80&quot;/&gt;&lt;wsp:rsid wsp:val=&quot;00550D6F&quot;/&gt;&lt;wsp:rsid wsp:val=&quot;00550E94&quot;/&gt;&lt;wsp:rsid wsp:val=&quot;005511B1&quot;/&gt;&lt;wsp:rsid wsp:val=&quot;00551B86&quot;/&gt;&lt;wsp:rsid wsp:val=&quot;00551E1E&quot;/&gt;&lt;wsp:rsid wsp:val=&quot;00551E52&quot;/&gt;&lt;wsp:rsid wsp:val=&quot;00552038&quot;/&gt;&lt;wsp:rsid wsp:val=&quot;0055233E&quot;/&gt;&lt;wsp:rsid wsp:val=&quot;00552569&quot;/&gt;&lt;wsp:rsid wsp:val=&quot;005526F2&quot;/&gt;&lt;wsp:rsid wsp:val=&quot;00552869&quot;/&gt;&lt;wsp:rsid wsp:val=&quot;00552A96&quot;/&gt;&lt;wsp:rsid wsp:val=&quot;00552C0F&quot;/&gt;&lt;wsp:rsid wsp:val=&quot;00552FF4&quot;/&gt;&lt;wsp:rsid wsp:val=&quot;005537EE&quot;/&gt;&lt;wsp:rsid wsp:val=&quot;00553F00&quot;/&gt;&lt;wsp:rsid wsp:val=&quot;0055410A&quot;/&gt;&lt;wsp:rsid wsp:val=&quot;005547B9&quot;/&gt;&lt;wsp:rsid wsp:val=&quot;005547CB&quot;/&gt;&lt;wsp:rsid wsp:val=&quot;00554DB6&quot;/&gt;&lt;wsp:rsid wsp:val=&quot;00554DF7&quot;/&gt;&lt;wsp:rsid wsp:val=&quot;005551B2&quot;/&gt;&lt;wsp:rsid wsp:val=&quot;00555675&quot;/&gt;&lt;wsp:rsid wsp:val=&quot;0055569E&quot;/&gt;&lt;wsp:rsid wsp:val=&quot;00555713&quot;/&gt;&lt;wsp:rsid wsp:val=&quot;00555772&quot;/&gt;&lt;wsp:rsid wsp:val=&quot;00555794&quot;/&gt;&lt;wsp:rsid wsp:val=&quot;00555AC0&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938&quot;/&gt;&lt;wsp:rsid wsp:val=&quot;00564E2D&quot;/&gt;&lt;wsp:rsid wsp:val=&quot;00564F02&quot;/&gt;&lt;wsp:rsid wsp:val=&quot;00565679&quot;/&gt;&lt;wsp:rsid wsp:val=&quot;00565F48&quot;/&gt;&lt;wsp:rsid wsp:val=&quot;0056675F&quot;/&gt;&lt;wsp:rsid wsp:val=&quot;00566AC7&quot;/&gt;&lt;wsp:rsid wsp:val=&quot;0056719E&quot;/&gt;&lt;wsp:rsid wsp:val=&quot;005701C5&quot;/&gt;&lt;wsp:rsid wsp:val=&quot;005703E3&quot;/&gt;&lt;wsp:rsid wsp:val=&quot;0057046D&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9CA&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2A7&quot;/&gt;&lt;wsp:rsid wsp:val=&quot;00574767&quot;/&gt;&lt;wsp:rsid wsp:val=&quot;00574886&quot;/&gt;&lt;wsp:rsid wsp:val=&quot;00574B86&quot;/&gt;&lt;wsp:rsid wsp:val=&quot;005753DB&quot;/&gt;&lt;wsp:rsid wsp:val=&quot;005755A4&quot;/&gt;&lt;wsp:rsid wsp:val=&quot;00575638&quot;/&gt;&lt;wsp:rsid wsp:val=&quot;005757AC&quot;/&gt;&lt;wsp:rsid wsp:val=&quot;005758BA&quot;/&gt;&lt;wsp:rsid wsp:val=&quot;00575956&quot;/&gt;&lt;wsp:rsid wsp:val=&quot;00575E27&quot;/&gt;&lt;wsp:rsid wsp:val=&quot;00575EC1&quot;/&gt;&lt;wsp:rsid wsp:val=&quot;005768C7&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47&quot;/&gt;&lt;wsp:rsid wsp:val=&quot;005834CE&quot;/&gt;&lt;wsp:rsid wsp:val=&quot;005836D0&quot;/&gt;&lt;wsp:rsid wsp:val=&quot;00583C6C&quot;/&gt;&lt;wsp:rsid wsp:val=&quot;00583E78&quot;/&gt;&lt;wsp:rsid wsp:val=&quot;00583F5E&quot;/&gt;&lt;wsp:rsid wsp:val=&quot;00584496&quot;/&gt;&lt;wsp:rsid wsp:val=&quot;00584D31&quot;/&gt;&lt;wsp:rsid wsp:val=&quot;00584DB8&quot;/&gt;&lt;wsp:rsid wsp:val=&quot;005854EF&quot;/&gt;&lt;wsp:rsid wsp:val=&quot;00585821&quot;/&gt;&lt;wsp:rsid wsp:val=&quot;00585932&quot;/&gt;&lt;wsp:rsid wsp:val=&quot;00585ADD&quot;/&gt;&lt;wsp:rsid wsp:val=&quot;00585C3A&quot;/&gt;&lt;wsp:rsid wsp:val=&quot;00586004&quot;/&gt;&lt;wsp:rsid wsp:val=&quot;0058628A&quot;/&gt;&lt;wsp:rsid wsp:val=&quot;005863AF&quot;/&gt;&lt;wsp:rsid wsp:val=&quot;005864E6&quot;/&gt;&lt;wsp:rsid wsp:val=&quot;00586897&quot;/&gt;&lt;wsp:rsid wsp:val=&quot;00587117&quot;/&gt;&lt;wsp:rsid wsp:val=&quot;0058759B&quot;/&gt;&lt;wsp:rsid wsp:val=&quot;0058764D&quot;/&gt;&lt;wsp:rsid wsp:val=&quot;005876F1&quot;/&gt;&lt;wsp:rsid wsp:val=&quot;00590203&quot;/&gt;&lt;wsp:rsid wsp:val=&quot;00590749&quot;/&gt;&lt;wsp:rsid wsp:val=&quot;00590BF6&quot;/&gt;&lt;wsp:rsid wsp:val=&quot;00591048&quot;/&gt;&lt;wsp:rsid wsp:val=&quot;00591777&quot;/&gt;&lt;wsp:rsid wsp:val=&quot;00591B9B&quot;/&gt;&lt;wsp:rsid wsp:val=&quot;00591B9C&quot;/&gt;&lt;wsp:rsid wsp:val=&quot;00592160&quot;/&gt;&lt;wsp:rsid wsp:val=&quot;0059231E&quot;/&gt;&lt;wsp:rsid wsp:val=&quot;005923C9&quot;/&gt;&lt;wsp:rsid wsp:val=&quot;005927CA&quot;/&gt;&lt;wsp:rsid wsp:val=&quot;0059284F&quot;/&gt;&lt;wsp:rsid wsp:val=&quot;00592CE8&quot;/&gt;&lt;wsp:rsid wsp:val=&quot;00593E31&quot;/&gt;&lt;wsp:rsid wsp:val=&quot;00594131&quot;/&gt;&lt;wsp:rsid wsp:val=&quot;005942B6&quot;/&gt;&lt;wsp:rsid wsp:val=&quot;005943C6&quot;/&gt;&lt;wsp:rsid wsp:val=&quot;0059485A&quot;/&gt;&lt;wsp:rsid wsp:val=&quot;005954F2&quot;/&gt;&lt;wsp:rsid wsp:val=&quot;00595777&quot;/&gt;&lt;wsp:rsid wsp:val=&quot;00595D68&quot;/&gt;&lt;wsp:rsid wsp:val=&quot;00595E99&quot;/&gt;&lt;wsp:rsid wsp:val=&quot;00596308&quot;/&gt;&lt;wsp:rsid wsp:val=&quot;005968C4&quot;/&gt;&lt;wsp:rsid wsp:val=&quot;005968F0&quot;/&gt;&lt;wsp:rsid wsp:val=&quot;00596A56&quot;/&gt;&lt;wsp:rsid wsp:val=&quot;00596CC1&quot;/&gt;&lt;wsp:rsid wsp:val=&quot;005970DB&quot;/&gt;&lt;wsp:rsid wsp:val=&quot;0059715B&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674&quot;/&gt;&lt;wsp:rsid wsp:val=&quot;005A46AA&quot;/&gt;&lt;wsp:rsid wsp:val=&quot;005A4999&quot;/&gt;&lt;wsp:rsid wsp:val=&quot;005A4E38&quot;/&gt;&lt;wsp:rsid wsp:val=&quot;005A4E39&quot;/&gt;&lt;wsp:rsid wsp:val=&quot;005A5008&quot;/&gt;&lt;wsp:rsid wsp:val=&quot;005A50CE&quot;/&gt;&lt;wsp:rsid wsp:val=&quot;005A588D&quot;/&gt;&lt;wsp:rsid wsp:val=&quot;005A59CF&quot;/&gt;&lt;wsp:rsid wsp:val=&quot;005A5AC1&quot;/&gt;&lt;wsp:rsid wsp:val=&quot;005A6441&quot;/&gt;&lt;wsp:rsid wsp:val=&quot;005A6A3A&quot;/&gt;&lt;wsp:rsid wsp:val=&quot;005A6B20&quot;/&gt;&lt;wsp:rsid wsp:val=&quot;005A6B41&quot;/&gt;&lt;wsp:rsid wsp:val=&quot;005A6FA1&quot;/&gt;&lt;wsp:rsid wsp:val=&quot;005A7F72&quot;/&gt;&lt;wsp:rsid wsp:val=&quot;005B00FD&quot;/&gt;&lt;wsp:rsid wsp:val=&quot;005B0814&quot;/&gt;&lt;wsp:rsid wsp:val=&quot;005B0AD4&quot;/&gt;&lt;wsp:rsid wsp:val=&quot;005B0BCD&quot;/&gt;&lt;wsp:rsid wsp:val=&quot;005B107A&quot;/&gt;&lt;wsp:rsid wsp:val=&quot;005B1367&quot;/&gt;&lt;wsp:rsid wsp:val=&quot;005B157F&quot;/&gt;&lt;wsp:rsid wsp:val=&quot;005B1C8E&quot;/&gt;&lt;wsp:rsid wsp:val=&quot;005B1EB5&quot;/&gt;&lt;wsp:rsid wsp:val=&quot;005B23B6&quot;/&gt;&lt;wsp:rsid wsp:val=&quot;005B2793&quot;/&gt;&lt;wsp:rsid wsp:val=&quot;005B2967&quot;/&gt;&lt;wsp:rsid wsp:val=&quot;005B2D4D&quot;/&gt;&lt;wsp:rsid wsp:val=&quot;005B2EB8&quot;/&gt;&lt;wsp:rsid wsp:val=&quot;005B3260&quot;/&gt;&lt;wsp:rsid wsp:val=&quot;005B34BD&quot;/&gt;&lt;wsp:rsid wsp:val=&quot;005B355C&quot;/&gt;&lt;wsp:rsid wsp:val=&quot;005B36EE&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5E06&quot;/&gt;&lt;wsp:rsid wsp:val=&quot;005B6477&quot;/&gt;&lt;wsp:rsid wsp:val=&quot;005B66A9&quot;/&gt;&lt;wsp:rsid wsp:val=&quot;005B66F3&quot;/&gt;&lt;wsp:rsid wsp:val=&quot;005B6C25&quot;/&gt;&lt;wsp:rsid wsp:val=&quot;005B6D91&quot;/&gt;&lt;wsp:rsid wsp:val=&quot;005B6F97&quot;/&gt;&lt;wsp:rsid wsp:val=&quot;005B6FAE&quot;/&gt;&lt;wsp:rsid wsp:val=&quot;005B703E&quot;/&gt;&lt;wsp:rsid wsp:val=&quot;005B70E8&quot;/&gt;&lt;wsp:rsid wsp:val=&quot;005B7389&quot;/&gt;&lt;wsp:rsid wsp:val=&quot;005B767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0FF&quot;/&gt;&lt;wsp:rsid wsp:val=&quot;005C44FE&quot;/&gt;&lt;wsp:rsid wsp:val=&quot;005C482A&quot;/&gt;&lt;wsp:rsid wsp:val=&quot;005C4B4D&quot;/&gt;&lt;wsp:rsid wsp:val=&quot;005C4DE3&quot;/&gt;&lt;wsp:rsid wsp:val=&quot;005C5183&quot;/&gt;&lt;wsp:rsid wsp:val=&quot;005C5379&quot;/&gt;&lt;wsp:rsid wsp:val=&quot;005C543D&quot;/&gt;&lt;wsp:rsid wsp:val=&quot;005C5656&quot;/&gt;&lt;wsp:rsid wsp:val=&quot;005C5849&quot;/&gt;&lt;wsp:rsid wsp:val=&quot;005C5985&quot;/&gt;&lt;wsp:rsid wsp:val=&quot;005C61E1&quot;/&gt;&lt;wsp:rsid wsp:val=&quot;005C71B0&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04C&quot;/&gt;&lt;wsp:rsid wsp:val=&quot;005D31D3&quot;/&gt;&lt;wsp:rsid wsp:val=&quot;005D37FF&quot;/&gt;&lt;wsp:rsid wsp:val=&quot;005D38F9&quot;/&gt;&lt;wsp:rsid wsp:val=&quot;005D4764&quot;/&gt;&lt;wsp:rsid wsp:val=&quot;005D5086&quot;/&gt;&lt;wsp:rsid wsp:val=&quot;005D5499&quot;/&gt;&lt;wsp:rsid wsp:val=&quot;005D576B&quot;/&gt;&lt;wsp:rsid wsp:val=&quot;005D594D&quot;/&gt;&lt;wsp:rsid wsp:val=&quot;005D5E46&quot;/&gt;&lt;wsp:rsid wsp:val=&quot;005D5F21&quot;/&gt;&lt;wsp:rsid wsp:val=&quot;005D607D&quot;/&gt;&lt;wsp:rsid wsp:val=&quot;005D609E&quot;/&gt;&lt;wsp:rsid wsp:val=&quot;005D63B9&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5AA&quot;/&gt;&lt;wsp:rsid wsp:val=&quot;005E1A58&quot;/&gt;&lt;wsp:rsid wsp:val=&quot;005E1AD0&quot;/&gt;&lt;wsp:rsid wsp:val=&quot;005E1C06&quot;/&gt;&lt;wsp:rsid wsp:val=&quot;005E1CE7&quot;/&gt;&lt;wsp:rsid wsp:val=&quot;005E27A3&quot;/&gt;&lt;wsp:rsid wsp:val=&quot;005E29D1&quot;/&gt;&lt;wsp:rsid wsp:val=&quot;005E2E1D&quot;/&gt;&lt;wsp:rsid wsp:val=&quot;005E2E2C&quot;/&gt;&lt;wsp:rsid wsp:val=&quot;005E35FD&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877&quot;/&gt;&lt;wsp:rsid wsp:val=&quot;005E5B43&quot;/&gt;&lt;wsp:rsid wsp:val=&quot;005E66F1&quot;/&gt;&lt;wsp:rsid wsp:val=&quot;005E6888&quot;/&gt;&lt;wsp:rsid wsp:val=&quot;005E6AFB&quot;/&gt;&lt;wsp:rsid wsp:val=&quot;005E6C69&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549&quot;/&gt;&lt;wsp:rsid wsp:val=&quot;005F172A&quot;/&gt;&lt;wsp:rsid wsp:val=&quot;005F1912&quot;/&gt;&lt;wsp:rsid wsp:val=&quot;005F1C6B&quot;/&gt;&lt;wsp:rsid wsp:val=&quot;005F1CD6&quot;/&gt;&lt;wsp:rsid wsp:val=&quot;005F1FE4&quot;/&gt;&lt;wsp:rsid wsp:val=&quot;005F21BD&quot;/&gt;&lt;wsp:rsid wsp:val=&quot;005F2405&quot;/&gt;&lt;wsp:rsid wsp:val=&quot;005F2441&quot;/&gt;&lt;wsp:rsid wsp:val=&quot;005F2582&quot;/&gt;&lt;wsp:rsid wsp:val=&quot;005F312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4A4A&quot;/&gt;&lt;wsp:rsid wsp:val=&quot;005F4D53&quot;/&gt;&lt;wsp:rsid wsp:val=&quot;005F4E8D&quot;/&gt;&lt;wsp:rsid wsp:val=&quot;005F509E&quot;/&gt;&lt;wsp:rsid wsp:val=&quot;005F5526&quot;/&gt;&lt;wsp:rsid wsp:val=&quot;005F5BF5&quot;/&gt;&lt;wsp:rsid wsp:val=&quot;005F5E38&quot;/&gt;&lt;wsp:rsid wsp:val=&quot;005F5F84&quot;/&gt;&lt;wsp:rsid wsp:val=&quot;005F660A&quot;/&gt;&lt;wsp:rsid wsp:val=&quot;005F6680&quot;/&gt;&lt;wsp:rsid wsp:val=&quot;005F6697&quot;/&gt;&lt;wsp:rsid wsp:val=&quot;005F6F9C&quot;/&gt;&lt;wsp:rsid wsp:val=&quot;005F6FFC&quot;/&gt;&lt;wsp:rsid wsp:val=&quot;005F7F11&quot;/&gt;&lt;wsp:rsid wsp:val=&quot;006004DE&quot;/&gt;&lt;wsp:rsid wsp:val=&quot;00600797&quot;/&gt;&lt;wsp:rsid wsp:val=&quot;00600E1A&quot;/&gt;&lt;wsp:rsid wsp:val=&quot;00601072&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946&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25E&quot;/&gt;&lt;wsp:rsid wsp:val=&quot;006074A6&quot;/&gt;&lt;wsp:rsid wsp:val=&quot;006074B1&quot;/&gt;&lt;wsp:rsid wsp:val=&quot;0060765E&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AEB&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3D3B&quot;/&gt;&lt;wsp:rsid wsp:val=&quot;00614064&quot;/&gt;&lt;wsp:rsid wsp:val=&quot;006141D8&quot;/&gt;&lt;wsp:rsid wsp:val=&quot;00614A84&quot;/&gt;&lt;wsp:rsid wsp:val=&quot;00614CB4&quot;/&gt;&lt;wsp:rsid wsp:val=&quot;00614D1E&quot;/&gt;&lt;wsp:rsid wsp:val=&quot;0061524B&quot;/&gt;&lt;wsp:rsid wsp:val=&quot;006154A9&quot;/&gt;&lt;wsp:rsid wsp:val=&quot;0061565F&quot;/&gt;&lt;wsp:rsid wsp:val=&quot;00615850&quot;/&gt;&lt;wsp:rsid wsp:val=&quot;00615BDB&quot;/&gt;&lt;wsp:rsid wsp:val=&quot;006163CC&quot;/&gt;&lt;wsp:rsid wsp:val=&quot;00616885&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0ABB&quot;/&gt;&lt;wsp:rsid wsp:val=&quot;006212C0&quot;/&gt;&lt;wsp:rsid wsp:val=&quot;00621345&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BFF&quot;/&gt;&lt;wsp:rsid wsp:val=&quot;00624C6E&quot;/&gt;&lt;wsp:rsid wsp:val=&quot;00624FB3&quot;/&gt;&lt;wsp:rsid wsp:val=&quot;00625423&quot;/&gt;&lt;wsp:rsid wsp:val=&quot;00625B24&quot;/&gt;&lt;wsp:rsid wsp:val=&quot;0062657C&quot;/&gt;&lt;wsp:rsid wsp:val=&quot;006269CB&quot;/&gt;&lt;wsp:rsid wsp:val=&quot;00626BA9&quot;/&gt;&lt;wsp:rsid wsp:val=&quot;00626C25&quot;/&gt;&lt;wsp:rsid wsp:val=&quot;00626E64&quot;/&gt;&lt;wsp:rsid wsp:val=&quot;00627BA3&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7F2&quot;/&gt;&lt;wsp:rsid wsp:val=&quot;00632927&quot;/&gt;&lt;wsp:rsid wsp:val=&quot;00632A0E&quot;/&gt;&lt;wsp:rsid wsp:val=&quot;00632A4C&quot;/&gt;&lt;wsp:rsid wsp:val=&quot;00632BF5&quot;/&gt;&lt;wsp:rsid wsp:val=&quot;00632DDE&quot;/&gt;&lt;wsp:rsid wsp:val=&quot;00633296&quot;/&gt;&lt;wsp:rsid wsp:val=&quot;0063342B&quot;/&gt;&lt;wsp:rsid wsp:val=&quot;006338F7&quot;/&gt;&lt;wsp:rsid wsp:val=&quot;00633951&quot;/&gt;&lt;wsp:rsid wsp:val=&quot;00633965&quot;/&gt;&lt;wsp:rsid wsp:val=&quot;00633B5E&quot;/&gt;&lt;wsp:rsid wsp:val=&quot;00633C0A&quot;/&gt;&lt;wsp:rsid wsp:val=&quot;00633D62&quot;/&gt;&lt;wsp:rsid wsp:val=&quot;00633F15&quot;/&gt;&lt;wsp:rsid wsp:val=&quot;0063405E&quot;/&gt;&lt;wsp:rsid wsp:val=&quot;00634112&quot;/&gt;&lt;wsp:rsid wsp:val=&quot;006341AD&quot;/&gt;&lt;wsp:rsid wsp:val=&quot;006347F5&quot;/&gt;&lt;wsp:rsid wsp:val=&quot;00635372&quot;/&gt;&lt;wsp:rsid wsp:val=&quot;006358FB&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E00&quot;/&gt;&lt;wsp:rsid wsp:val=&quot;00637F20&quot;/&gt;&lt;wsp:rsid wsp:val=&quot;006401C6&quot;/&gt;&lt;wsp:rsid wsp:val=&quot;00640207&quot;/&gt;&lt;wsp:rsid wsp:val=&quot;00640222&quot;/&gt;&lt;wsp:rsid wsp:val=&quot;00640299&quot;/&gt;&lt;wsp:rsid wsp:val=&quot;00640529&quot;/&gt;&lt;wsp:rsid wsp:val=&quot;006409F3&quot;/&gt;&lt;wsp:rsid wsp:val=&quot;00640C8D&quot;/&gt;&lt;wsp:rsid wsp:val=&quot;00640D97&quot;/&gt;&lt;wsp:rsid wsp:val=&quot;00641008&quot;/&gt;&lt;wsp:rsid wsp:val=&quot;00641055&quot;/&gt;&lt;wsp:rsid wsp:val=&quot;00641061&quot;/&gt;&lt;wsp:rsid wsp:val=&quot;006419ED&quot;/&gt;&lt;wsp:rsid wsp:val=&quot;00641D74&quot;/&gt;&lt;wsp:rsid wsp:val=&quot;006429F0&quot;/&gt;&lt;wsp:rsid wsp:val=&quot;00642D10&quot;/&gt;&lt;wsp:rsid wsp:val=&quot;00643769&quot;/&gt;&lt;wsp:rsid wsp:val=&quot;006437A9&quot;/&gt;&lt;wsp:rsid wsp:val=&quot;00643973&quot;/&gt;&lt;wsp:rsid wsp:val=&quot;00644177&quot;/&gt;&lt;wsp:rsid wsp:val=&quot;006441D6&quot;/&gt;&lt;wsp:rsid wsp:val=&quot;00644200&quot;/&gt;&lt;wsp:rsid wsp:val=&quot;0064428B&quot;/&gt;&lt;wsp:rsid wsp:val=&quot;00644511&quot;/&gt;&lt;wsp:rsid wsp:val=&quot;0064486C&quot;/&gt;&lt;wsp:rsid wsp:val=&quot;00644E60&quot;/&gt;&lt;wsp:rsid wsp:val=&quot;00644F00&quot;/&gt;&lt;wsp:rsid wsp:val=&quot;006457B7&quot;/&gt;&lt;wsp:rsid wsp:val=&quot;006479C0&quot;/&gt;&lt;wsp:rsid wsp:val=&quot;00647AF8&quot;/&gt;&lt;wsp:rsid wsp:val=&quot;00647CB3&quot;/&gt;&lt;wsp:rsid wsp:val=&quot;00647CDE&quot;/&gt;&lt;wsp:rsid wsp:val=&quot;00647D60&quot;/&gt;&lt;wsp:rsid wsp:val=&quot;0065011B&quot;/&gt;&lt;wsp:rsid wsp:val=&quot;00650150&quot;/&gt;&lt;wsp:rsid wsp:val=&quot;00650854&quot;/&gt;&lt;wsp:rsid wsp:val=&quot;00650B51&quot;/&gt;&lt;wsp:rsid wsp:val=&quot;00650B9B&quot;/&gt;&lt;wsp:rsid wsp:val=&quot;00650CF1&quot;/&gt;&lt;wsp:rsid wsp:val=&quot;00650D1E&quot;/&gt;&lt;wsp:rsid wsp:val=&quot;00650DFE&quot;/&gt;&lt;wsp:rsid wsp:val=&quot;00650EB8&quot;/&gt;&lt;wsp:rsid wsp:val=&quot;00650F2B&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2BDC&quot;/&gt;&lt;wsp:rsid wsp:val=&quot;00652F17&quot;/&gt;&lt;wsp:rsid wsp:val=&quot;00653273&quot;/&gt;&lt;wsp:rsid wsp:val=&quot;0065336F&quot;/&gt;&lt;wsp:rsid wsp:val=&quot;0065371C&quot;/&gt;&lt;wsp:rsid wsp:val=&quot;00653BEA&quot;/&gt;&lt;wsp:rsid wsp:val=&quot;00653EE1&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918&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5E9&quot;/&gt;&lt;wsp:rsid wsp:val=&quot;00661636&quot;/&gt;&lt;wsp:rsid wsp:val=&quot;00661664&quot;/&gt;&lt;wsp:rsid wsp:val=&quot;00661CC2&quot;/&gt;&lt;wsp:rsid wsp:val=&quot;00661D38&quot;/&gt;&lt;wsp:rsid wsp:val=&quot;00661D9A&quot;/&gt;&lt;wsp:rsid wsp:val=&quot;00661DCC&quot;/&gt;&lt;wsp:rsid wsp:val=&quot;00662166&quot;/&gt;&lt;wsp:rsid wsp:val=&quot;00662D58&quot;/&gt;&lt;wsp:rsid wsp:val=&quot;00662DE9&quot;/&gt;&lt;wsp:rsid wsp:val=&quot;00662FA2&quot;/&gt;&lt;wsp:rsid wsp:val=&quot;006635DC&quot;/&gt;&lt;wsp:rsid wsp:val=&quot;0066376A&quot;/&gt;&lt;wsp:rsid wsp:val=&quot;00663908&quot;/&gt;&lt;wsp:rsid wsp:val=&quot;00663AC9&quot;/&gt;&lt;wsp:rsid wsp:val=&quot;0066402E&quot;/&gt;&lt;wsp:rsid wsp:val=&quot;00664250&quot;/&gt;&lt;wsp:rsid wsp:val=&quot;00664496&quot;/&gt;&lt;wsp:rsid wsp:val=&quot;00664581&quot;/&gt;&lt;wsp:rsid wsp:val=&quot;006646F4&quot;/&gt;&lt;wsp:rsid wsp:val=&quot;00664BF5&quot;/&gt;&lt;wsp:rsid wsp:val=&quot;00665229&quot;/&gt;&lt;wsp:rsid wsp:val=&quot;00665316&quot;/&gt;&lt;wsp:rsid wsp:val=&quot;006654E8&quot;/&gt;&lt;wsp:rsid wsp:val=&quot;0066568F&quot;/&gt;&lt;wsp:rsid wsp:val=&quot;00665853&quot;/&gt;&lt;wsp:rsid wsp:val=&quot;00665882&quot;/&gt;&lt;wsp:rsid wsp:val=&quot;00665CCE&quot;/&gt;&lt;wsp:rsid wsp:val=&quot;006662D2&quot;/&gt;&lt;wsp:rsid wsp:val=&quot;00666948&quot;/&gt;&lt;wsp:rsid wsp:val=&quot;00666C94&quot;/&gt;&lt;wsp:rsid wsp:val=&quot;006672FC&quot;/&gt;&lt;wsp:rsid wsp:val=&quot;0066736D&quot;/&gt;&lt;wsp:rsid wsp:val=&quot;00667962&quot;/&gt;&lt;wsp:rsid wsp:val=&quot;00667A27&quot;/&gt;&lt;wsp:rsid wsp:val=&quot;00667AAB&quot;/&gt;&lt;wsp:rsid wsp:val=&quot;0067046E&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317&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5A9&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D5D&quot;/&gt;&lt;wsp:rsid wsp:val=&quot;00680E02&quot;/&gt;&lt;wsp:rsid wsp:val=&quot;00680F30&quot;/&gt;&lt;wsp:rsid wsp:val=&quot;00680F81&quot;/&gt;&lt;wsp:rsid wsp:val=&quot;0068102D&quot;/&gt;&lt;wsp:rsid wsp:val=&quot;0068139A&quot;/&gt;&lt;wsp:rsid wsp:val=&quot;006819F6&quot;/&gt;&lt;wsp:rsid wsp:val=&quot;00681A9A&quot;/&gt;&lt;wsp:rsid wsp:val=&quot;00681BF2&quot;/&gt;&lt;wsp:rsid wsp:val=&quot;00681CD5&quot;/&gt;&lt;wsp:rsid wsp:val=&quot;0068226B&quot;/&gt;&lt;wsp:rsid wsp:val=&quot;00682318&quot;/&gt;&lt;wsp:rsid wsp:val=&quot;006827C5&quot;/&gt;&lt;wsp:rsid wsp:val=&quot;00682A4A&quot;/&gt;&lt;wsp:rsid wsp:val=&quot;00682ED3&quot;/&gt;&lt;wsp:rsid wsp:val=&quot;00683136&quot;/&gt;&lt;wsp:rsid wsp:val=&quot;0068328A&quot;/&gt;&lt;wsp:rsid wsp:val=&quot;00683A5C&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576&quot;/&gt;&lt;wsp:rsid wsp:val=&quot;006879C9&quot;/&gt;&lt;wsp:rsid wsp:val=&quot;006879D8&quot;/&gt;&lt;wsp:rsid wsp:val=&quot;00687EE8&quot;/&gt;&lt;wsp:rsid wsp:val=&quot;006902E3&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54&quot;/&gt;&lt;wsp:rsid wsp:val=&quot;00693077&quot;/&gt;&lt;wsp:rsid wsp:val=&quot;00693295&quot;/&gt;&lt;wsp:rsid wsp:val=&quot;00693386&quot;/&gt;&lt;wsp:rsid wsp:val=&quot;00693AB9&quot;/&gt;&lt;wsp:rsid wsp:val=&quot;00693CA1&quot;/&gt;&lt;wsp:rsid wsp:val=&quot;00693CCC&quot;/&gt;&lt;wsp:rsid wsp:val=&quot;006943ED&quot;/&gt;&lt;wsp:rsid wsp:val=&quot;0069447C&quot;/&gt;&lt;wsp:rsid wsp:val=&quot;0069461D&quot;/&gt;&lt;wsp:rsid wsp:val=&quot;006949AD&quot;/&gt;&lt;wsp:rsid wsp:val=&quot;006949CD&quot;/&gt;&lt;wsp:rsid wsp:val=&quot;00694AB0&quot;/&gt;&lt;wsp:rsid wsp:val=&quot;00694D1C&quot;/&gt;&lt;wsp:rsid wsp:val=&quot;00694D7A&quot;/&gt;&lt;wsp:rsid wsp:val=&quot;00695A99&quot;/&gt;&lt;wsp:rsid wsp:val=&quot;00695E95&quot;/&gt;&lt;wsp:rsid wsp:val=&quot;006960EA&quot;/&gt;&lt;wsp:rsid wsp:val=&quot;00696244&quot;/&gt;&lt;wsp:rsid wsp:val=&quot;0069643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4AA3&quot;/&gt;&lt;wsp:rsid wsp:val=&quot;006A5185&quot;/&gt;&lt;wsp:rsid wsp:val=&quot;006A5A45&quot;/&gt;&lt;wsp:rsid wsp:val=&quot;006A5CA3&quot;/&gt;&lt;wsp:rsid wsp:val=&quot;006A5E26&quot;/&gt;&lt;wsp:rsid wsp:val=&quot;006A6725&quot;/&gt;&lt;wsp:rsid wsp:val=&quot;006A6B69&quot;/&gt;&lt;wsp:rsid wsp:val=&quot;006A6CCF&quot;/&gt;&lt;wsp:rsid wsp:val=&quot;006A7574&quot;/&gt;&lt;wsp:rsid wsp:val=&quot;006A764A&quot;/&gt;&lt;wsp:rsid wsp:val=&quot;006A7984&quot;/&gt;&lt;wsp:rsid wsp:val=&quot;006A7BF2&quot;/&gt;&lt;wsp:rsid wsp:val=&quot;006A7C40&quot;/&gt;&lt;wsp:rsid wsp:val=&quot;006A7FDD&quot;/&gt;&lt;wsp:rsid wsp:val=&quot;006B0489&quot;/&gt;&lt;wsp:rsid wsp:val=&quot;006B0A5E&quot;/&gt;&lt;wsp:rsid wsp:val=&quot;006B0C66&quot;/&gt;&lt;wsp:rsid wsp:val=&quot;006B0ED3&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86&quot;/&gt;&lt;wsp:rsid wsp:val=&quot;006B21E9&quot;/&gt;&lt;wsp:rsid wsp:val=&quot;006B242D&quot;/&gt;&lt;wsp:rsid wsp:val=&quot;006B2790&quot;/&gt;&lt;wsp:rsid wsp:val=&quot;006B393F&quot;/&gt;&lt;wsp:rsid wsp:val=&quot;006B3BD3&quot;/&gt;&lt;wsp:rsid wsp:val=&quot;006B3E55&quot;/&gt;&lt;wsp:rsid wsp:val=&quot;006B431F&quot;/&gt;&lt;wsp:rsid wsp:val=&quot;006B4566&quot;/&gt;&lt;wsp:rsid wsp:val=&quot;006B460F&quot;/&gt;&lt;wsp:rsid wsp:val=&quot;006B4D4E&quot;/&gt;&lt;wsp:rsid wsp:val=&quot;006B5064&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EE6&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289A&quot;/&gt;&lt;wsp:rsid wsp:val=&quot;006C28B8&quot;/&gt;&lt;wsp:rsid wsp:val=&quot;006C2EAC&quot;/&gt;&lt;wsp:rsid wsp:val=&quot;006C3009&quot;/&gt;&lt;wsp:rsid wsp:val=&quot;006C375B&quot;/&gt;&lt;wsp:rsid wsp:val=&quot;006C377A&quot;/&gt;&lt;wsp:rsid wsp:val=&quot;006C3F40&quot;/&gt;&lt;wsp:rsid wsp:val=&quot;006C44D3&quot;/&gt;&lt;wsp:rsid wsp:val=&quot;006C44E1&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6F&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5E&quot;/&gt;&lt;wsp:rsid wsp:val=&quot;006D03CD&quot;/&gt;&lt;wsp:rsid wsp:val=&quot;006D0A70&quot;/&gt;&lt;wsp:rsid wsp:val=&quot;006D0AD9&quot;/&gt;&lt;wsp:rsid wsp:val=&quot;006D0DED&quot;/&gt;&lt;wsp:rsid wsp:val=&quot;006D0F66&quot;/&gt;&lt;wsp:rsid wsp:val=&quot;006D158C&quot;/&gt;&lt;wsp:rsid wsp:val=&quot;006D19ED&quot;/&gt;&lt;wsp:rsid wsp:val=&quot;006D1A23&quot;/&gt;&lt;wsp:rsid wsp:val=&quot;006D1F1A&quot;/&gt;&lt;wsp:rsid wsp:val=&quot;006D21FF&quot;/&gt;&lt;wsp:rsid wsp:val=&quot;006D2488&quot;/&gt;&lt;wsp:rsid wsp:val=&quot;006D2627&quot;/&gt;&lt;wsp:rsid wsp:val=&quot;006D2B11&quot;/&gt;&lt;wsp:rsid wsp:val=&quot;006D2DBE&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9F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D25&quot;/&gt;&lt;wsp:rsid wsp:val=&quot;006D7598&quot;/&gt;&lt;wsp:rsid wsp:val=&quot;006D7B93&quot;/&gt;&lt;wsp:rsid wsp:val=&quot;006D7D41&quot;/&gt;&lt;wsp:rsid wsp:val=&quot;006D7DAD&quot;/&gt;&lt;wsp:rsid wsp:val=&quot;006E05BE&quot;/&gt;&lt;wsp:rsid wsp:val=&quot;006E078E&quot;/&gt;&lt;wsp:rsid wsp:val=&quot;006E0805&quot;/&gt;&lt;wsp:rsid wsp:val=&quot;006E0949&quot;/&gt;&lt;wsp:rsid wsp:val=&quot;006E0A84&quot;/&gt;&lt;wsp:rsid wsp:val=&quot;006E0ADC&quot;/&gt;&lt;wsp:rsid wsp:val=&quot;006E0B16&quot;/&gt;&lt;wsp:rsid wsp:val=&quot;006E0E60&quot;/&gt;&lt;wsp:rsid wsp:val=&quot;006E0ED0&quot;/&gt;&lt;wsp:rsid wsp:val=&quot;006E176F&quot;/&gt;&lt;wsp:rsid wsp:val=&quot;006E1EE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718&quot;/&gt;&lt;wsp:rsid wsp:val=&quot;006E574E&quot;/&gt;&lt;wsp:rsid wsp:val=&quot;006E5FE9&quot;/&gt;&lt;wsp:rsid wsp:val=&quot;006E6043&quot;/&gt;&lt;wsp:rsid wsp:val=&quot;006E6A05&quot;/&gt;&lt;wsp:rsid wsp:val=&quot;006E6BAB&quot;/&gt;&lt;wsp:rsid wsp:val=&quot;006E6DA9&quot;/&gt;&lt;wsp:rsid wsp:val=&quot;006E6F03&quot;/&gt;&lt;wsp:rsid wsp:val=&quot;006E71A8&quot;/&gt;&lt;wsp:rsid wsp:val=&quot;006E7320&quot;/&gt;&lt;wsp:rsid wsp:val=&quot;006E7496&quot;/&gt;&lt;wsp:rsid wsp:val=&quot;006E7872&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D86&quot;/&gt;&lt;wsp:rsid wsp:val=&quot;006F2030&quot;/&gt;&lt;wsp:rsid wsp:val=&quot;006F22CB&quot;/&gt;&lt;wsp:rsid wsp:val=&quot;006F291E&quot;/&gt;&lt;wsp:rsid wsp:val=&quot;006F2E21&quot;/&gt;&lt;wsp:rsid wsp:val=&quot;006F3052&quot;/&gt;&lt;wsp:rsid wsp:val=&quot;006F30AD&quot;/&gt;&lt;wsp:rsid wsp:val=&quot;006F314D&quot;/&gt;&lt;wsp:rsid wsp:val=&quot;006F3738&quot;/&gt;&lt;wsp:rsid wsp:val=&quot;006F3B01&quot;/&gt;&lt;wsp:rsid wsp:val=&quot;006F3BDF&quot;/&gt;&lt;wsp:rsid wsp:val=&quot;006F4072&quot;/&gt;&lt;wsp:rsid wsp:val=&quot;006F4189&quot;/&gt;&lt;wsp:rsid wsp:val=&quot;006F4A19&quot;/&gt;&lt;wsp:rsid wsp:val=&quot;006F557B&quot;/&gt;&lt;wsp:rsid wsp:val=&quot;006F5B41&quot;/&gt;&lt;wsp:rsid wsp:val=&quot;006F6689&quot;/&gt;&lt;wsp:rsid wsp:val=&quot;006F6740&quot;/&gt;&lt;wsp:rsid wsp:val=&quot;006F6AF6&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BFC&quot;/&gt;&lt;wsp:rsid wsp:val=&quot;007034BC&quot;/&gt;&lt;wsp:rsid wsp:val=&quot;007035F6&quot;/&gt;&lt;wsp:rsid wsp:val=&quot;007036E5&quot;/&gt;&lt;wsp:rsid wsp:val=&quot;00703D58&quot;/&gt;&lt;wsp:rsid wsp:val=&quot;007041C1&quot;/&gt;&lt;wsp:rsid wsp:val=&quot;00704266&quot;/&gt;&lt;wsp:rsid wsp:val=&quot;007044C2&quot;/&gt;&lt;wsp:rsid wsp:val=&quot;007047A7&quot;/&gt;&lt;wsp:rsid wsp:val=&quot;00704A33&quot;/&gt;&lt;wsp:rsid wsp:val=&quot;00704DEB&quot;/&gt;&lt;wsp:rsid wsp:val=&quot;00705584&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73F&quot;/&gt;&lt;wsp:rsid wsp:val=&quot;00710905&quot;/&gt;&lt;wsp:rsid wsp:val=&quot;00710994&quot;/&gt;&lt;wsp:rsid wsp:val=&quot;007109CD&quot;/&gt;&lt;wsp:rsid wsp:val=&quot;00710A3E&quot;/&gt;&lt;wsp:rsid wsp:val=&quot;00710AE6&quot;/&gt;&lt;wsp:rsid wsp:val=&quot;00710D33&quot;/&gt;&lt;wsp:rsid wsp:val=&quot;007110FE&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26E&quot;/&gt;&lt;wsp:rsid wsp:val=&quot;00712639&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AFB&quot;/&gt;&lt;wsp:rsid wsp:val=&quot;00716FC0&quot;/&gt;&lt;wsp:rsid wsp:val=&quot;00717267&quot;/&gt;&lt;wsp:rsid wsp:val=&quot;007178EE&quot;/&gt;&lt;wsp:rsid wsp:val=&quot;00717B0A&quot;/&gt;&lt;wsp:rsid wsp:val=&quot;00720759&quot;/&gt;&lt;wsp:rsid wsp:val=&quot;007208FF&quot;/&gt;&lt;wsp:rsid wsp:val=&quot;00720BD4&quot;/&gt;&lt;wsp:rsid wsp:val=&quot;00720F2A&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7E9F&quot;/&gt;&lt;wsp:rsid wsp:val=&quot;00730302&quot;/&gt;&lt;wsp:rsid wsp:val=&quot;00730E1C&quot;/&gt;&lt;wsp:rsid wsp:val=&quot;00730F9D&quot;/&gt;&lt;wsp:rsid wsp:val=&quot;0073128B&quot;/&gt;&lt;wsp:rsid wsp:val=&quot;0073171A&quot;/&gt;&lt;wsp:rsid wsp:val=&quot;00731793&quot;/&gt;&lt;wsp:rsid wsp:val=&quot;0073197F&quot;/&gt;&lt;wsp:rsid wsp:val=&quot;007319D1&quot;/&gt;&lt;wsp:rsid wsp:val=&quot;00731A41&quot;/&gt;&lt;wsp:rsid wsp:val=&quot;00731C75&quot;/&gt;&lt;wsp:rsid wsp:val=&quot;00731D37&quot;/&gt;&lt;wsp:rsid wsp:val=&quot;00731DAC&quot;/&gt;&lt;wsp:rsid wsp:val=&quot;00731E4B&quot;/&gt;&lt;wsp:rsid wsp:val=&quot;00732321&quot;/&gt;&lt;wsp:rsid wsp:val=&quot;00733074&quot;/&gt;&lt;wsp:rsid wsp:val=&quot;007332FE&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230&quot;/&gt;&lt;wsp:rsid wsp:val=&quot;0073448F&quot;/&gt;&lt;wsp:rsid wsp:val=&quot;0073497A&quot;/&gt;&lt;wsp:rsid wsp:val=&quot;00734ACE&quot;/&gt;&lt;wsp:rsid wsp:val=&quot;007356D0&quot;/&gt;&lt;wsp:rsid wsp:val=&quot;00735902&quot;/&gt;&lt;wsp:rsid wsp:val=&quot;0073637C&quot;/&gt;&lt;wsp:rsid wsp:val=&quot;007366CA&quot;/&gt;&lt;wsp:rsid wsp:val=&quot;00736D7B&quot;/&gt;&lt;wsp:rsid wsp:val=&quot;00736DFB&quot;/&gt;&lt;wsp:rsid wsp:val=&quot;007377ED&quot;/&gt;&lt;wsp:rsid wsp:val=&quot;007379C8&quot;/&gt;&lt;wsp:rsid wsp:val=&quot;00740094&quot;/&gt;&lt;wsp:rsid wsp:val=&quot;00740698&quot;/&gt;&lt;wsp:rsid wsp:val=&quot;007406C0&quot;/&gt;&lt;wsp:rsid wsp:val=&quot;00740789&quot;/&gt;&lt;wsp:rsid wsp:val=&quot;00740AC1&quot;/&gt;&lt;wsp:rsid wsp:val=&quot;00740BBF&quot;/&gt;&lt;wsp:rsid wsp:val=&quot;00740CD3&quot;/&gt;&lt;wsp:rsid wsp:val=&quot;0074108B&quot;/&gt;&lt;wsp:rsid wsp:val=&quot;007414F1&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C1A&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AA9&quot;/&gt;&lt;wsp:rsid wsp:val=&quot;00745EBB&quot;/&gt;&lt;wsp:rsid wsp:val=&quot;00746167&quot;/&gt;&lt;wsp:rsid wsp:val=&quot;00746199&quot;/&gt;&lt;wsp:rsid wsp:val=&quot;00746289&quot;/&gt;&lt;wsp:rsid wsp:val=&quot;007462A6&quot;/&gt;&lt;wsp:rsid wsp:val=&quot;0074633F&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9F9&quot;/&gt;&lt;wsp:rsid wsp:val=&quot;00750A31&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376&quot;/&gt;&lt;wsp:rsid wsp:val=&quot;007536BB&quot;/&gt;&lt;wsp:rsid wsp:val=&quot;00753B0F&quot;/&gt;&lt;wsp:rsid wsp:val=&quot;00753B9D&quot;/&gt;&lt;wsp:rsid wsp:val=&quot;00753F01&quot;/&gt;&lt;wsp:rsid wsp:val=&quot;0075412E&quot;/&gt;&lt;wsp:rsid wsp:val=&quot;007541D4&quot;/&gt;&lt;wsp:rsid wsp:val=&quot;0075452E&quot;/&gt;&lt;wsp:rsid wsp:val=&quot;00754836&quot;/&gt;&lt;wsp:rsid wsp:val=&quot;00754D64&quot;/&gt;&lt;wsp:rsid wsp:val=&quot;00754EDC&quot;/&gt;&lt;wsp:rsid wsp:val=&quot;00755407&quot;/&gt;&lt;wsp:rsid wsp:val=&quot;0075583A&quot;/&gt;&lt;wsp:rsid wsp:val=&quot;007559EC&quot;/&gt;&lt;wsp:rsid wsp:val=&quot;00755B06&quot;/&gt;&lt;wsp:rsid wsp:val=&quot;00755C07&quot;/&gt;&lt;wsp:rsid wsp:val=&quot;00755E06&quot;/&gt;&lt;wsp:rsid wsp:val=&quot;007564B4&quot;/&gt;&lt;wsp:rsid wsp:val=&quot;007565E2&quot;/&gt;&lt;wsp:rsid wsp:val=&quot;0075703D&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29&quot;/&gt;&lt;wsp:rsid wsp:val=&quot;00760194&quot;/&gt;&lt;wsp:rsid wsp:val=&quot;00760224&quot;/&gt;&lt;wsp:rsid wsp:val=&quot;00760340&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1B40&quot;/&gt;&lt;wsp:rsid wsp:val=&quot;0076200C&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59&quot;/&gt;&lt;wsp:rsid wsp:val=&quot;00766566&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B14&quot;/&gt;&lt;wsp:rsid wsp:val=&quot;00770CEE&quot;/&gt;&lt;wsp:rsid wsp:val=&quot;00771C48&quot;/&gt;&lt;wsp:rsid wsp:val=&quot;00771D7E&quot;/&gt;&lt;wsp:rsid wsp:val=&quot;00771ED4&quot;/&gt;&lt;wsp:rsid wsp:val=&quot;007721AD&quot;/&gt;&lt;wsp:rsid wsp:val=&quot;00772548&quot;/&gt;&lt;wsp:rsid wsp:val=&quot;00772963&quot;/&gt;&lt;wsp:rsid wsp:val=&quot;00772C23&quot;/&gt;&lt;wsp:rsid wsp:val=&quot;00772D15&quot;/&gt;&lt;wsp:rsid wsp:val=&quot;00772DC3&quot;/&gt;&lt;wsp:rsid wsp:val=&quot;007731A4&quot;/&gt;&lt;wsp:rsid wsp:val=&quot;007733C4&quot;/&gt;&lt;wsp:rsid wsp:val=&quot;007733E9&quot;/&gt;&lt;wsp:rsid wsp:val=&quot;007734DF&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6D1&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59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DAD&quot;/&gt;&lt;wsp:rsid wsp:val=&quot;007820AE&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1B7&quot;/&gt;&lt;wsp:rsid wsp:val=&quot;007842FE&quot;/&gt;&lt;wsp:rsid wsp:val=&quot;00784442&quot;/&gt;&lt;wsp:rsid wsp:val=&quot;00784702&quot;/&gt;&lt;wsp:rsid wsp:val=&quot;00784C31&quot;/&gt;&lt;wsp:rsid wsp:val=&quot;00784EA1&quot;/&gt;&lt;wsp:rsid wsp:val=&quot;00784FC7&quot;/&gt;&lt;wsp:rsid wsp:val=&quot;00785C4B&quot;/&gt;&lt;wsp:rsid wsp:val=&quot;00785CEB&quot;/&gt;&lt;wsp:rsid wsp:val=&quot;007861D1&quot;/&gt;&lt;wsp:rsid wsp:val=&quot;007861FB&quot;/&gt;&lt;wsp:rsid wsp:val=&quot;00786272&quot;/&gt;&lt;wsp:rsid wsp:val=&quot;007864B2&quot;/&gt;&lt;wsp:rsid wsp:val=&quot;00786613&quot;/&gt;&lt;wsp:rsid wsp:val=&quot;00786620&quot;/&gt;&lt;wsp:rsid wsp:val=&quot;007868B7&quot;/&gt;&lt;wsp:rsid wsp:val=&quot;00786BC0&quot;/&gt;&lt;wsp:rsid wsp:val=&quot;00786D21&quot;/&gt;&lt;wsp:rsid wsp:val=&quot;0078756D&quot;/&gt;&lt;wsp:rsid wsp:val=&quot;007875C4&quot;/&gt;&lt;wsp:rsid wsp:val=&quot;00787736&quot;/&gt;&lt;wsp:rsid wsp:val=&quot;00787977&quot;/&gt;&lt;wsp:rsid wsp:val=&quot;00787986&quot;/&gt;&lt;wsp:rsid wsp:val=&quot;00787A55&quot;/&gt;&lt;wsp:rsid wsp:val=&quot;00787F66&quot;/&gt;&lt;wsp:rsid wsp:val=&quot;00787FF1&quot;/&gt;&lt;wsp:rsid wsp:val=&quot;00790E7E&quot;/&gt;&lt;wsp:rsid wsp:val=&quot;007913A8&quot;/&gt;&lt;wsp:rsid wsp:val=&quot;007916D2&quot;/&gt;&lt;wsp:rsid wsp:val=&quot;007918E6&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CEE&quot;/&gt;&lt;wsp:rsid wsp:val=&quot;00793F70&quot;/&gt;&lt;wsp:rsid wsp:val=&quot;0079400D&quot;/&gt;&lt;wsp:rsid wsp:val=&quot;00794097&quot;/&gt;&lt;wsp:rsid wsp:val=&quot;007947FB&quot;/&gt;&lt;wsp:rsid wsp:val=&quot;00794842&quot;/&gt;&lt;wsp:rsid wsp:val=&quot;0079485D&quot;/&gt;&lt;wsp:rsid wsp:val=&quot;00794D84&quot;/&gt;&lt;wsp:rsid wsp:val=&quot;007954AC&quot;/&gt;&lt;wsp:rsid wsp:val=&quot;00795E2D&quot;/&gt;&lt;wsp:rsid wsp:val=&quot;0079601B&quot;/&gt;&lt;wsp:rsid wsp:val=&quot;007962E1&quot;/&gt;&lt;wsp:rsid wsp:val=&quot;00796417&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C33&quot;/&gt;&lt;wsp:rsid wsp:val=&quot;007A0DAC&quot;/&gt;&lt;wsp:rsid wsp:val=&quot;007A109B&quot;/&gt;&lt;wsp:rsid wsp:val=&quot;007A1189&quot;/&gt;&lt;wsp:rsid wsp:val=&quot;007A15BA&quot;/&gt;&lt;wsp:rsid wsp:val=&quot;007A166E&quot;/&gt;&lt;wsp:rsid wsp:val=&quot;007A16BA&quot;/&gt;&lt;wsp:rsid wsp:val=&quot;007A1964&quot;/&gt;&lt;wsp:rsid wsp:val=&quot;007A1B63&quot;/&gt;&lt;wsp:rsid wsp:val=&quot;007A2467&quot;/&gt;&lt;wsp:rsid wsp:val=&quot;007A288A&quot;/&gt;&lt;wsp:rsid wsp:val=&quot;007A2A53&quot;/&gt;&lt;wsp:rsid wsp:val=&quot;007A2BFF&quot;/&gt;&lt;wsp:rsid wsp:val=&quot;007A2DE7&quot;/&gt;&lt;wsp:rsid wsp:val=&quot;007A300F&quot;/&gt;&lt;wsp:rsid wsp:val=&quot;007A3040&quot;/&gt;&lt;wsp:rsid wsp:val=&quot;007A328E&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1A7&quot;/&gt;&lt;wsp:rsid wsp:val=&quot;007B0253&quot;/&gt;&lt;wsp:rsid wsp:val=&quot;007B073B&quot;/&gt;&lt;wsp:rsid wsp:val=&quot;007B0865&quot;/&gt;&lt;wsp:rsid wsp:val=&quot;007B08D1&quot;/&gt;&lt;wsp:rsid wsp:val=&quot;007B09ED&quot;/&gt;&lt;wsp:rsid wsp:val=&quot;007B0B92&quot;/&gt;&lt;wsp:rsid wsp:val=&quot;007B1061&quot;/&gt;&lt;wsp:rsid wsp:val=&quot;007B11AB&quot;/&gt;&lt;wsp:rsid wsp:val=&quot;007B1F9A&quot;/&gt;&lt;wsp:rsid wsp:val=&quot;007B21A9&quot;/&gt;&lt;wsp:rsid wsp:val=&quot;007B2638&quot;/&gt;&lt;wsp:rsid wsp:val=&quot;007B26C7&quot;/&gt;&lt;wsp:rsid wsp:val=&quot;007B27DC&quot;/&gt;&lt;wsp:rsid wsp:val=&quot;007B2884&quot;/&gt;&lt;wsp:rsid wsp:val=&quot;007B314C&quot;/&gt;&lt;wsp:rsid wsp:val=&quot;007B31E2&quot;/&gt;&lt;wsp:rsid wsp:val=&quot;007B322B&quot;/&gt;&lt;wsp:rsid wsp:val=&quot;007B33D1&quot;/&gt;&lt;wsp:rsid wsp:val=&quot;007B3476&quot;/&gt;&lt;wsp:rsid wsp:val=&quot;007B366F&quot;/&gt;&lt;wsp:rsid wsp:val=&quot;007B3D55&quot;/&gt;&lt;wsp:rsid wsp:val=&quot;007B4097&quot;/&gt;&lt;wsp:rsid wsp:val=&quot;007B40AD&quot;/&gt;&lt;wsp:rsid wsp:val=&quot;007B448A&quot;/&gt;&lt;wsp:rsid wsp:val=&quot;007B44DC&quot;/&gt;&lt;wsp:rsid wsp:val=&quot;007B4543&quot;/&gt;&lt;wsp:rsid wsp:val=&quot;007B4551&quot;/&gt;&lt;wsp:rsid wsp:val=&quot;007B4937&quot;/&gt;&lt;wsp:rsid wsp:val=&quot;007B4E41&quot;/&gt;&lt;wsp:rsid wsp:val=&quot;007B51B7&quot;/&gt;&lt;wsp:rsid wsp:val=&quot;007B53E5&quot;/&gt;&lt;wsp:rsid wsp:val=&quot;007B5A1D&quot;/&gt;&lt;wsp:rsid wsp:val=&quot;007B5A66&quot;/&gt;&lt;wsp:rsid wsp:val=&quot;007B630D&quot;/&gt;&lt;wsp:rsid wsp:val=&quot;007B697F&quot;/&gt;&lt;wsp:rsid wsp:val=&quot;007B6B11&quot;/&gt;&lt;wsp:rsid wsp:val=&quot;007B74C5&quot;/&gt;&lt;wsp:rsid wsp:val=&quot;007B7A2C&quot;/&gt;&lt;wsp:rsid wsp:val=&quot;007B7DE6&quot;/&gt;&lt;wsp:rsid wsp:val=&quot;007C00A7&quot;/&gt;&lt;wsp:rsid wsp:val=&quot;007C0880&quot;/&gt;&lt;wsp:rsid wsp:val=&quot;007C0BD2&quot;/&gt;&lt;wsp:rsid wsp:val=&quot;007C0CF6&quot;/&gt;&lt;wsp:rsid wsp:val=&quot;007C0F3A&quot;/&gt;&lt;wsp:rsid wsp:val=&quot;007C1065&quot;/&gt;&lt;wsp:rsid wsp:val=&quot;007C1537&quot;/&gt;&lt;wsp:rsid wsp:val=&quot;007C1B94&quot;/&gt;&lt;wsp:rsid wsp:val=&quot;007C2808&quot;/&gt;&lt;wsp:rsid wsp:val=&quot;007C2A39&quot;/&gt;&lt;wsp:rsid wsp:val=&quot;007C36F1&quot;/&gt;&lt;wsp:rsid wsp:val=&quot;007C3D88&quot;/&gt;&lt;wsp:rsid wsp:val=&quot;007C3EBA&quot;/&gt;&lt;wsp:rsid wsp:val=&quot;007C3F14&quot;/&gt;&lt;wsp:rsid wsp:val=&quot;007C49D7&quot;/&gt;&lt;wsp:rsid wsp:val=&quot;007C508D&quot;/&gt;&lt;wsp:rsid wsp:val=&quot;007C515A&quot;/&gt;&lt;wsp:rsid wsp:val=&quot;007C52ED&quot;/&gt;&lt;wsp:rsid wsp:val=&quot;007C56CE&quot;/&gt;&lt;wsp:rsid wsp:val=&quot;007C5AB0&quot;/&gt;&lt;wsp:rsid wsp:val=&quot;007C5CE6&quot;/&gt;&lt;wsp:rsid wsp:val=&quot;007C5DB6&quot;/&gt;&lt;wsp:rsid wsp:val=&quot;007C61AC&quot;/&gt;&lt;wsp:rsid wsp:val=&quot;007C61E0&quot;/&gt;&lt;wsp:rsid wsp:val=&quot;007C64BC&quot;/&gt;&lt;wsp:rsid wsp:val=&quot;007C6566&quot;/&gt;&lt;wsp:rsid wsp:val=&quot;007C6939&quot;/&gt;&lt;wsp:rsid wsp:val=&quot;007C6941&quot;/&gt;&lt;wsp:rsid wsp:val=&quot;007C6B25&quot;/&gt;&lt;wsp:rsid wsp:val=&quot;007C6C7F&quot;/&gt;&lt;wsp:rsid wsp:val=&quot;007C6D8A&quot;/&gt;&lt;wsp:rsid wsp:val=&quot;007C6ED4&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0EF&quot;/&gt;&lt;wsp:rsid wsp:val=&quot;007D214A&quot;/&gt;&lt;wsp:rsid wsp:val=&quot;007D265B&quot;/&gt;&lt;wsp:rsid wsp:val=&quot;007D357E&quot;/&gt;&lt;wsp:rsid wsp:val=&quot;007D3889&quot;/&gt;&lt;wsp:rsid wsp:val=&quot;007D39A2&quot;/&gt;&lt;wsp:rsid wsp:val=&quot;007D39D7&quot;/&gt;&lt;wsp:rsid wsp:val=&quot;007D3A84&quot;/&gt;&lt;wsp:rsid wsp:val=&quot;007D4169&quot;/&gt;&lt;wsp:rsid wsp:val=&quot;007D4287&quot;/&gt;&lt;wsp:rsid wsp:val=&quot;007D4E6A&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EB&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3BC&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C54&quot;/&gt;&lt;wsp:rsid wsp:val=&quot;007E2E4B&quot;/&gt;&lt;wsp:rsid wsp:val=&quot;007E3094&quot;/&gt;&lt;wsp:rsid wsp:val=&quot;007E3F68&quot;/&gt;&lt;wsp:rsid wsp:val=&quot;007E469D&quot;/&gt;&lt;wsp:rsid wsp:val=&quot;007E46A3&quot;/&gt;&lt;wsp:rsid wsp:val=&quot;007E486F&quot;/&gt;&lt;wsp:rsid wsp:val=&quot;007E48CD&quot;/&gt;&lt;wsp:rsid wsp:val=&quot;007E48E4&quot;/&gt;&lt;wsp:rsid wsp:val=&quot;007E4C1C&quot;/&gt;&lt;wsp:rsid wsp:val=&quot;007E4D0C&quot;/&gt;&lt;wsp:rsid wsp:val=&quot;007E4F0D&quot;/&gt;&lt;wsp:rsid wsp:val=&quot;007E5252&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3E6&quot;/&gt;&lt;wsp:rsid wsp:val=&quot;007F05E0&quot;/&gt;&lt;wsp:rsid wsp:val=&quot;007F0B77&quot;/&gt;&lt;wsp:rsid wsp:val=&quot;007F0DD3&quot;/&gt;&lt;wsp:rsid wsp:val=&quot;007F0FB3&quot;/&gt;&lt;wsp:rsid wsp:val=&quot;007F11F7&quot;/&gt;&lt;wsp:rsid wsp:val=&quot;007F18C0&quot;/&gt;&lt;wsp:rsid wsp:val=&quot;007F1A4C&quot;/&gt;&lt;wsp:rsid wsp:val=&quot;007F1BD7&quot;/&gt;&lt;wsp:rsid wsp:val=&quot;007F22A5&quot;/&gt;&lt;wsp:rsid wsp:val=&quot;007F23CE&quot;/&gt;&lt;wsp:rsid wsp:val=&quot;007F2771&quot;/&gt;&lt;wsp:rsid wsp:val=&quot;007F2807&quot;/&gt;&lt;wsp:rsid wsp:val=&quot;007F2DBB&quot;/&gt;&lt;wsp:rsid wsp:val=&quot;007F2ED4&quot;/&gt;&lt;wsp:rsid wsp:val=&quot;007F325B&quot;/&gt;&lt;wsp:rsid wsp:val=&quot;007F3FB0&quot;/&gt;&lt;wsp:rsid wsp:val=&quot;007F43A9&quot;/&gt;&lt;wsp:rsid wsp:val=&quot;007F5070&quot;/&gt;&lt;wsp:rsid wsp:val=&quot;007F5608&quot;/&gt;&lt;wsp:rsid wsp:val=&quot;007F5874&quot;/&gt;&lt;wsp:rsid wsp:val=&quot;007F59B1&quot;/&gt;&lt;wsp:rsid wsp:val=&quot;007F5A6C&quot;/&gt;&lt;wsp:rsid wsp:val=&quot;007F5D4A&quot;/&gt;&lt;wsp:rsid wsp:val=&quot;007F6562&quot;/&gt;&lt;wsp:rsid wsp:val=&quot;007F65F2&quot;/&gt;&lt;wsp:rsid wsp:val=&quot;007F664D&quot;/&gt;&lt;wsp:rsid wsp:val=&quot;007F6B1A&quot;/&gt;&lt;wsp:rsid wsp:val=&quot;007F6FFB&quot;/&gt;&lt;wsp:rsid wsp:val=&quot;007F70D6&quot;/&gt;&lt;wsp:rsid wsp:val=&quot;007F75A2&quot;/&gt;&lt;wsp:rsid wsp:val=&quot;007F7864&quot;/&gt;&lt;wsp:rsid wsp:val=&quot;007F795B&quot;/&gt;&lt;wsp:rsid wsp:val=&quot;007F7B6D&quot;/&gt;&lt;wsp:rsid wsp:val=&quot;007F7C2F&quot;/&gt;&lt;wsp:rsid wsp:val=&quot;007F7E76&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8B&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452&quot;/&gt;&lt;wsp:rsid wsp:val=&quot;00804867&quot;/&gt;&lt;wsp:rsid wsp:val=&quot;00804B2F&quot;/&gt;&lt;wsp:rsid wsp:val=&quot;00804C3F&quot;/&gt;&lt;wsp:rsid wsp:val=&quot;00805227&quot;/&gt;&lt;wsp:rsid wsp:val=&quot;00805597&quot;/&gt;&lt;wsp:rsid wsp:val=&quot;00806979&quot;/&gt;&lt;wsp:rsid wsp:val=&quot;0080699F&quot;/&gt;&lt;wsp:rsid wsp:val=&quot;00806ACA&quot;/&gt;&lt;wsp:rsid wsp:val=&quot;00806D29&quot;/&gt;&lt;wsp:rsid wsp:val=&quot;0080732E&quot;/&gt;&lt;wsp:rsid wsp:val=&quot;0080770D&quot;/&gt;&lt;wsp:rsid wsp:val=&quot;00807C71&quot;/&gt;&lt;wsp:rsid wsp:val=&quot;00807D28&quot;/&gt;&lt;wsp:rsid wsp:val=&quot;00807D5E&quot;/&gt;&lt;wsp:rsid wsp:val=&quot;00807E1B&quot;/&gt;&lt;wsp:rsid wsp:val=&quot;0081012C&quot;/&gt;&lt;wsp:rsid wsp:val=&quot;0081017A&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1A0&quot;/&gt;&lt;wsp:rsid wsp:val=&quot;00815469&quot;/&gt;&lt;wsp:rsid wsp:val=&quot;008154B6&quot;/&gt;&lt;wsp:rsid wsp:val=&quot;008155E8&quot;/&gt;&lt;wsp:rsid wsp:val=&quot;00815706&quot;/&gt;&lt;wsp:rsid wsp:val=&quot;00815E33&quot;/&gt;&lt;wsp:rsid wsp:val=&quot;00815E46&quot;/&gt;&lt;wsp:rsid wsp:val=&quot;00815F85&quot;/&gt;&lt;wsp:rsid wsp:val=&quot;00816654&quot;/&gt;&lt;wsp:rsid wsp:val=&quot;00816A25&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86&quot;/&gt;&lt;wsp:rsid wsp:val=&quot;00817C96&quot;/&gt;&lt;wsp:rsid wsp:val=&quot;00817D2A&quot;/&gt;&lt;wsp:rsid wsp:val=&quot;00817F27&quot;/&gt;&lt;wsp:rsid wsp:val=&quot;00820DF1&quot;/&gt;&lt;wsp:rsid wsp:val=&quot;0082172C&quot;/&gt;&lt;wsp:rsid wsp:val=&quot;00821992&quot;/&gt;&lt;wsp:rsid wsp:val=&quot;00821D8A&quot;/&gt;&lt;wsp:rsid wsp:val=&quot;0082241B&quot;/&gt;&lt;wsp:rsid wsp:val=&quot;0082266A&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6204&quot;/&gt;&lt;wsp:rsid wsp:val=&quot;008263FF&quot;/&gt;&lt;wsp:rsid wsp:val=&quot;0082667E&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30DB&quot;/&gt;&lt;wsp:rsid wsp:val=&quot;00833EF5&quot;/&gt;&lt;wsp:rsid wsp:val=&quot;0083417A&quot;/&gt;&lt;wsp:rsid wsp:val=&quot;00834512&quot;/&gt;&lt;wsp:rsid wsp:val=&quot;00834746&quot;/&gt;&lt;wsp:rsid wsp:val=&quot;008349CB&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BDF&quot;/&gt;&lt;wsp:rsid wsp:val=&quot;00836FC2&quot;/&gt;&lt;wsp:rsid wsp:val=&quot;00837034&quot;/&gt;&lt;wsp:rsid wsp:val=&quot;0083768C&quot;/&gt;&lt;wsp:rsid wsp:val=&quot;0083778C&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1AE&quot;/&gt;&lt;wsp:rsid wsp:val=&quot;00847721&quot;/&gt;&lt;wsp:rsid wsp:val=&quot;0084794A&quot;/&gt;&lt;wsp:rsid wsp:val=&quot;00847991&quot;/&gt;&lt;wsp:rsid wsp:val=&quot;00847BA6&quot;/&gt;&lt;wsp:rsid wsp:val=&quot;00847C4E&quot;/&gt;&lt;wsp:rsid wsp:val=&quot;00847F04&quot;/&gt;&lt;wsp:rsid wsp:val=&quot;00850433&quot;/&gt;&lt;wsp:rsid wsp:val=&quot;00850D1D&quot;/&gt;&lt;wsp:rsid wsp:val=&quot;008511F1&quot;/&gt;&lt;wsp:rsid wsp:val=&quot;0085130C&quot;/&gt;&lt;wsp:rsid wsp:val=&quot;00851B22&quot;/&gt;&lt;wsp:rsid wsp:val=&quot;008521C5&quot;/&gt;&lt;wsp:rsid wsp:val=&quot;00852338&quot;/&gt;&lt;wsp:rsid wsp:val=&quot;00852F3B&quot;/&gt;&lt;wsp:rsid wsp:val=&quot;00853132&quot;/&gt;&lt;wsp:rsid wsp:val=&quot;00853AFF&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37E&quot;/&gt;&lt;wsp:rsid wsp:val=&quot;008626B0&quot;/&gt;&lt;wsp:rsid wsp:val=&quot;00862988&quot;/&gt;&lt;wsp:rsid wsp:val=&quot;0086333C&quot;/&gt;&lt;wsp:rsid wsp:val=&quot;00863479&quot;/&gt;&lt;wsp:rsid wsp:val=&quot;00863AA0&quot;/&gt;&lt;wsp:rsid wsp:val=&quot;00863C8A&quot;/&gt;&lt;wsp:rsid wsp:val=&quot;00863E78&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6850&quot;/&gt;&lt;wsp:rsid wsp:val=&quot;00866897&quot;/&gt;&lt;wsp:rsid wsp:val=&quot;00866DFF&quot;/&gt;&lt;wsp:rsid wsp:val=&quot;00867347&quot;/&gt;&lt;wsp:rsid wsp:val=&quot;008674A2&quot;/&gt;&lt;wsp:rsid wsp:val=&quot;00867A2F&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328&quot;/&gt;&lt;wsp:rsid wsp:val=&quot;008734E7&quot;/&gt;&lt;wsp:rsid wsp:val=&quot;0087352A&quot;/&gt;&lt;wsp:rsid wsp:val=&quot;00873AA8&quot;/&gt;&lt;wsp:rsid wsp:val=&quot;00873BF0&quot;/&gt;&lt;wsp:rsid wsp:val=&quot;00874560&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35&quot;/&gt;&lt;wsp:rsid wsp:val=&quot;0088011E&quot;/&gt;&lt;wsp:rsid wsp:val=&quot;00880494&quot;/&gt;&lt;wsp:rsid wsp:val=&quot;008804C9&quot;/&gt;&lt;wsp:rsid wsp:val=&quot;0088052B&quot;/&gt;&lt;wsp:rsid wsp:val=&quot;00880B3D&quot;/&gt;&lt;wsp:rsid wsp:val=&quot;00880CCB&quot;/&gt;&lt;wsp:rsid wsp:val=&quot;00880D84&quot;/&gt;&lt;wsp:rsid wsp:val=&quot;008810DF&quot;/&gt;&lt;wsp:rsid wsp:val=&quot;008810FA&quot;/&gt;&lt;wsp:rsid wsp:val=&quot;00881703&quot;/&gt;&lt;wsp:rsid wsp:val=&quot;00881842&quot;/&gt;&lt;wsp:rsid wsp:val=&quot;00881F28&quot;/&gt;&lt;wsp:rsid wsp:val=&quot;008822B6&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712&quot;/&gt;&lt;wsp:rsid wsp:val=&quot;00885037&quot;/&gt;&lt;wsp:rsid wsp:val=&quot;0088579F&quot;/&gt;&lt;wsp:rsid wsp:val=&quot;0088599D&quot;/&gt;&lt;wsp:rsid wsp:val=&quot;00885D5D&quot;/&gt;&lt;wsp:rsid wsp:val=&quot;00885F46&quot;/&gt;&lt;wsp:rsid wsp:val=&quot;00886116&quot;/&gt;&lt;wsp:rsid wsp:val=&quot;0088651F&quot;/&gt;&lt;wsp:rsid wsp:val=&quot;008870D8&quot;/&gt;&lt;wsp:rsid wsp:val=&quot;00887184&quot;/&gt;&lt;wsp:rsid wsp:val=&quot;008873A5&quot;/&gt;&lt;wsp:rsid wsp:val=&quot;00887771&quot;/&gt;&lt;wsp:rsid wsp:val=&quot;00887F2E&quot;/&gt;&lt;wsp:rsid wsp:val=&quot;0089035C&quot;/&gt;&lt;wsp:rsid wsp:val=&quot;008904DB&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F63&quot;/&gt;&lt;wsp:rsid wsp:val=&quot;00892297&quot;/&gt;&lt;wsp:rsid wsp:val=&quot;008922DC&quot;/&gt;&lt;wsp:rsid wsp:val=&quot;008922DF&quot;/&gt;&lt;wsp:rsid wsp:val=&quot;00892357&quot;/&gt;&lt;wsp:rsid wsp:val=&quot;00892494&quot;/&gt;&lt;wsp:rsid wsp:val=&quot;00893024&quot;/&gt;&lt;wsp:rsid wsp:val=&quot;00893B3B&quot;/&gt;&lt;wsp:rsid wsp:val=&quot;00894304&quot;/&gt;&lt;wsp:rsid wsp:val=&quot;008943E0&quot;/&gt;&lt;wsp:rsid wsp:val=&quot;00894C16&quot;/&gt;&lt;wsp:rsid wsp:val=&quot;00894C3B&quot;/&gt;&lt;wsp:rsid wsp:val=&quot;00894D6C&quot;/&gt;&lt;wsp:rsid wsp:val=&quot;00894FEF&quot;/&gt;&lt;wsp:rsid wsp:val=&quot;00895243&quot;/&gt;&lt;wsp:rsid wsp:val=&quot;008953FF&quot;/&gt;&lt;wsp:rsid wsp:val=&quot;00895A0C&quot;/&gt;&lt;wsp:rsid wsp:val=&quot;0089622F&quot;/&gt;&lt;wsp:rsid wsp:val=&quot;00896A6F&quot;/&gt;&lt;wsp:rsid wsp:val=&quot;00896C7B&quot;/&gt;&lt;wsp:rsid wsp:val=&quot;00896D10&quot;/&gt;&lt;wsp:rsid wsp:val=&quot;00896DF5&quot;/&gt;&lt;wsp:rsid wsp:val=&quot;00896E32&quot;/&gt;&lt;wsp:rsid wsp:val=&quot;00897A26&quot;/&gt;&lt;wsp:rsid wsp:val=&quot;008A0173&quot;/&gt;&lt;wsp:rsid wsp:val=&quot;008A01E5&quot;/&gt;&lt;wsp:rsid wsp:val=&quot;008A0339&quot;/&gt;&lt;wsp:rsid wsp:val=&quot;008A03A0&quot;/&gt;&lt;wsp:rsid wsp:val=&quot;008A0473&quot;/&gt;&lt;wsp:rsid wsp:val=&quot;008A04C7&quot;/&gt;&lt;wsp:rsid wsp:val=&quot;008A111D&quot;/&gt;&lt;wsp:rsid wsp:val=&quot;008A12ED&quot;/&gt;&lt;wsp:rsid wsp:val=&quot;008A15B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23E&quot;/&gt;&lt;wsp:rsid wsp:val=&quot;008A24BD&quot;/&gt;&lt;wsp:rsid wsp:val=&quot;008A2AAE&quot;/&gt;&lt;wsp:rsid wsp:val=&quot;008A2AD3&quot;/&gt;&lt;wsp:rsid wsp:val=&quot;008A2F26&quot;/&gt;&lt;wsp:rsid wsp:val=&quot;008A2F9B&quot;/&gt;&lt;wsp:rsid wsp:val=&quot;008A2FA5&quot;/&gt;&lt;wsp:rsid wsp:val=&quot;008A36DE&quot;/&gt;&lt;wsp:rsid wsp:val=&quot;008A36ED&quot;/&gt;&lt;wsp:rsid wsp:val=&quot;008A3898&quot;/&gt;&lt;wsp:rsid wsp:val=&quot;008A39E0&quot;/&gt;&lt;wsp:rsid wsp:val=&quot;008A42D8&quot;/&gt;&lt;wsp:rsid wsp:val=&quot;008A457F&quot;/&gt;&lt;wsp:rsid wsp:val=&quot;008A45E8&quot;/&gt;&lt;wsp:rsid wsp:val=&quot;008A53C3&quot;/&gt;&lt;wsp:rsid wsp:val=&quot;008A59E9&quot;/&gt;&lt;wsp:rsid wsp:val=&quot;008A5BFE&quot;/&gt;&lt;wsp:rsid wsp:val=&quot;008A5E30&quot;/&gt;&lt;wsp:rsid wsp:val=&quot;008A631F&quot;/&gt;&lt;wsp:rsid wsp:val=&quot;008A668F&quot;/&gt;&lt;wsp:rsid wsp:val=&quot;008A725C&quot;/&gt;&lt;wsp:rsid wsp:val=&quot;008A72A4&quot;/&gt;&lt;wsp:rsid wsp:val=&quot;008A74E8&quot;/&gt;&lt;wsp:rsid wsp:val=&quot;008A74F5&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576&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4B36&quot;/&gt;&lt;wsp:rsid wsp:val=&quot;008B50A1&quot;/&gt;&lt;wsp:rsid wsp:val=&quot;008B5577&quot;/&gt;&lt;wsp:rsid wsp:val=&quot;008B56A4&quot;/&gt;&lt;wsp:rsid wsp:val=&quot;008B60E9&quot;/&gt;&lt;wsp:rsid wsp:val=&quot;008B60ED&quot;/&gt;&lt;wsp:rsid wsp:val=&quot;008B614C&quot;/&gt;&lt;wsp:rsid wsp:val=&quot;008B681C&quot;/&gt;&lt;wsp:rsid wsp:val=&quot;008B6E5C&quot;/&gt;&lt;wsp:rsid wsp:val=&quot;008B739E&quot;/&gt;&lt;wsp:rsid wsp:val=&quot;008B766A&quot;/&gt;&lt;wsp:rsid wsp:val=&quot;008B77DB&quot;/&gt;&lt;wsp:rsid wsp:val=&quot;008B7A0E&quot;/&gt;&lt;wsp:rsid wsp:val=&quot;008B7BD4&quot;/&gt;&lt;wsp:rsid wsp:val=&quot;008B7E5B&quot;/&gt;&lt;wsp:rsid wsp:val=&quot;008C003B&quot;/&gt;&lt;wsp:rsid wsp:val=&quot;008C022D&quot;/&gt;&lt;wsp:rsid wsp:val=&quot;008C0431&quot;/&gt;&lt;wsp:rsid wsp:val=&quot;008C1ABE&quot;/&gt;&lt;wsp:rsid wsp:val=&quot;008C2426&quot;/&gt;&lt;wsp:rsid wsp:val=&quot;008C2453&quot;/&gt;&lt;wsp:rsid wsp:val=&quot;008C24E8&quot;/&gt;&lt;wsp:rsid wsp:val=&quot;008C25FD&quot;/&gt;&lt;wsp:rsid wsp:val=&quot;008C265E&quot;/&gt;&lt;wsp:rsid wsp:val=&quot;008C26B4&quot;/&gt;&lt;wsp:rsid wsp:val=&quot;008C28BA&quot;/&gt;&lt;wsp:rsid wsp:val=&quot;008C3240&quot;/&gt;&lt;wsp:rsid wsp:val=&quot;008C3593&quot;/&gt;&lt;wsp:rsid wsp:val=&quot;008C3957&quot;/&gt;&lt;wsp:rsid wsp:val=&quot;008C3E0A&quot;/&gt;&lt;wsp:rsid wsp:val=&quot;008C4188&quot;/&gt;&lt;wsp:rsid wsp:val=&quot;008C49D5&quot;/&gt;&lt;wsp:rsid wsp:val=&quot;008C4B47&quot;/&gt;&lt;wsp:rsid wsp:val=&quot;008C59D5&quot;/&gt;&lt;wsp:rsid wsp:val=&quot;008C5B10&quot;/&gt;&lt;wsp:rsid wsp:val=&quot;008C6276&quot;/&gt;&lt;wsp:rsid wsp:val=&quot;008C6337&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2C&quot;/&gt;&lt;wsp:rsid wsp:val=&quot;008D02CB&quot;/&gt;&lt;wsp:rsid wsp:val=&quot;008D0459&quot;/&gt;&lt;wsp:rsid wsp:val=&quot;008D05D2&quot;/&gt;&lt;wsp:rsid wsp:val=&quot;008D0ECB&quot;/&gt;&lt;wsp:rsid wsp:val=&quot;008D13DC&quot;/&gt;&lt;wsp:rsid wsp:val=&quot;008D149D&quot;/&gt;&lt;wsp:rsid wsp:val=&quot;008D1509&quot;/&gt;&lt;wsp:rsid wsp:val=&quot;008D1D2C&quot;/&gt;&lt;wsp:rsid wsp:val=&quot;008D1E23&quot;/&gt;&lt;wsp:rsid wsp:val=&quot;008D2461&quot;/&gt;&lt;wsp:rsid wsp:val=&quot;008D2D60&quot;/&gt;&lt;wsp:rsid wsp:val=&quot;008D3208&quot;/&gt;&lt;wsp:rsid wsp:val=&quot;008D382D&quot;/&gt;&lt;wsp:rsid wsp:val=&quot;008D3F21&quot;/&gt;&lt;wsp:rsid wsp:val=&quot;008D40FF&quot;/&gt;&lt;wsp:rsid wsp:val=&quot;008D4277&quot;/&gt;&lt;wsp:rsid wsp:val=&quot;008D42C5&quot;/&gt;&lt;wsp:rsid wsp:val=&quot;008D453F&quot;/&gt;&lt;wsp:rsid wsp:val=&quot;008D508F&quot;/&gt;&lt;wsp:rsid wsp:val=&quot;008D538D&quot;/&gt;&lt;wsp:rsid wsp:val=&quot;008D592F&quot;/&gt;&lt;wsp:rsid wsp:val=&quot;008D59D0&quot;/&gt;&lt;wsp:rsid wsp:val=&quot;008D5F73&quot;/&gt;&lt;wsp:rsid wsp:val=&quot;008D5FCD&quot;/&gt;&lt;wsp:rsid wsp:val=&quot;008D60C9&quot;/&gt;&lt;wsp:rsid wsp:val=&quot;008D6733&quot;/&gt;&lt;wsp:rsid wsp:val=&quot;008D6909&quot;/&gt;&lt;wsp:rsid wsp:val=&quot;008D6D0E&quot;/&gt;&lt;wsp:rsid wsp:val=&quot;008D6F90&quot;/&gt;&lt;wsp:rsid wsp:val=&quot;008D72A4&quot;/&gt;&lt;wsp:rsid wsp:val=&quot;008D72CA&quot;/&gt;&lt;wsp:rsid wsp:val=&quot;008D7378&quot;/&gt;&lt;wsp:rsid wsp:val=&quot;008D7554&quot;/&gt;&lt;wsp:rsid wsp:val=&quot;008D7615&quot;/&gt;&lt;wsp:rsid wsp:val=&quot;008D76A0&quot;/&gt;&lt;wsp:rsid wsp:val=&quot;008D78C3&quot;/&gt;&lt;wsp:rsid wsp:val=&quot;008D7ACD&quot;/&gt;&lt;wsp:rsid wsp:val=&quot;008D7AD2&quot;/&gt;&lt;wsp:rsid wsp:val=&quot;008D7C2A&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40&quot;/&gt;&lt;wsp:rsid wsp:val=&quot;008E2051&quot;/&gt;&lt;wsp:rsid wsp:val=&quot;008E20EC&quot;/&gt;&lt;wsp:rsid wsp:val=&quot;008E2562&quot;/&gt;&lt;wsp:rsid wsp:val=&quot;008E290D&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BA3&quot;/&gt;&lt;wsp:rsid wsp:val=&quot;008E5B5F&quot;/&gt;&lt;wsp:rsid wsp:val=&quot;008E5D5A&quot;/&gt;&lt;wsp:rsid wsp:val=&quot;008E5EED&quot;/&gt;&lt;wsp:rsid wsp:val=&quot;008E60B3&quot;/&gt;&lt;wsp:rsid wsp:val=&quot;008E6333&quot;/&gt;&lt;wsp:rsid wsp:val=&quot;008E6465&quot;/&gt;&lt;wsp:rsid wsp:val=&quot;008E6535&quot;/&gt;&lt;wsp:rsid wsp:val=&quot;008E6658&quot;/&gt;&lt;wsp:rsid wsp:val=&quot;008E6788&quot;/&gt;&lt;wsp:rsid wsp:val=&quot;008E67B7&quot;/&gt;&lt;wsp:rsid wsp:val=&quot;008E6F34&quot;/&gt;&lt;wsp:rsid wsp:val=&quot;008E70B2&quot;/&gt;&lt;wsp:rsid wsp:val=&quot;008E7DB3&quot;/&gt;&lt;wsp:rsid wsp:val=&quot;008E7E01&quot;/&gt;&lt;wsp:rsid wsp:val=&quot;008E7E0A&quot;/&gt;&lt;wsp:rsid wsp:val=&quot;008F01AB&quot;/&gt;&lt;wsp:rsid wsp:val=&quot;008F0460&quot;/&gt;&lt;wsp:rsid wsp:val=&quot;008F0982&quot;/&gt;&lt;wsp:rsid wsp:val=&quot;008F0D27&quot;/&gt;&lt;wsp:rsid wsp:val=&quot;008F14C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9A&quot;/&gt;&lt;wsp:rsid wsp:val=&quot;008F6CD1&quot;/&gt;&lt;wsp:rsid wsp:val=&quot;008F6D52&quot;/&gt;&lt;wsp:rsid wsp:val=&quot;008F7069&quot;/&gt;&lt;wsp:rsid wsp:val=&quot;008F7462&quot;/&gt;&lt;wsp:rsid wsp:val=&quot;008F74EA&quot;/&gt;&lt;wsp:rsid wsp:val=&quot;008F74ED&quot;/&gt;&lt;wsp:rsid wsp:val=&quot;008F7738&quot;/&gt;&lt;wsp:rsid wsp:val=&quot;008F7940&quot;/&gt;&lt;wsp:rsid wsp:val=&quot;008F7BD6&quot;/&gt;&lt;wsp:rsid wsp:val=&quot;008F7CEF&quot;/&gt;&lt;wsp:rsid wsp:val=&quot;009000FD&quot;/&gt;&lt;wsp:rsid wsp:val=&quot;00900307&quot;/&gt;&lt;wsp:rsid wsp:val=&quot;00900983&quot;/&gt;&lt;wsp:rsid wsp:val=&quot;00900D3F&quot;/&gt;&lt;wsp:rsid wsp:val=&quot;00900DDE&quot;/&gt;&lt;wsp:rsid wsp:val=&quot;00900DF1&quot;/&gt;&lt;wsp:rsid wsp:val=&quot;00900EEB&quot;/&gt;&lt;wsp:rsid wsp:val=&quot;009016AE&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47C&quot;/&gt;&lt;wsp:rsid wsp:val=&quot;00903ABF&quot;/&gt;&lt;wsp:rsid wsp:val=&quot;00903C24&quot;/&gt;&lt;wsp:rsid wsp:val=&quot;00903C5A&quot;/&gt;&lt;wsp:rsid wsp:val=&quot;00903F59&quot;/&gt;&lt;wsp:rsid wsp:val=&quot;0090411E&quot;/&gt;&lt;wsp:rsid wsp:val=&quot;00904562&quot;/&gt;&lt;wsp:rsid wsp:val=&quot;009045C7&quot;/&gt;&lt;wsp:rsid wsp:val=&quot;0090480E&quot;/&gt;&lt;wsp:rsid wsp:val=&quot;00904840&quot;/&gt;&lt;wsp:rsid wsp:val=&quot;00904A52&quot;/&gt;&lt;wsp:rsid wsp:val=&quot;00904A62&quot;/&gt;&lt;wsp:rsid wsp:val=&quot;00904B6D&quot;/&gt;&lt;wsp:rsid wsp:val=&quot;00905A06&quot;/&gt;&lt;wsp:rsid wsp:val=&quot;00905A7E&quot;/&gt;&lt;wsp:rsid wsp:val=&quot;00906100&quot;/&gt;&lt;wsp:rsid wsp:val=&quot;009061A5&quot;/&gt;&lt;wsp:rsid wsp:val=&quot;009067B8&quot;/&gt;&lt;wsp:rsid wsp:val=&quot;00906EED&quot;/&gt;&lt;wsp:rsid wsp:val=&quot;00907071&quot;/&gt;&lt;wsp:rsid wsp:val=&quot;0090715C&quot;/&gt;&lt;wsp:rsid wsp:val=&quot;00907829&quot;/&gt;&lt;wsp:rsid wsp:val=&quot;00907A52&quot;/&gt;&lt;wsp:rsid wsp:val=&quot;00910577&quot;/&gt;&lt;wsp:rsid wsp:val=&quot;009108A7&quot;/&gt;&lt;wsp:rsid wsp:val=&quot;00910ED6&quot;/&gt;&lt;wsp:rsid wsp:val=&quot;009114BD&quot;/&gt;&lt;wsp:rsid wsp:val=&quot;00911A07&quot;/&gt;&lt;wsp:rsid wsp:val=&quot;00911CAD&quot;/&gt;&lt;wsp:rsid wsp:val=&quot;00911D05&quot;/&gt;&lt;wsp:rsid wsp:val=&quot;00911E1A&quot;/&gt;&lt;wsp:rsid wsp:val=&quot;009123B9&quot;/&gt;&lt;wsp:rsid wsp:val=&quot;00912531&quot;/&gt;&lt;wsp:rsid wsp:val=&quot;00913598&quot;/&gt;&lt;wsp:rsid wsp:val=&quot;00913649&quot;/&gt;&lt;wsp:rsid wsp:val=&quot;009138F9&quot;/&gt;&lt;wsp:rsid wsp:val=&quot;00913F4C&quot;/&gt;&lt;wsp:rsid wsp:val=&quot;00913F9C&quot;/&gt;&lt;wsp:rsid wsp:val=&quot;0091404B&quot;/&gt;&lt;wsp:rsid wsp:val=&quot;0091423A&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83&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581&quot;/&gt;&lt;wsp:rsid wsp:val=&quot;00925836&quot;/&gt;&lt;wsp:rsid wsp:val=&quot;00925A4B&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27A58&quot;/&gt;&lt;wsp:rsid wsp:val=&quot;00930305&quot;/&gt;&lt;wsp:rsid wsp:val=&quot;0093047C&quot;/&gt;&lt;wsp:rsid wsp:val=&quot;0093063D&quot;/&gt;&lt;wsp:rsid wsp:val=&quot;00931196&quot;/&gt;&lt;wsp:rsid wsp:val=&quot;00931273&quot;/&gt;&lt;wsp:rsid wsp:val=&quot;0093135E&quot;/&gt;&lt;wsp:rsid wsp:val=&quot;0093195D&quot;/&gt;&lt;wsp:rsid wsp:val=&quot;00931B38&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C8D&quot;/&gt;&lt;wsp:rsid wsp:val=&quot;00932E4B&quot;/&gt;&lt;wsp:rsid wsp:val=&quot;0093311E&quot;/&gt;&lt;wsp:rsid wsp:val=&quot;00933C2F&quot;/&gt;&lt;wsp:rsid wsp:val=&quot;00933D61&quot;/&gt;&lt;wsp:rsid wsp:val=&quot;00933DE4&quot;/&gt;&lt;wsp:rsid wsp:val=&quot;009342EB&quot;/&gt;&lt;wsp:rsid wsp:val=&quot;009343DA&quot;/&gt;&lt;wsp:rsid wsp:val=&quot;0093457F&quot;/&gt;&lt;wsp:rsid wsp:val=&quot;0093498D&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6AB9&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5E4&quot;/&gt;&lt;wsp:rsid wsp:val=&quot;00942A63&quot;/&gt;&lt;wsp:rsid wsp:val=&quot;00942BB8&quot;/&gt;&lt;wsp:rsid wsp:val=&quot;00943128&quot;/&gt;&lt;wsp:rsid wsp:val=&quot;0094335F&quot;/&gt;&lt;wsp:rsid wsp:val=&quot;00943D09&quot;/&gt;&lt;wsp:rsid wsp:val=&quot;00943D28&quot;/&gt;&lt;wsp:rsid wsp:val=&quot;009440F3&quot;/&gt;&lt;wsp:rsid wsp:val=&quot;00944202&quot;/&gt;&lt;wsp:rsid wsp:val=&quot;00944335&quot;/&gt;&lt;wsp:rsid wsp:val=&quot;0094465E&quot;/&gt;&lt;wsp:rsid wsp:val=&quot;00944710&quot;/&gt;&lt;wsp:rsid wsp:val=&quot;0094480B&quot;/&gt;&lt;wsp:rsid wsp:val=&quot;00944AF4&quot;/&gt;&lt;wsp:rsid wsp:val=&quot;00944D54&quot;/&gt;&lt;wsp:rsid wsp:val=&quot;00944F7E&quot;/&gt;&lt;wsp:rsid wsp:val=&quot;0094564D&quot;/&gt;&lt;wsp:rsid wsp:val=&quot;00945E49&quot;/&gt;&lt;wsp:rsid wsp:val=&quot;009462D8&quot;/&gt;&lt;wsp:rsid wsp:val=&quot;00946388&quot;/&gt;&lt;wsp:rsid wsp:val=&quot;00946588&quot;/&gt;&lt;wsp:rsid wsp:val=&quot;00946860&quot;/&gt;&lt;wsp:rsid wsp:val=&quot;00946CE5&quot;/&gt;&lt;wsp:rsid wsp:val=&quot;00946F59&quot;/&gt;&lt;wsp:rsid wsp:val=&quot;00947415&quot;/&gt;&lt;wsp:rsid wsp:val=&quot;0094776E&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2D3E&quot;/&gt;&lt;wsp:rsid wsp:val=&quot;009537A7&quot;/&gt;&lt;wsp:rsid wsp:val=&quot;00953B1F&quot;/&gt;&lt;wsp:rsid wsp:val=&quot;009542C9&quot;/&gt;&lt;wsp:rsid wsp:val=&quot;0095466F&quot;/&gt;&lt;wsp:rsid wsp:val=&quot;009548C3&quot;/&gt;&lt;wsp:rsid wsp:val=&quot;0095506D&quot;/&gt;&lt;wsp:rsid wsp:val=&quot;009554E1&quot;/&gt;&lt;wsp:rsid wsp:val=&quot;009555E2&quot;/&gt;&lt;wsp:rsid wsp:val=&quot;0095570A&quot;/&gt;&lt;wsp:rsid wsp:val=&quot;009557DF&quot;/&gt;&lt;wsp:rsid wsp:val=&quot;009558DB&quot;/&gt;&lt;wsp:rsid wsp:val=&quot;00955A2E&quot;/&gt;&lt;wsp:rsid wsp:val=&quot;00956101&quot;/&gt;&lt;wsp:rsid wsp:val=&quot;009563E4&quot;/&gt;&lt;wsp:rsid wsp:val=&quot;00956534&quot;/&gt;&lt;wsp:rsid wsp:val=&quot;0095660B&quot;/&gt;&lt;wsp:rsid wsp:val=&quot;00956769&quot;/&gt;&lt;wsp:rsid wsp:val=&quot;00956B4A&quot;/&gt;&lt;wsp:rsid wsp:val=&quot;00956DE3&quot;/&gt;&lt;wsp:rsid wsp:val=&quot;00957060&quot;/&gt;&lt;wsp:rsid wsp:val=&quot;009571DB&quot;/&gt;&lt;wsp:rsid wsp:val=&quot;009572DC&quot;/&gt;&lt;wsp:rsid wsp:val=&quot;00957487&quot;/&gt;&lt;wsp:rsid wsp:val=&quot;00957656&quot;/&gt;&lt;wsp:rsid wsp:val=&quot;0095776C&quot;/&gt;&lt;wsp:rsid wsp:val=&quot;009577E2&quot;/&gt;&lt;wsp:rsid wsp:val=&quot;00957D9C&quot;/&gt;&lt;wsp:rsid wsp:val=&quot;00960237&quot;/&gt;&lt;wsp:rsid wsp:val=&quot;009603AB&quot;/&gt;&lt;wsp:rsid wsp:val=&quot;009607AF&quot;/&gt;&lt;wsp:rsid wsp:val=&quot;00960A88&quot;/&gt;&lt;wsp:rsid wsp:val=&quot;00960C68&quot;/&gt;&lt;wsp:rsid wsp:val=&quot;00960CB6&quot;/&gt;&lt;wsp:rsid wsp:val=&quot;00960D27&quot;/&gt;&lt;wsp:rsid wsp:val=&quot;00960F10&quot;/&gt;&lt;wsp:rsid wsp:val=&quot;00961023&quot;/&gt;&lt;wsp:rsid wsp:val=&quot;009612F1&quot;/&gt;&lt;wsp:rsid wsp:val=&quot;009613DF&quot;/&gt;&lt;wsp:rsid wsp:val=&quot;009616FA&quot;/&gt;&lt;wsp:rsid wsp:val=&quot;0096183C&quot;/&gt;&lt;wsp:rsid wsp:val=&quot;00961E6D&quot;/&gt;&lt;wsp:rsid wsp:val=&quot;00961F21&quot;/&gt;&lt;wsp:rsid wsp:val=&quot;009621FF&quot;/&gt;&lt;wsp:rsid wsp:val=&quot;00962337&quot;/&gt;&lt;wsp:rsid wsp:val=&quot;0096292B&quot;/&gt;&lt;wsp:rsid wsp:val=&quot;00962E9E&quot;/&gt;&lt;wsp:rsid wsp:val=&quot;0096336E&quot;/&gt;&lt;wsp:rsid wsp:val=&quot;00963519&quot;/&gt;&lt;wsp:rsid wsp:val=&quot;0096392B&quot;/&gt;&lt;wsp:rsid wsp:val=&quot;0096397B&quot;/&gt;&lt;wsp:rsid wsp:val=&quot;00963985&quot;/&gt;&lt;wsp:rsid wsp:val=&quot;00963E3F&quot;/&gt;&lt;wsp:rsid wsp:val=&quot;009640C7&quot;/&gt;&lt;wsp:rsid wsp:val=&quot;0096490E&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5E40&quot;/&gt;&lt;wsp:rsid wsp:val=&quot;0096606A&quot;/&gt;&lt;wsp:rsid wsp:val=&quot;00966462&quot;/&gt;&lt;wsp:rsid wsp:val=&quot;0096671A&quot;/&gt;&lt;wsp:rsid wsp:val=&quot;0096691D&quot;/&gt;&lt;wsp:rsid wsp:val=&quot;00966EC4&quot;/&gt;&lt;wsp:rsid wsp:val=&quot;0096745F&quot;/&gt;&lt;wsp:rsid wsp:val=&quot;0096766C&quot;/&gt;&lt;wsp:rsid wsp:val=&quot;00967851&quot;/&gt;&lt;wsp:rsid wsp:val=&quot;0096791C&quot;/&gt;&lt;wsp:rsid wsp:val=&quot;00967D2D&quot;/&gt;&lt;wsp:rsid wsp:val=&quot;00967F74&quot;/&gt;&lt;wsp:rsid wsp:val=&quot;00970A5B&quot;/&gt;&lt;wsp:rsid wsp:val=&quot;00970F7A&quot;/&gt;&lt;wsp:rsid wsp:val=&quot;00970FE3&quot;/&gt;&lt;wsp:rsid wsp:val=&quot;00971190&quot;/&gt;&lt;wsp:rsid wsp:val=&quot;009713C9&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A&quot;/&gt;&lt;wsp:rsid wsp:val=&quot;00974EBD&quot;/&gt;&lt;wsp:rsid wsp:val=&quot;009750F1&quot;/&gt;&lt;wsp:rsid wsp:val=&quot;009751BA&quot;/&gt;&lt;wsp:rsid wsp:val=&quot;009752A9&quot;/&gt;&lt;wsp:rsid wsp:val=&quot;00975859&quot;/&gt;&lt;wsp:rsid wsp:val=&quot;009760EC&quot;/&gt;&lt;wsp:rsid wsp:val=&quot;00976DD5&quot;/&gt;&lt;wsp:rsid wsp:val=&quot;009771C4&quot;/&gt;&lt;wsp:rsid wsp:val=&quot;009775C2&quot;/&gt;&lt;wsp:rsid wsp:val=&quot;00977852&quot;/&gt;&lt;wsp:rsid wsp:val=&quot;009778AB&quot;/&gt;&lt;wsp:rsid wsp:val=&quot;009803A8&quot;/&gt;&lt;wsp:rsid wsp:val=&quot;00980403&quot;/&gt;&lt;wsp:rsid wsp:val=&quot;009804CB&quot;/&gt;&lt;wsp:rsid wsp:val=&quot;009809DD&quot;/&gt;&lt;wsp:rsid wsp:val=&quot;00980F14&quot;/&gt;&lt;wsp:rsid wsp:val=&quot;0098172B&quot;/&gt;&lt;wsp:rsid wsp:val=&quot;009817F9&quot;/&gt;&lt;wsp:rsid wsp:val=&quot;0098183B&quot;/&gt;&lt;wsp:rsid wsp:val=&quot;009818A6&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D14&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91B&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0920&quot;/&gt;&lt;wsp:rsid wsp:val=&quot;009A0A53&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21F&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92D&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030B&quot;/&gt;&lt;wsp:rsid wsp:val=&quot;009B0664&quot;/&gt;&lt;wsp:rsid wsp:val=&quot;009B0C12&quot;/&gt;&lt;wsp:rsid wsp:val=&quot;009B10C5&quot;/&gt;&lt;wsp:rsid wsp:val=&quot;009B20AD&quot;/&gt;&lt;wsp:rsid wsp:val=&quot;009B25DC&quot;/&gt;&lt;wsp:rsid wsp:val=&quot;009B3221&quot;/&gt;&lt;wsp:rsid wsp:val=&quot;009B33F1&quot;/&gt;&lt;wsp:rsid wsp:val=&quot;009B346F&quot;/&gt;&lt;wsp:rsid wsp:val=&quot;009B3745&quot;/&gt;&lt;wsp:rsid wsp:val=&quot;009B3C79&quot;/&gt;&lt;wsp:rsid wsp:val=&quot;009B4570&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D19&quot;/&gt;&lt;wsp:rsid wsp:val=&quot;009B7833&quot;/&gt;&lt;wsp:rsid wsp:val=&quot;009B7BB7&quot;/&gt;&lt;wsp:rsid wsp:val=&quot;009B7F7E&quot;/&gt;&lt;wsp:rsid wsp:val=&quot;009B7FFA&quot;/&gt;&lt;wsp:rsid wsp:val=&quot;009C00EF&quot;/&gt;&lt;wsp:rsid wsp:val=&quot;009C01D2&quot;/&gt;&lt;wsp:rsid wsp:val=&quot;009C054E&quot;/&gt;&lt;wsp:rsid wsp:val=&quot;009C080A&quot;/&gt;&lt;wsp:rsid wsp:val=&quot;009C098E&quot;/&gt;&lt;wsp:rsid wsp:val=&quot;009C0BC1&quot;/&gt;&lt;wsp:rsid wsp:val=&quot;009C0D57&quot;/&gt;&lt;wsp:rsid wsp:val=&quot;009C0DBE&quot;/&gt;&lt;wsp:rsid wsp:val=&quot;009C1001&quot;/&gt;&lt;wsp:rsid wsp:val=&quot;009C10DF&quot;/&gt;&lt;wsp:rsid wsp:val=&quot;009C159E&quot;/&gt;&lt;wsp:rsid wsp:val=&quot;009C163E&quot;/&gt;&lt;wsp:rsid wsp:val=&quot;009C1A15&quot;/&gt;&lt;wsp:rsid wsp:val=&quot;009C1A35&quot;/&gt;&lt;wsp:rsid wsp:val=&quot;009C1D4B&quot;/&gt;&lt;wsp:rsid wsp:val=&quot;009C1E0C&quot;/&gt;&lt;wsp:rsid wsp:val=&quot;009C26FB&quot;/&gt;&lt;wsp:rsid wsp:val=&quot;009C281C&quot;/&gt;&lt;wsp:rsid wsp:val=&quot;009C3B33&quot;/&gt;&lt;wsp:rsid wsp:val=&quot;009C3D88&quot;/&gt;&lt;wsp:rsid wsp:val=&quot;009C43C5&quot;/&gt;&lt;wsp:rsid wsp:val=&quot;009C45A3&quot;/&gt;&lt;wsp:rsid wsp:val=&quot;009C4838&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F47&quot;/&gt;&lt;wsp:rsid wsp:val=&quot;009C7FEB&quot;/&gt;&lt;wsp:rsid wsp:val=&quot;009D0361&quot;/&gt;&lt;wsp:rsid wsp:val=&quot;009D0720&quot;/&gt;&lt;wsp:rsid wsp:val=&quot;009D079F&quot;/&gt;&lt;wsp:rsid wsp:val=&quot;009D0897&quot;/&gt;&lt;wsp:rsid wsp:val=&quot;009D09A8&quot;/&gt;&lt;wsp:rsid wsp:val=&quot;009D1AC0&quot;/&gt;&lt;wsp:rsid wsp:val=&quot;009D1B37&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65E&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0AD1&quot;/&gt;&lt;wsp:rsid wsp:val=&quot;009E0CA7&quot;/&gt;&lt;wsp:rsid wsp:val=&quot;009E11A9&quot;/&gt;&lt;wsp:rsid wsp:val=&quot;009E176B&quot;/&gt;&lt;wsp:rsid wsp:val=&quot;009E1957&quot;/&gt;&lt;wsp:rsid wsp:val=&quot;009E1D4A&quot;/&gt;&lt;wsp:rsid wsp:val=&quot;009E1E13&quot;/&gt;&lt;wsp:rsid wsp:val=&quot;009E1F70&quot;/&gt;&lt;wsp:rsid wsp:val=&quot;009E1FFC&quot;/&gt;&lt;wsp:rsid wsp:val=&quot;009E2345&quot;/&gt;&lt;wsp:rsid wsp:val=&quot;009E2787&quot;/&gt;&lt;wsp:rsid wsp:val=&quot;009E2F97&quot;/&gt;&lt;wsp:rsid wsp:val=&quot;009E3235&quot;/&gt;&lt;wsp:rsid wsp:val=&quot;009E36B2&quot;/&gt;&lt;wsp:rsid wsp:val=&quot;009E3790&quot;/&gt;&lt;wsp:rsid wsp:val=&quot;009E3FBD&quot;/&gt;&lt;wsp:rsid wsp:val=&quot;009E457F&quot;/&gt;&lt;wsp:rsid wsp:val=&quot;009E5039&quot;/&gt;&lt;wsp:rsid wsp:val=&quot;009E532F&quot;/&gt;&lt;wsp:rsid wsp:val=&quot;009E53AA&quot;/&gt;&lt;wsp:rsid wsp:val=&quot;009E53D6&quot;/&gt;&lt;wsp:rsid wsp:val=&quot;009E55D6&quot;/&gt;&lt;wsp:rsid wsp:val=&quot;009E5656&quot;/&gt;&lt;wsp:rsid wsp:val=&quot;009E5AB4&quot;/&gt;&lt;wsp:rsid wsp:val=&quot;009E5CEB&quot;/&gt;&lt;wsp:rsid wsp:val=&quot;009E605E&quot;/&gt;&lt;wsp:rsid wsp:val=&quot;009E641D&quot;/&gt;&lt;wsp:rsid wsp:val=&quot;009E64BF&quot;/&gt;&lt;wsp:rsid wsp:val=&quot;009E653E&quot;/&gt;&lt;wsp:rsid wsp:val=&quot;009E6F6E&quot;/&gt;&lt;wsp:rsid wsp:val=&quot;009E7246&quot;/&gt;&lt;wsp:rsid wsp:val=&quot;009E73DA&quot;/&gt;&lt;wsp:rsid wsp:val=&quot;009E7677&quot;/&gt;&lt;wsp:rsid wsp:val=&quot;009E792D&quot;/&gt;&lt;wsp:rsid wsp:val=&quot;009E798E&quot;/&gt;&lt;wsp:rsid wsp:val=&quot;009F06F6&quot;/&gt;&lt;wsp:rsid wsp:val=&quot;009F0C38&quot;/&gt;&lt;wsp:rsid wsp:val=&quot;009F0CD1&quot;/&gt;&lt;wsp:rsid wsp:val=&quot;009F0F85&quot;/&gt;&lt;wsp:rsid wsp:val=&quot;009F1033&quot;/&gt;&lt;wsp:rsid wsp:val=&quot;009F187B&quot;/&gt;&lt;wsp:rsid wsp:val=&quot;009F1933&quot;/&gt;&lt;wsp:rsid wsp:val=&quot;009F2E7E&quot;/&gt;&lt;wsp:rsid wsp:val=&quot;009F310A&quot;/&gt;&lt;wsp:rsid wsp:val=&quot;009F3582&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956&quot;/&gt;&lt;wsp:rsid wsp:val=&quot;009F4D43&quot;/&gt;&lt;wsp:rsid wsp:val=&quot;009F4F05&quot;/&gt;&lt;wsp:rsid wsp:val=&quot;009F5606&quot;/&gt;&lt;wsp:rsid wsp:val=&quot;009F5CA4&quot;/&gt;&lt;wsp:rsid wsp:val=&quot;009F5DE0&quot;/&gt;&lt;wsp:rsid wsp:val=&quot;009F6410&quot;/&gt;&lt;wsp:rsid wsp:val=&quot;009F6457&quot;/&gt;&lt;wsp:rsid wsp:val=&quot;009F6627&quot;/&gt;&lt;wsp:rsid wsp:val=&quot;009F669B&quot;/&gt;&lt;wsp:rsid wsp:val=&quot;009F66DF&quot;/&gt;&lt;wsp:rsid wsp:val=&quot;009F6DF5&quot;/&gt;&lt;wsp:rsid wsp:val=&quot;009F7105&quot;/&gt;&lt;wsp:rsid wsp:val=&quot;009F7169&quot;/&gt;&lt;wsp:rsid wsp:val=&quot;009F76CB&quot;/&gt;&lt;wsp:rsid wsp:val=&quot;009F7883&quot;/&gt;&lt;wsp:rsid wsp:val=&quot;009F7E6D&quot;/&gt;&lt;wsp:rsid wsp:val=&quot;00A00519&quot;/&gt;&lt;wsp:rsid wsp:val=&quot;00A0056A&quot;/&gt;&lt;wsp:rsid wsp:val=&quot;00A00892&quot;/&gt;&lt;wsp:rsid wsp:val=&quot;00A00E09&quot;/&gt;&lt;wsp:rsid wsp:val=&quot;00A01006&quot;/&gt;&lt;wsp:rsid wsp:val=&quot;00A011C6&quot;/&gt;&lt;wsp:rsid wsp:val=&quot;00A0267E&quot;/&gt;&lt;wsp:rsid wsp:val=&quot;00A02A7C&quot;/&gt;&lt;wsp:rsid wsp:val=&quot;00A02B26&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4D0C&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80A&quot;/&gt;&lt;wsp:rsid wsp:val=&quot;00A07B16&quot;/&gt;&lt;wsp:rsid wsp:val=&quot;00A07D0F&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0F42&quot;/&gt;&lt;wsp:rsid wsp:val=&quot;00A114B5&quot;/&gt;&lt;wsp:rsid wsp:val=&quot;00A115BF&quot;/&gt;&lt;wsp:rsid wsp:val=&quot;00A11ABB&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0CE&quot;/&gt;&lt;wsp:rsid wsp:val=&quot;00A145D0&quot;/&gt;&lt;wsp:rsid wsp:val=&quot;00A14743&quot;/&gt;&lt;wsp:rsid wsp:val=&quot;00A14917&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700&quot;/&gt;&lt;wsp:rsid wsp:val=&quot;00A16A02&quot;/&gt;&lt;wsp:rsid wsp:val=&quot;00A171E3&quot;/&gt;&lt;wsp:rsid wsp:val=&quot;00A17345&quot;/&gt;&lt;wsp:rsid wsp:val=&quot;00A1789B&quot;/&gt;&lt;wsp:rsid wsp:val=&quot;00A178A4&quot;/&gt;&lt;wsp:rsid wsp:val=&quot;00A20253&quot;/&gt;&lt;wsp:rsid wsp:val=&quot;00A2049C&quot;/&gt;&lt;wsp:rsid wsp:val=&quot;00A205BF&quot;/&gt;&lt;wsp:rsid wsp:val=&quot;00A2081F&quot;/&gt;&lt;wsp:rsid wsp:val=&quot;00A20B11&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8E5&quot;/&gt;&lt;wsp:rsid wsp:val=&quot;00A25A28&quot;/&gt;&lt;wsp:rsid wsp:val=&quot;00A25F8A&quot;/&gt;&lt;wsp:rsid wsp:val=&quot;00A261E4&quot;/&gt;&lt;wsp:rsid wsp:val=&quot;00A26883&quot;/&gt;&lt;wsp:rsid wsp:val=&quot;00A26CF7&quot;/&gt;&lt;wsp:rsid wsp:val=&quot;00A26D60&quot;/&gt;&lt;wsp:rsid wsp:val=&quot;00A26EE0&quot;/&gt;&lt;wsp:rsid wsp:val=&quot;00A26EE3&quot;/&gt;&lt;wsp:rsid wsp:val=&quot;00A27263&quot;/&gt;&lt;wsp:rsid wsp:val=&quot;00A2735E&quot;/&gt;&lt;wsp:rsid wsp:val=&quot;00A3072C&quot;/&gt;&lt;wsp:rsid wsp:val=&quot;00A3097E&quot;/&gt;&lt;wsp:rsid wsp:val=&quot;00A30BAE&quot;/&gt;&lt;wsp:rsid wsp:val=&quot;00A313D0&quot;/&gt;&lt;wsp:rsid wsp:val=&quot;00A314A9&quot;/&gt;&lt;wsp:rsid wsp:val=&quot;00A31591&quot;/&gt;&lt;wsp:rsid wsp:val=&quot;00A31629&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2E42&quot;/&gt;&lt;wsp:rsid wsp:val=&quot;00A33271&quot;/&gt;&lt;wsp:rsid wsp:val=&quot;00A336B5&quot;/&gt;&lt;wsp:rsid wsp:val=&quot;00A33C3D&quot;/&gt;&lt;wsp:rsid wsp:val=&quot;00A33C9E&quot;/&gt;&lt;wsp:rsid wsp:val=&quot;00A34A25&quot;/&gt;&lt;wsp:rsid wsp:val=&quot;00A34FD0&quot;/&gt;&lt;wsp:rsid wsp:val=&quot;00A35492&quot;/&gt;&lt;wsp:rsid wsp:val=&quot;00A35735&quot;/&gt;&lt;wsp:rsid wsp:val=&quot;00A35A0B&quot;/&gt;&lt;wsp:rsid wsp:val=&quot;00A362CB&quot;/&gt;&lt;wsp:rsid wsp:val=&quot;00A36694&quot;/&gt;&lt;wsp:rsid wsp:val=&quot;00A36D4B&quot;/&gt;&lt;wsp:rsid wsp:val=&quot;00A36DC8&quot;/&gt;&lt;wsp:rsid wsp:val=&quot;00A370C7&quot;/&gt;&lt;wsp:rsid wsp:val=&quot;00A3747D&quot;/&gt;&lt;wsp:rsid wsp:val=&quot;00A37A59&quot;/&gt;&lt;wsp:rsid wsp:val=&quot;00A37F77&quot;/&gt;&lt;wsp:rsid wsp:val=&quot;00A40296&quot;/&gt;&lt;wsp:rsid wsp:val=&quot;00A402A6&quot;/&gt;&lt;wsp:rsid wsp:val=&quot;00A40531&quot;/&gt;&lt;wsp:rsid wsp:val=&quot;00A40889&quot;/&gt;&lt;wsp:rsid wsp:val=&quot;00A41009&quot;/&gt;&lt;wsp:rsid wsp:val=&quot;00A41179&quot;/&gt;&lt;wsp:rsid wsp:val=&quot;00A41772&quot;/&gt;&lt;wsp:rsid wsp:val=&quot;00A42461&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907&quot;/&gt;&lt;wsp:rsid wsp:val=&quot;00A43A09&quot;/&gt;&lt;wsp:rsid wsp:val=&quot;00A43A47&quot;/&gt;&lt;wsp:rsid wsp:val=&quot;00A43C2C&quot;/&gt;&lt;wsp:rsid wsp:val=&quot;00A43CF0&quot;/&gt;&lt;wsp:rsid wsp:val=&quot;00A44882&quot;/&gt;&lt;wsp:rsid wsp:val=&quot;00A44AA5&quot;/&gt;&lt;wsp:rsid wsp:val=&quot;00A44AA6&quot;/&gt;&lt;wsp:rsid wsp:val=&quot;00A44B72&quot;/&gt;&lt;wsp:rsid wsp:val=&quot;00A44E28&quot;/&gt;&lt;wsp:rsid wsp:val=&quot;00A45381&quot;/&gt;&lt;wsp:rsid wsp:val=&quot;00A4570E&quot;/&gt;&lt;wsp:rsid wsp:val=&quot;00A4579A&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ACF&quot;/&gt;&lt;wsp:rsid wsp:val=&quot;00A47B4B&quot;/&gt;&lt;wsp:rsid wsp:val=&quot;00A47BED&quot;/&gt;&lt;wsp:rsid wsp:val=&quot;00A47D9D&quot;/&gt;&lt;wsp:rsid wsp:val=&quot;00A5022A&quot;/&gt;&lt;wsp:rsid wsp:val=&quot;00A5044D&quot;/&gt;&lt;wsp:rsid wsp:val=&quot;00A506CE&quot;/&gt;&lt;wsp:rsid wsp:val=&quot;00A50B00&quot;/&gt;&lt;wsp:rsid wsp:val=&quot;00A50D17&quot;/&gt;&lt;wsp:rsid wsp:val=&quot;00A511FB&quot;/&gt;&lt;wsp:rsid wsp:val=&quot;00A514EB&quot;/&gt;&lt;wsp:rsid wsp:val=&quot;00A521E0&quot;/&gt;&lt;wsp:rsid wsp:val=&quot;00A52700&quot;/&gt;&lt;wsp:rsid wsp:val=&quot;00A52B0A&quot;/&gt;&lt;wsp:rsid wsp:val=&quot;00A52D1E&quot;/&gt;&lt;wsp:rsid wsp:val=&quot;00A53808&quot;/&gt;&lt;wsp:rsid wsp:val=&quot;00A53831&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89D&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649&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BD5&quot;/&gt;&lt;wsp:rsid wsp:val=&quot;00A620AA&quot;/&gt;&lt;wsp:rsid wsp:val=&quot;00A6252C&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828&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70A35&quot;/&gt;&lt;wsp:rsid wsp:val=&quot;00A7141F&quot;/&gt;&lt;wsp:rsid wsp:val=&quot;00A71CAA&quot;/&gt;&lt;wsp:rsid wsp:val=&quot;00A71CDC&quot;/&gt;&lt;wsp:rsid wsp:val=&quot;00A71D6B&quot;/&gt;&lt;wsp:rsid wsp:val=&quot;00A723F7&quot;/&gt;&lt;wsp:rsid wsp:val=&quot;00A734AF&quot;/&gt;&lt;wsp:rsid wsp:val=&quot;00A73873&quot;/&gt;&lt;wsp:rsid wsp:val=&quot;00A73D8D&quot;/&gt;&lt;wsp:rsid wsp:val=&quot;00A7449E&quot;/&gt;&lt;wsp:rsid wsp:val=&quot;00A744A2&quot;/&gt;&lt;wsp:rsid wsp:val=&quot;00A745D9&quot;/&gt;&lt;wsp:rsid wsp:val=&quot;00A74C89&quot;/&gt;&lt;wsp:rsid wsp:val=&quot;00A74E04&quot;/&gt;&lt;wsp:rsid wsp:val=&quot;00A74F6C&quot;/&gt;&lt;wsp:rsid wsp:val=&quot;00A75021&quot;/&gt;&lt;wsp:rsid wsp:val=&quot;00A7518C&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2E&quot;/&gt;&lt;wsp:rsid wsp:val=&quot;00A770A5&quot;/&gt;&lt;wsp:rsid wsp:val=&quot;00A7735F&quot;/&gt;&lt;wsp:rsid wsp:val=&quot;00A77594&quot;/&gt;&lt;wsp:rsid wsp:val=&quot;00A77960&quot;/&gt;&lt;wsp:rsid wsp:val=&quot;00A77C0E&quot;/&gt;&lt;wsp:rsid wsp:val=&quot;00A8029A&quot;/&gt;&lt;wsp:rsid wsp:val=&quot;00A806D6&quot;/&gt;&lt;wsp:rsid wsp:val=&quot;00A80915&quot;/&gt;&lt;wsp:rsid wsp:val=&quot;00A80E52&quot;/&gt;&lt;wsp:rsid wsp:val=&quot;00A8115F&quot;/&gt;&lt;wsp:rsid wsp:val=&quot;00A81281&quot;/&gt;&lt;wsp:rsid wsp:val=&quot;00A8135C&quot;/&gt;&lt;wsp:rsid wsp:val=&quot;00A81633&quot;/&gt;&lt;wsp:rsid wsp:val=&quot;00A8172F&quot;/&gt;&lt;wsp:rsid wsp:val=&quot;00A8221B&quot;/&gt;&lt;wsp:rsid wsp:val=&quot;00A82665&quot;/&gt;&lt;wsp:rsid wsp:val=&quot;00A826CD&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890&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EEB&quot;/&gt;&lt;wsp:rsid wsp:val=&quot;00A86FEF&quot;/&gt;&lt;wsp:rsid wsp:val=&quot;00A87482&quot;/&gt;&lt;wsp:rsid wsp:val=&quot;00A87C98&quot;/&gt;&lt;wsp:rsid wsp:val=&quot;00A9018C&quot;/&gt;&lt;wsp:rsid wsp:val=&quot;00A90218&quot;/&gt;&lt;wsp:rsid wsp:val=&quot;00A905F1&quot;/&gt;&lt;wsp:rsid wsp:val=&quot;00A90BC8&quot;/&gt;&lt;wsp:rsid wsp:val=&quot;00A90E27&quot;/&gt;&lt;wsp:rsid wsp:val=&quot;00A91218&quot;/&gt;&lt;wsp:rsid wsp:val=&quot;00A912BE&quot;/&gt;&lt;wsp:rsid wsp:val=&quot;00A91469&quot;/&gt;&lt;wsp:rsid wsp:val=&quot;00A9164F&quot;/&gt;&lt;wsp:rsid wsp:val=&quot;00A917CC&quot;/&gt;&lt;wsp:rsid wsp:val=&quot;00A91933&quot;/&gt;&lt;wsp:rsid wsp:val=&quot;00A91B1D&quot;/&gt;&lt;wsp:rsid wsp:val=&quot;00A91F3E&quot;/&gt;&lt;wsp:rsid wsp:val=&quot;00A92245&quot;/&gt;&lt;wsp:rsid wsp:val=&quot;00A9266D&quot;/&gt;&lt;wsp:rsid wsp:val=&quot;00A92AD8&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CD4&quot;/&gt;&lt;wsp:rsid wsp:val=&quot;00A95DBB&quot;/&gt;&lt;wsp:rsid wsp:val=&quot;00A96058&quot;/&gt;&lt;wsp:rsid wsp:val=&quot;00A96801&quot;/&gt;&lt;wsp:rsid wsp:val=&quot;00A9692B&quot;/&gt;&lt;wsp:rsid wsp:val=&quot;00A96D7E&quot;/&gt;&lt;wsp:rsid wsp:val=&quot;00A9727C&quot;/&gt;&lt;wsp:rsid wsp:val=&quot;00A9746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80D&quot;/&gt;&lt;wsp:rsid wsp:val=&quot;00AA4B1B&quot;/&gt;&lt;wsp:rsid wsp:val=&quot;00AA4E54&quot;/&gt;&lt;wsp:rsid wsp:val=&quot;00AA523D&quot;/&gt;&lt;wsp:rsid wsp:val=&quot;00AA5584&quot;/&gt;&lt;wsp:rsid wsp:val=&quot;00AA5BD3&quot;/&gt;&lt;wsp:rsid wsp:val=&quot;00AA6026&quot;/&gt;&lt;wsp:rsid wsp:val=&quot;00AA6206&quot;/&gt;&lt;wsp:rsid wsp:val=&quot;00AA630A&quot;/&gt;&lt;wsp:rsid wsp:val=&quot;00AA69EF&quot;/&gt;&lt;wsp:rsid wsp:val=&quot;00AA6B64&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0EE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C9A&quot;/&gt;&lt;wsp:rsid wsp:val=&quot;00AB3D94&quot;/&gt;&lt;wsp:rsid wsp:val=&quot;00AB3E16&quot;/&gt;&lt;wsp:rsid wsp:val=&quot;00AB3E3E&quot;/&gt;&lt;wsp:rsid wsp:val=&quot;00AB3F13&quot;/&gt;&lt;wsp:rsid wsp:val=&quot;00AB3F37&quot;/&gt;&lt;wsp:rsid wsp:val=&quot;00AB3F49&quot;/&gt;&lt;wsp:rsid wsp:val=&quot;00AB3FF4&quot;/&gt;&lt;wsp:rsid wsp:val=&quot;00AB4157&quot;/&gt;&lt;wsp:rsid wsp:val=&quot;00AB42FF&quot;/&gt;&lt;wsp:rsid wsp:val=&quot;00AB513E&quot;/&gt;&lt;wsp:rsid wsp:val=&quot;00AB53BA&quot;/&gt;&lt;wsp:rsid wsp:val=&quot;00AB57AD&quot;/&gt;&lt;wsp:rsid wsp:val=&quot;00AB583A&quot;/&gt;&lt;wsp:rsid wsp:val=&quot;00AB642C&quot;/&gt;&lt;wsp:rsid wsp:val=&quot;00AB6D53&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DBB&quot;/&gt;&lt;wsp:rsid wsp:val=&quot;00AC1191&quot;/&gt;&lt;wsp:rsid wsp:val=&quot;00AC1281&quot;/&gt;&lt;wsp:rsid wsp:val=&quot;00AC2AEF&quot;/&gt;&lt;wsp:rsid wsp:val=&quot;00AC2D39&quot;/&gt;&lt;wsp:rsid wsp:val=&quot;00AC2D4E&quot;/&gt;&lt;wsp:rsid wsp:val=&quot;00AC3084&quot;/&gt;&lt;wsp:rsid wsp:val=&quot;00AC3431&quot;/&gt;&lt;wsp:rsid wsp:val=&quot;00AC38DE&quot;/&gt;&lt;wsp:rsid wsp:val=&quot;00AC38E9&quot;/&gt;&lt;wsp:rsid wsp:val=&quot;00AC407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5CF&quot;/&gt;&lt;wsp:rsid wsp:val=&quot;00AC690A&quot;/&gt;&lt;wsp:rsid wsp:val=&quot;00AC6D0A&quot;/&gt;&lt;wsp:rsid wsp:val=&quot;00AC7885&quot;/&gt;&lt;wsp:rsid wsp:val=&quot;00AD0EAA&quot;/&gt;&lt;wsp:rsid wsp:val=&quot;00AD12BD&quot;/&gt;&lt;wsp:rsid wsp:val=&quot;00AD158D&quot;/&gt;&lt;wsp:rsid wsp:val=&quot;00AD1618&quot;/&gt;&lt;wsp:rsid wsp:val=&quot;00AD163D&quot;/&gt;&lt;wsp:rsid wsp:val=&quot;00AD174D&quot;/&gt;&lt;wsp:rsid wsp:val=&quot;00AD1CB3&quot;/&gt;&lt;wsp:rsid wsp:val=&quot;00AD1DFE&quot;/&gt;&lt;wsp:rsid wsp:val=&quot;00AD1F06&quot;/&gt;&lt;wsp:rsid wsp:val=&quot;00AD2695&quot;/&gt;&lt;wsp:rsid wsp:val=&quot;00AD26A0&quot;/&gt;&lt;wsp:rsid wsp:val=&quot;00AD27FC&quot;/&gt;&lt;wsp:rsid wsp:val=&quot;00AD284F&quot;/&gt;&lt;wsp:rsid wsp:val=&quot;00AD28FD&quot;/&gt;&lt;wsp:rsid wsp:val=&quot;00AD2A26&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490A&quot;/&gt;&lt;wsp:rsid wsp:val=&quot;00AD4B36&quot;/&gt;&lt;wsp:rsid wsp:val=&quot;00AD514B&quot;/&gt;&lt;wsp:rsid wsp:val=&quot;00AD5542&quot;/&gt;&lt;wsp:rsid wsp:val=&quot;00AD5930&quot;/&gt;&lt;wsp:rsid wsp:val=&quot;00AD5AEC&quot;/&gt;&lt;wsp:rsid wsp:val=&quot;00AD5F5A&quot;/&gt;&lt;wsp:rsid wsp:val=&quot;00AD6C7F&quot;/&gt;&lt;wsp:rsid wsp:val=&quot;00AD6F59&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4AB&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053&quot;/&gt;&lt;wsp:rsid wsp:val=&quot;00AE552C&quot;/&gt;&lt;wsp:rsid wsp:val=&quot;00AE567B&quot;/&gt;&lt;wsp:rsid wsp:val=&quot;00AE5749&quot;/&gt;&lt;wsp:rsid wsp:val=&quot;00AE5BD5&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1199&quot;/&gt;&lt;wsp:rsid wsp:val=&quot;00AF13DC&quot;/&gt;&lt;wsp:rsid wsp:val=&quot;00AF1414&quot;/&gt;&lt;wsp:rsid wsp:val=&quot;00AF1726&quot;/&gt;&lt;wsp:rsid wsp:val=&quot;00AF28B0&quot;/&gt;&lt;wsp:rsid wsp:val=&quot;00AF2D55&quot;/&gt;&lt;wsp:rsid wsp:val=&quot;00AF2DED&quot;/&gt;&lt;wsp:rsid wsp:val=&quot;00AF377C&quot;/&gt;&lt;wsp:rsid wsp:val=&quot;00AF3B25&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70E&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2B9&quot;/&gt;&lt;wsp:rsid wsp:val=&quot;00B064EE&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1BF&quot;/&gt;&lt;wsp:rsid wsp:val=&quot;00B114C4&quot;/&gt;&lt;wsp:rsid wsp:val=&quot;00B115A9&quot;/&gt;&lt;wsp:rsid wsp:val=&quot;00B11882&quot;/&gt;&lt;wsp:rsid wsp:val=&quot;00B11E29&quot;/&gt;&lt;wsp:rsid wsp:val=&quot;00B1269B&quot;/&gt;&lt;wsp:rsid wsp:val=&quot;00B12E8C&quot;/&gt;&lt;wsp:rsid wsp:val=&quot;00B12F78&quot;/&gt;&lt;wsp:rsid wsp:val=&quot;00B13282&quot;/&gt;&lt;wsp:rsid wsp:val=&quot;00B137BE&quot;/&gt;&lt;wsp:rsid wsp:val=&quot;00B137D3&quot;/&gt;&lt;wsp:rsid wsp:val=&quot;00B13823&quot;/&gt;&lt;wsp:rsid wsp:val=&quot;00B1388A&quot;/&gt;&lt;wsp:rsid wsp:val=&quot;00B13BA9&quot;/&gt;&lt;wsp:rsid wsp:val=&quot;00B13F1F&quot;/&gt;&lt;wsp:rsid wsp:val=&quot;00B1426D&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8E5&quot;/&gt;&lt;wsp:rsid wsp:val=&quot;00B16B5F&quot;/&gt;&lt;wsp:rsid wsp:val=&quot;00B16E3A&quot;/&gt;&lt;wsp:rsid wsp:val=&quot;00B16F43&quot;/&gt;&lt;wsp:rsid wsp:val=&quot;00B1736C&quot;/&gt;&lt;wsp:rsid wsp:val=&quot;00B1743B&quot;/&gt;&lt;wsp:rsid wsp:val=&quot;00B17744&quot;/&gt;&lt;wsp:rsid wsp:val=&quot;00B17853&quot;/&gt;&lt;wsp:rsid wsp:val=&quot;00B20057&quot;/&gt;&lt;wsp:rsid wsp:val=&quot;00B20075&quot;/&gt;&lt;wsp:rsid wsp:val=&quot;00B2043A&quot;/&gt;&lt;wsp:rsid wsp:val=&quot;00B206FB&quot;/&gt;&lt;wsp:rsid wsp:val=&quot;00B20A9B&quot;/&gt;&lt;wsp:rsid wsp:val=&quot;00B20E2B&quot;/&gt;&lt;wsp:rsid wsp:val=&quot;00B21016&quot;/&gt;&lt;wsp:rsid wsp:val=&quot;00B215F9&quot;/&gt;&lt;wsp:rsid wsp:val=&quot;00B21C01&quot;/&gt;&lt;wsp:rsid wsp:val=&quot;00B21C8F&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48B&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6CBA&quot;/&gt;&lt;wsp:rsid wsp:val=&quot;00B2757B&quot;/&gt;&lt;wsp:rsid wsp:val=&quot;00B27D54&quot;/&gt;&lt;wsp:rsid wsp:val=&quot;00B302DB&quot;/&gt;&lt;wsp:rsid wsp:val=&quot;00B30558&quot;/&gt;&lt;wsp:rsid wsp:val=&quot;00B305C0&quot;/&gt;&lt;wsp:rsid wsp:val=&quot;00B30992&quot;/&gt;&lt;wsp:rsid wsp:val=&quot;00B30D8A&quot;/&gt;&lt;wsp:rsid wsp:val=&quot;00B316C8&quot;/&gt;&lt;wsp:rsid wsp:val=&quot;00B31A26&quot;/&gt;&lt;wsp:rsid wsp:val=&quot;00B31E5F&quot;/&gt;&lt;wsp:rsid wsp:val=&quot;00B32607&quot;/&gt;&lt;wsp:rsid wsp:val=&quot;00B326BE&quot;/&gt;&lt;wsp:rsid wsp:val=&quot;00B32821&quot;/&gt;&lt;wsp:rsid wsp:val=&quot;00B329E2&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620&quot;/&gt;&lt;wsp:rsid wsp:val=&quot;00B35643&quot;/&gt;&lt;wsp:rsid wsp:val=&quot;00B35CB3&quot;/&gt;&lt;wsp:rsid wsp:val=&quot;00B35F8E&quot;/&gt;&lt;wsp:rsid wsp:val=&quot;00B36E04&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1EDA&quot;/&gt;&lt;wsp:rsid wsp:val=&quot;00B427E4&quot;/&gt;&lt;wsp:rsid wsp:val=&quot;00B42879&quot;/&gt;&lt;wsp:rsid wsp:val=&quot;00B42B9A&quot;/&gt;&lt;wsp:rsid wsp:val=&quot;00B42F07&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89B&quot;/&gt;&lt;wsp:rsid wsp:val=&quot;00B45A61&quot;/&gt;&lt;wsp:rsid wsp:val=&quot;00B460AA&quot;/&gt;&lt;wsp:rsid wsp:val=&quot;00B462D6&quot;/&gt;&lt;wsp:rsid wsp:val=&quot;00B46825&quot;/&gt;&lt;wsp:rsid wsp:val=&quot;00B46BBB&quot;/&gt;&lt;wsp:rsid wsp:val=&quot;00B47784&quot;/&gt;&lt;wsp:rsid wsp:val=&quot;00B4783F&quot;/&gt;&lt;wsp:rsid wsp:val=&quot;00B47CEF&quot;/&gt;&lt;wsp:rsid wsp:val=&quot;00B47F65&quot;/&gt;&lt;wsp:rsid wsp:val=&quot;00B504F7&quot;/&gt;&lt;wsp:rsid wsp:val=&quot;00B5067D&quot;/&gt;&lt;wsp:rsid wsp:val=&quot;00B508A3&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428&quot;/&gt;&lt;wsp:rsid wsp:val=&quot;00B53EF5&quot;/&gt;&lt;wsp:rsid wsp:val=&quot;00B5428C&quot;/&gt;&lt;wsp:rsid wsp:val=&quot;00B5431B&quot;/&gt;&lt;wsp:rsid wsp:val=&quot;00B5475E&quot;/&gt;&lt;wsp:rsid wsp:val=&quot;00B54768&quot;/&gt;&lt;wsp:rsid wsp:val=&quot;00B54989&quot;/&gt;&lt;wsp:rsid wsp:val=&quot;00B54FA3&quot;/&gt;&lt;wsp:rsid wsp:val=&quot;00B553CF&quot;/&gt;&lt;wsp:rsid wsp:val=&quot;00B555B8&quot;/&gt;&lt;wsp:rsid wsp:val=&quot;00B55ACA&quot;/&gt;&lt;wsp:rsid wsp:val=&quot;00B55CFB&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DD7&quot;/&gt;&lt;wsp:rsid wsp:val=&quot;00B60E6E&quot;/&gt;&lt;wsp:rsid wsp:val=&quot;00B60EA9&quot;/&gt;&lt;wsp:rsid wsp:val=&quot;00B6184F&quot;/&gt;&lt;wsp:rsid wsp:val=&quot;00B619AF&quot;/&gt;&lt;wsp:rsid wsp:val=&quot;00B61B85&quot;/&gt;&lt;wsp:rsid wsp:val=&quot;00B61CFF&quot;/&gt;&lt;wsp:rsid wsp:val=&quot;00B61F70&quot;/&gt;&lt;wsp:rsid wsp:val=&quot;00B62301&quot;/&gt;&lt;wsp:rsid wsp:val=&quot;00B6237B&quot;/&gt;&lt;wsp:rsid wsp:val=&quot;00B6260C&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D1C&quot;/&gt;&lt;wsp:rsid wsp:val=&quot;00B664EC&quot;/&gt;&lt;wsp:rsid wsp:val=&quot;00B66801&quot;/&gt;&lt;wsp:rsid wsp:val=&quot;00B6796C&quot;/&gt;&lt;wsp:rsid wsp:val=&quot;00B67B2B&quot;/&gt;&lt;wsp:rsid wsp:val=&quot;00B67CE1&quot;/&gt;&lt;wsp:rsid wsp:val=&quot;00B67E89&quot;/&gt;&lt;wsp:rsid wsp:val=&quot;00B70333&quot;/&gt;&lt;wsp:rsid wsp:val=&quot;00B707DB&quot;/&gt;&lt;wsp:rsid wsp:val=&quot;00B70A49&quot;/&gt;&lt;wsp:rsid wsp:val=&quot;00B70AF6&quot;/&gt;&lt;wsp:rsid wsp:val=&quot;00B70CF0&quot;/&gt;&lt;wsp:rsid wsp:val=&quot;00B70DDA&quot;/&gt;&lt;wsp:rsid wsp:val=&quot;00B70EDB&quot;/&gt;&lt;wsp:rsid wsp:val=&quot;00B71A5D&quot;/&gt;&lt;wsp:rsid wsp:val=&quot;00B71F4F&quot;/&gt;&lt;wsp:rsid wsp:val=&quot;00B72184&quot;/&gt;&lt;wsp:rsid wsp:val=&quot;00B7273B&quot;/&gt;&lt;wsp:rsid wsp:val=&quot;00B727B8&quot;/&gt;&lt;wsp:rsid wsp:val=&quot;00B73259&quot;/&gt;&lt;wsp:rsid wsp:val=&quot;00B73453&quot;/&gt;&lt;wsp:rsid wsp:val=&quot;00B737C7&quot;/&gt;&lt;wsp:rsid wsp:val=&quot;00B73801&quot;/&gt;&lt;wsp:rsid wsp:val=&quot;00B741DB&quot;/&gt;&lt;wsp:rsid wsp:val=&quot;00B74921&quot;/&gt;&lt;wsp:rsid wsp:val=&quot;00B74A0D&quot;/&gt;&lt;wsp:rsid wsp:val=&quot;00B74EC0&quot;/&gt;&lt;wsp:rsid wsp:val=&quot;00B75549&quot;/&gt;&lt;wsp:rsid wsp:val=&quot;00B75667&quot;/&gt;&lt;wsp:rsid wsp:val=&quot;00B75A33&quot;/&gt;&lt;wsp:rsid wsp:val=&quot;00B76041&quot;/&gt;&lt;wsp:rsid wsp:val=&quot;00B765CD&quot;/&gt;&lt;wsp:rsid wsp:val=&quot;00B76727&quot;/&gt;&lt;wsp:rsid wsp:val=&quot;00B76E51&quot;/&gt;&lt;wsp:rsid wsp:val=&quot;00B77062&quot;/&gt;&lt;wsp:rsid wsp:val=&quot;00B7709F&quot;/&gt;&lt;wsp:rsid wsp:val=&quot;00B7723E&quot;/&gt;&lt;wsp:rsid wsp:val=&quot;00B774CC&quot;/&gt;&lt;wsp:rsid wsp:val=&quot;00B77BE8&quot;/&gt;&lt;wsp:rsid wsp:val=&quot;00B77D8A&quot;/&gt;&lt;wsp:rsid wsp:val=&quot;00B77FBB&quot;/&gt;&lt;wsp:rsid wsp:val=&quot;00B8053A&quot;/&gt;&lt;wsp:rsid wsp:val=&quot;00B8053B&quot;/&gt;&lt;wsp:rsid wsp:val=&quot;00B8059B&quot;/&gt;&lt;wsp:rsid wsp:val=&quot;00B80795&quot;/&gt;&lt;wsp:rsid wsp:val=&quot;00B80B2D&quot;/&gt;&lt;wsp:rsid wsp:val=&quot;00B80F5B&quot;/&gt;&lt;wsp:rsid wsp:val=&quot;00B81269&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9D3&quot;/&gt;&lt;wsp:rsid wsp:val=&quot;00B83AC3&quot;/&gt;&lt;wsp:rsid wsp:val=&quot;00B83DF6&quot;/&gt;&lt;wsp:rsid wsp:val=&quot;00B8408E&quot;/&gt;&lt;wsp:rsid wsp:val=&quot;00B844B3&quot;/&gt;&lt;wsp:rsid wsp:val=&quot;00B84979&quot;/&gt;&lt;wsp:rsid wsp:val=&quot;00B84BE8&quot;/&gt;&lt;wsp:rsid wsp:val=&quot;00B85402&quot;/&gt;&lt;wsp:rsid wsp:val=&quot;00B85A84&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84B&quot;/&gt;&lt;wsp:rsid wsp:val=&quot;00B90DC8&quot;/&gt;&lt;wsp:rsid wsp:val=&quot;00B91356&quot;/&gt;&lt;wsp:rsid wsp:val=&quot;00B9191A&quot;/&gt;&lt;wsp:rsid wsp:val=&quot;00B919B6&quot;/&gt;&lt;wsp:rsid wsp:val=&quot;00B91E0F&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4393&quot;/&gt;&lt;wsp:rsid wsp:val=&quot;00B94C9D&quot;/&gt;&lt;wsp:rsid wsp:val=&quot;00B950E8&quot;/&gt;&lt;wsp:rsid wsp:val=&quot;00B95242&quot;/&gt;&lt;wsp:rsid wsp:val=&quot;00B95305&quot;/&gt;&lt;wsp:rsid wsp:val=&quot;00B95377&quot;/&gt;&lt;wsp:rsid wsp:val=&quot;00B954FC&quot;/&gt;&lt;wsp:rsid wsp:val=&quot;00B9561D&quot;/&gt;&lt;wsp:rsid wsp:val=&quot;00B95A04&quot;/&gt;&lt;wsp:rsid wsp:val=&quot;00B95C49&quot;/&gt;&lt;wsp:rsid wsp:val=&quot;00B95CE8&quot;/&gt;&lt;wsp:rsid wsp:val=&quot;00B95EEF&quot;/&gt;&lt;wsp:rsid wsp:val=&quot;00B96016&quot;/&gt;&lt;wsp:rsid wsp:val=&quot;00B96228&quot;/&gt;&lt;wsp:rsid wsp:val=&quot;00B96313&quot;/&gt;&lt;wsp:rsid wsp:val=&quot;00B96ABF&quot;/&gt;&lt;wsp:rsid wsp:val=&quot;00B96CBF&quot;/&gt;&lt;wsp:rsid wsp:val=&quot;00B96CF0&quot;/&gt;&lt;wsp:rsid wsp:val=&quot;00B96DA2&quot;/&gt;&lt;wsp:rsid wsp:val=&quot;00B97088&quot;/&gt;&lt;wsp:rsid wsp:val=&quot;00B97665&quot;/&gt;&lt;wsp:rsid wsp:val=&quot;00B977E6&quot;/&gt;&lt;wsp:rsid wsp:val=&quot;00B9786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202&quot;/&gt;&lt;wsp:rsid wsp:val=&quot;00BA342D&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3CE&quot;/&gt;&lt;wsp:rsid wsp:val=&quot;00BA54FB&quot;/&gt;&lt;wsp:rsid wsp:val=&quot;00BA5C97&quot;/&gt;&lt;wsp:rsid wsp:val=&quot;00BA5EFB&quot;/&gt;&lt;wsp:rsid wsp:val=&quot;00BA6282&quot;/&gt;&lt;wsp:rsid wsp:val=&quot;00BA659A&quot;/&gt;&lt;wsp:rsid wsp:val=&quot;00BA66F4&quot;/&gt;&lt;wsp:rsid wsp:val=&quot;00BA68C1&quot;/&gt;&lt;wsp:rsid wsp:val=&quot;00BA6CFD&quot;/&gt;&lt;wsp:rsid wsp:val=&quot;00BA7339&quot;/&gt;&lt;wsp:rsid wsp:val=&quot;00BA7423&quot;/&gt;&lt;wsp:rsid wsp:val=&quot;00BA74BF&quot;/&gt;&lt;wsp:rsid wsp:val=&quot;00BA7541&quot;/&gt;&lt;wsp:rsid wsp:val=&quot;00BA7688&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047&quot;/&gt;&lt;wsp:rsid wsp:val=&quot;00BB225D&quot;/&gt;&lt;wsp:rsid wsp:val=&quot;00BB2328&quot;/&gt;&lt;wsp:rsid wsp:val=&quot;00BB3355&quot;/&gt;&lt;wsp:rsid wsp:val=&quot;00BB363D&quot;/&gt;&lt;wsp:rsid wsp:val=&quot;00BB365A&quot;/&gt;&lt;wsp:rsid wsp:val=&quot;00BB368A&quot;/&gt;&lt;wsp:rsid wsp:val=&quot;00BB3BDC&quot;/&gt;&lt;wsp:rsid wsp:val=&quot;00BB3DF1&quot;/&gt;&lt;wsp:rsid wsp:val=&quot;00BB3F2A&quot;/&gt;&lt;wsp:rsid wsp:val=&quot;00BB3F4C&quot;/&gt;&lt;wsp:rsid wsp:val=&quot;00BB3F8F&quot;/&gt;&lt;wsp:rsid wsp:val=&quot;00BB424D&quot;/&gt;&lt;wsp:rsid wsp:val=&quot;00BB4A42&quot;/&gt;&lt;wsp:rsid wsp:val=&quot;00BB51A0&quot;/&gt;&lt;wsp:rsid wsp:val=&quot;00BB5321&quot;/&gt;&lt;wsp:rsid wsp:val=&quot;00BB55E4&quot;/&gt;&lt;wsp:rsid wsp:val=&quot;00BB56F2&quot;/&gt;&lt;wsp:rsid wsp:val=&quot;00BB56F3&quot;/&gt;&lt;wsp:rsid wsp:val=&quot;00BB5B6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C152B&quot;/&gt;&lt;wsp:rsid wsp:val=&quot;00BC15F2&quot;/&gt;&lt;wsp:rsid wsp:val=&quot;00BC169E&quot;/&gt;&lt;wsp:rsid wsp:val=&quot;00BC16BF&quot;/&gt;&lt;wsp:rsid wsp:val=&quot;00BC17BC&quot;/&gt;&lt;wsp:rsid wsp:val=&quot;00BC18B2&quot;/&gt;&lt;wsp:rsid wsp:val=&quot;00BC1A03&quot;/&gt;&lt;wsp:rsid wsp:val=&quot;00BC1A99&quot;/&gt;&lt;wsp:rsid wsp:val=&quot;00BC1CDD&quot;/&gt;&lt;wsp:rsid wsp:val=&quot;00BC1D7D&quot;/&gt;&lt;wsp:rsid wsp:val=&quot;00BC201A&quot;/&gt;&lt;wsp:rsid wsp:val=&quot;00BC27E0&quot;/&gt;&lt;wsp:rsid wsp:val=&quot;00BC2BC7&quot;/&gt;&lt;wsp:rsid wsp:val=&quot;00BC2F45&quot;/&gt;&lt;wsp:rsid wsp:val=&quot;00BC321B&quot;/&gt;&lt;wsp:rsid wsp:val=&quot;00BC344E&quot;/&gt;&lt;wsp:rsid wsp:val=&quot;00BC3799&quot;/&gt;&lt;wsp:rsid wsp:val=&quot;00BC38B8&quot;/&gt;&lt;wsp:rsid wsp:val=&quot;00BC3CF8&quot;/&gt;&lt;wsp:rsid wsp:val=&quot;00BC3FE8&quot;/&gt;&lt;wsp:rsid wsp:val=&quot;00BC499E&quot;/&gt;&lt;wsp:rsid wsp:val=&quot;00BC4E9D&quot;/&gt;&lt;wsp:rsid wsp:val=&quot;00BC4EBA&quot;/&gt;&lt;wsp:rsid wsp:val=&quot;00BC5BDD&quot;/&gt;&lt;wsp:rsid wsp:val=&quot;00BC5CE2&quot;/&gt;&lt;wsp:rsid wsp:val=&quot;00BC5E43&quot;/&gt;&lt;wsp:rsid wsp:val=&quot;00BC6582&quot;/&gt;&lt;wsp:rsid wsp:val=&quot;00BC6AA2&quot;/&gt;&lt;wsp:rsid wsp:val=&quot;00BC6F66&quot;/&gt;&lt;wsp:rsid wsp:val=&quot;00BC7040&quot;/&gt;&lt;wsp:rsid wsp:val=&quot;00BC70D5&quot;/&gt;&lt;wsp:rsid wsp:val=&quot;00BC71C5&quot;/&gt;&lt;wsp:rsid wsp:val=&quot;00BC7499&quot;/&gt;&lt;wsp:rsid wsp:val=&quot;00BC7659&quot;/&gt;&lt;wsp:rsid wsp:val=&quot;00BC77C9&quot;/&gt;&lt;wsp:rsid wsp:val=&quot;00BC7A42&quot;/&gt;&lt;wsp:rsid wsp:val=&quot;00BC7DDC&quot;/&gt;&lt;wsp:rsid wsp:val=&quot;00BD013E&quot;/&gt;&lt;wsp:rsid wsp:val=&quot;00BD082C&quot;/&gt;&lt;wsp:rsid wsp:val=&quot;00BD0FC4&quot;/&gt;&lt;wsp:rsid wsp:val=&quot;00BD140B&quot;/&gt;&lt;wsp:rsid wsp:val=&quot;00BD14A5&quot;/&gt;&lt;wsp:rsid wsp:val=&quot;00BD154C&quot;/&gt;&lt;wsp:rsid wsp:val=&quot;00BD2304&quot;/&gt;&lt;wsp:rsid wsp:val=&quot;00BD238C&quot;/&gt;&lt;wsp:rsid wsp:val=&quot;00BD26D1&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0C&quot;/&gt;&lt;wsp:rsid wsp:val=&quot;00BD49BA&quot;/&gt;&lt;wsp:rsid wsp:val=&quot;00BD4C3D&quot;/&gt;&lt;wsp:rsid wsp:val=&quot;00BD4F93&quot;/&gt;&lt;wsp:rsid wsp:val=&quot;00BD5587&quot;/&gt;&lt;wsp:rsid wsp:val=&quot;00BD5736&quot;/&gt;&lt;wsp:rsid wsp:val=&quot;00BD5A26&quot;/&gt;&lt;wsp:rsid wsp:val=&quot;00BD5FA4&quot;/&gt;&lt;wsp:rsid wsp:val=&quot;00BD602B&quot;/&gt;&lt;wsp:rsid wsp:val=&quot;00BD62A3&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1DCF&quot;/&gt;&lt;wsp:rsid wsp:val=&quot;00BE269D&quot;/&gt;&lt;wsp:rsid wsp:val=&quot;00BE28FE&quot;/&gt;&lt;wsp:rsid wsp:val=&quot;00BE312F&quot;/&gt;&lt;wsp:rsid wsp:val=&quot;00BE35AB&quot;/&gt;&lt;wsp:rsid wsp:val=&quot;00BE3EA0&quot;/&gt;&lt;wsp:rsid wsp:val=&quot;00BE403F&quot;/&gt;&lt;wsp:rsid wsp:val=&quot;00BE475F&quot;/&gt;&lt;wsp:rsid wsp:val=&quot;00BE5171&quot;/&gt;&lt;wsp:rsid wsp:val=&quot;00BE5268&quot;/&gt;&lt;wsp:rsid wsp:val=&quot;00BE52FA&quot;/&gt;&lt;wsp:rsid wsp:val=&quot;00BE5519&quot;/&gt;&lt;wsp:rsid wsp:val=&quot;00BE57B1&quot;/&gt;&lt;wsp:rsid wsp:val=&quot;00BE5813&quot;/&gt;&lt;wsp:rsid wsp:val=&quot;00BE5A43&quot;/&gt;&lt;wsp:rsid wsp:val=&quot;00BE5FFB&quot;/&gt;&lt;wsp:rsid wsp:val=&quot;00BE63D5&quot;/&gt;&lt;wsp:rsid wsp:val=&quot;00BE64C5&quot;/&gt;&lt;wsp:rsid wsp:val=&quot;00BE65B3&quot;/&gt;&lt;wsp:rsid wsp:val=&quot;00BE7501&quot;/&gt;&lt;wsp:rsid wsp:val=&quot;00BE7B27&quot;/&gt;&lt;wsp:rsid wsp:val=&quot;00BE7D26&quot;/&gt;&lt;wsp:rsid wsp:val=&quot;00BE7D45&quot;/&gt;&lt;wsp:rsid wsp:val=&quot;00BE7FAF&quot;/&gt;&lt;wsp:rsid wsp:val=&quot;00BF0058&quot;/&gt;&lt;wsp:rsid wsp:val=&quot;00BF0184&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7DC&quot;/&gt;&lt;wsp:rsid wsp:val=&quot;00BF1CD8&quot;/&gt;&lt;wsp:rsid wsp:val=&quot;00BF220D&quot;/&gt;&lt;wsp:rsid wsp:val=&quot;00BF2372&quot;/&gt;&lt;wsp:rsid wsp:val=&quot;00BF2817&quot;/&gt;&lt;wsp:rsid wsp:val=&quot;00BF28A5&quot;/&gt;&lt;wsp:rsid wsp:val=&quot;00BF2F0D&quot;/&gt;&lt;wsp:rsid wsp:val=&quot;00BF302E&quot;/&gt;&lt;wsp:rsid wsp:val=&quot;00BF31B5&quot;/&gt;&lt;wsp:rsid wsp:val=&quot;00BF31CB&quot;/&gt;&lt;wsp:rsid wsp:val=&quot;00BF334F&quot;/&gt;&lt;wsp:rsid wsp:val=&quot;00BF3A10&quot;/&gt;&lt;wsp:rsid wsp:val=&quot;00BF3A41&quot;/&gt;&lt;wsp:rsid wsp:val=&quot;00BF3C10&quot;/&gt;&lt;wsp:rsid wsp:val=&quot;00BF3FFA&quot;/&gt;&lt;wsp:rsid wsp:val=&quot;00BF4510&quot;/&gt;&lt;wsp:rsid wsp:val=&quot;00BF46F1&quot;/&gt;&lt;wsp:rsid wsp:val=&quot;00BF4B69&quot;/&gt;&lt;wsp:rsid wsp:val=&quot;00BF4D4F&quot;/&gt;&lt;wsp:rsid wsp:val=&quot;00BF56A8&quot;/&gt;&lt;wsp:rsid wsp:val=&quot;00BF5763&quot;/&gt;&lt;wsp:rsid wsp:val=&quot;00BF5BC1&quot;/&gt;&lt;wsp:rsid wsp:val=&quot;00BF60E3&quot;/&gt;&lt;wsp:rsid wsp:val=&quot;00BF63BB&quot;/&gt;&lt;wsp:rsid wsp:val=&quot;00BF6C19&quot;/&gt;&lt;wsp:rsid wsp:val=&quot;00BF6FBF&quot;/&gt;&lt;wsp:rsid wsp:val=&quot;00BF70A1&quot;/&gt;&lt;wsp:rsid wsp:val=&quot;00BF70F8&quot;/&gt;&lt;wsp:rsid wsp:val=&quot;00BF7D39&quot;/&gt;&lt;wsp:rsid wsp:val=&quot;00BF7D43&quot;/&gt;&lt;wsp:rsid wsp:val=&quot;00C00924&quot;/&gt;&lt;wsp:rsid wsp:val=&quot;00C00EE9&quot;/&gt;&lt;wsp:rsid wsp:val=&quot;00C00F1A&quot;/&gt;&lt;wsp:rsid wsp:val=&quot;00C010F5&quot;/&gt;&lt;wsp:rsid wsp:val=&quot;00C01375&quot;/&gt;&lt;wsp:rsid wsp:val=&quot;00C0150C&quot;/&gt;&lt;wsp:rsid wsp:val=&quot;00C01552&quot;/&gt;&lt;wsp:rsid wsp:val=&quot;00C01835&quot;/&gt;&lt;wsp:rsid wsp:val=&quot;00C01846&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9B6&quot;/&gt;&lt;wsp:rsid wsp:val=&quot;00C03B7B&quot;/&gt;&lt;wsp:rsid wsp:val=&quot;00C04B82&quot;/&gt;&lt;wsp:rsid wsp:val=&quot;00C050FA&quot;/&gt;&lt;wsp:rsid wsp:val=&quot;00C057E0&quot;/&gt;&lt;wsp:rsid wsp:val=&quot;00C05829&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554&quot;/&gt;&lt;wsp:rsid wsp:val=&quot;00C079D6&quot;/&gt;&lt;wsp:rsid wsp:val=&quot;00C07A6C&quot;/&gt;&lt;wsp:rsid wsp:val=&quot;00C07AE3&quot;/&gt;&lt;wsp:rsid wsp:val=&quot;00C07AE4&quot;/&gt;&lt;wsp:rsid wsp:val=&quot;00C07D3E&quot;/&gt;&lt;wsp:rsid wsp:val=&quot;00C10599&quot;/&gt;&lt;wsp:rsid wsp:val=&quot;00C106DF&quot;/&gt;&lt;wsp:rsid wsp:val=&quot;00C1114F&quot;/&gt;&lt;wsp:rsid wsp:val=&quot;00C11183&quot;/&gt;&lt;wsp:rsid wsp:val=&quot;00C11197&quot;/&gt;&lt;wsp:rsid wsp:val=&quot;00C1120D&quot;/&gt;&lt;wsp:rsid wsp:val=&quot;00C11B32&quot;/&gt;&lt;wsp:rsid wsp:val=&quot;00C11C33&quot;/&gt;&lt;wsp:rsid wsp:val=&quot;00C11C73&quot;/&gt;&lt;wsp:rsid wsp:val=&quot;00C11FE5&quot;/&gt;&lt;wsp:rsid wsp:val=&quot;00C11FF6&quot;/&gt;&lt;wsp:rsid wsp:val=&quot;00C1286D&quot;/&gt;&lt;wsp:rsid wsp:val=&quot;00C12DB8&quot;/&gt;&lt;wsp:rsid wsp:val=&quot;00C12E86&quot;/&gt;&lt;wsp:rsid wsp:val=&quot;00C12EB5&quot;/&gt;&lt;wsp:rsid wsp:val=&quot;00C13504&quot;/&gt;&lt;wsp:rsid wsp:val=&quot;00C13757&quot;/&gt;&lt;wsp:rsid wsp:val=&quot;00C13C1B&quot;/&gt;&lt;wsp:rsid wsp:val=&quot;00C13C8A&quot;/&gt;&lt;wsp:rsid wsp:val=&quot;00C13F22&quot;/&gt;&lt;wsp:rsid wsp:val=&quot;00C13F33&quot;/&gt;&lt;wsp:rsid wsp:val=&quot;00C140FE&quot;/&gt;&lt;wsp:rsid wsp:val=&quot;00C144B5&quot;/&gt;&lt;wsp:rsid wsp:val=&quot;00C14697&quot;/&gt;&lt;wsp:rsid wsp:val=&quot;00C14A34&quot;/&gt;&lt;wsp:rsid wsp:val=&quot;00C14BE8&quot;/&gt;&lt;wsp:rsid wsp:val=&quot;00C15135&quot;/&gt;&lt;wsp:rsid wsp:val=&quot;00C151B2&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F77&quot;/&gt;&lt;wsp:rsid wsp:val=&quot;00C20FC7&quot;/&gt;&lt;wsp:rsid wsp:val=&quot;00C217F5&quot;/&gt;&lt;wsp:rsid wsp:val=&quot;00C218D5&quot;/&gt;&lt;wsp:rsid wsp:val=&quot;00C21B1D&quot;/&gt;&lt;wsp:rsid wsp:val=&quot;00C21BF4&quot;/&gt;&lt;wsp:rsid wsp:val=&quot;00C21C53&quot;/&gt;&lt;wsp:rsid wsp:val=&quot;00C222B1&quot;/&gt;&lt;wsp:rsid wsp:val=&quot;00C222CF&quot;/&gt;&lt;wsp:rsid wsp:val=&quot;00C232DD&quot;/&gt;&lt;wsp:rsid wsp:val=&quot;00C23989&quot;/&gt;&lt;wsp:rsid wsp:val=&quot;00C2423A&quot;/&gt;&lt;wsp:rsid wsp:val=&quot;00C2495F&quot;/&gt;&lt;wsp:rsid wsp:val=&quot;00C24CA2&quot;/&gt;&lt;wsp:rsid wsp:val=&quot;00C24EE5&quot;/&gt;&lt;wsp:rsid wsp:val=&quot;00C24F74&quot;/&gt;&lt;wsp:rsid wsp:val=&quot;00C250CF&quot;/&gt;&lt;wsp:rsid wsp:val=&quot;00C2544D&quot;/&gt;&lt;wsp:rsid wsp:val=&quot;00C25912&quot;/&gt;&lt;wsp:rsid wsp:val=&quot;00C25D3A&quot;/&gt;&lt;wsp:rsid wsp:val=&quot;00C263AE&quot;/&gt;&lt;wsp:rsid wsp:val=&quot;00C2660B&quot;/&gt;&lt;wsp:rsid wsp:val=&quot;00C26871&quot;/&gt;&lt;wsp:rsid wsp:val=&quot;00C2695A&quot;/&gt;&lt;wsp:rsid wsp:val=&quot;00C2716B&quot;/&gt;&lt;wsp:rsid wsp:val=&quot;00C274BE&quot;/&gt;&lt;wsp:rsid wsp:val=&quot;00C27A81&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7D0&quot;/&gt;&lt;wsp:rsid wsp:val=&quot;00C32BB7&quot;/&gt;&lt;wsp:rsid wsp:val=&quot;00C33152&quot;/&gt;&lt;wsp:rsid wsp:val=&quot;00C336E5&quot;/&gt;&lt;wsp:rsid wsp:val=&quot;00C339DE&quot;/&gt;&lt;wsp:rsid wsp:val=&quot;00C33AA7&quot;/&gt;&lt;wsp:rsid wsp:val=&quot;00C33AC0&quot;/&gt;&lt;wsp:rsid wsp:val=&quot;00C33DCE&quot;/&gt;&lt;wsp:rsid wsp:val=&quot;00C34010&quot;/&gt;&lt;wsp:rsid wsp:val=&quot;00C34319&quot;/&gt;&lt;wsp:rsid wsp:val=&quot;00C3463A&quot;/&gt;&lt;wsp:rsid wsp:val=&quot;00C346BB&quot;/&gt;&lt;wsp:rsid wsp:val=&quot;00C346C1&quot;/&gt;&lt;wsp:rsid wsp:val=&quot;00C34C05&quot;/&gt;&lt;wsp:rsid wsp:val=&quot;00C34EE1&quot;/&gt;&lt;wsp:rsid wsp:val=&quot;00C34F2A&quot;/&gt;&lt;wsp:rsid wsp:val=&quot;00C35659&quot;/&gt;&lt;wsp:rsid wsp:val=&quot;00C3566B&quot;/&gt;&lt;wsp:rsid wsp:val=&quot;00C35675&quot;/&gt;&lt;wsp:rsid wsp:val=&quot;00C35A42&quot;/&gt;&lt;wsp:rsid wsp:val=&quot;00C35B23&quot;/&gt;&lt;wsp:rsid wsp:val=&quot;00C35D4F&quot;/&gt;&lt;wsp:rsid wsp:val=&quot;00C36DAD&quot;/&gt;&lt;wsp:rsid wsp:val=&quot;00C37050&quot;/&gt;&lt;wsp:rsid wsp:val=&quot;00C37493&quot;/&gt;&lt;wsp:rsid wsp:val=&quot;00C37925&quot;/&gt;&lt;wsp:rsid wsp:val=&quot;00C37AEC&quot;/&gt;&lt;wsp:rsid wsp:val=&quot;00C37DED&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29&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8EB&quot;/&gt;&lt;wsp:rsid wsp:val=&quot;00C45A9C&quot;/&gt;&lt;wsp:rsid wsp:val=&quot;00C460F0&quot;/&gt;&lt;wsp:rsid wsp:val=&quot;00C46253&quot;/&gt;&lt;wsp:rsid wsp:val=&quot;00C466EB&quot;/&gt;&lt;wsp:rsid wsp:val=&quot;00C46A93&quot;/&gt;&lt;wsp:rsid wsp:val=&quot;00C46B53&quot;/&gt;&lt;wsp:rsid wsp:val=&quot;00C46BDD&quot;/&gt;&lt;wsp:rsid wsp:val=&quot;00C46D57&quot;/&gt;&lt;wsp:rsid wsp:val=&quot;00C46D92&quot;/&gt;&lt;wsp:rsid wsp:val=&quot;00C47073&quot;/&gt;&lt;wsp:rsid wsp:val=&quot;00C470AA&quot;/&gt;&lt;wsp:rsid wsp:val=&quot;00C47202&quot;/&gt;&lt;wsp:rsid wsp:val=&quot;00C47AE8&quot;/&gt;&lt;wsp:rsid wsp:val=&quot;00C5008A&quot;/&gt;&lt;wsp:rsid wsp:val=&quot;00C503BD&quot;/&gt;&lt;wsp:rsid wsp:val=&quot;00C50420&quot;/&gt;&lt;wsp:rsid wsp:val=&quot;00C50748&quot;/&gt;&lt;wsp:rsid wsp:val=&quot;00C508B7&quot;/&gt;&lt;wsp:rsid wsp:val=&quot;00C50D41&quot;/&gt;&lt;wsp:rsid wsp:val=&quot;00C515CC&quot;/&gt;&lt;wsp:rsid wsp:val=&quot;00C5196E&quot;/&gt;&lt;wsp:rsid wsp:val=&quot;00C51D11&quot;/&gt;&lt;wsp:rsid wsp:val=&quot;00C5257E&quot;/&gt;&lt;wsp:rsid wsp:val=&quot;00C52DE3&quot;/&gt;&lt;wsp:rsid wsp:val=&quot;00C531B4&quot;/&gt;&lt;wsp:rsid wsp:val=&quot;00C532F9&quot;/&gt;&lt;wsp:rsid wsp:val=&quot;00C5393D&quot;/&gt;&lt;wsp:rsid wsp:val=&quot;00C53E22&quot;/&gt;&lt;wsp:rsid wsp:val=&quot;00C544DE&quot;/&gt;&lt;wsp:rsid wsp:val=&quot;00C54757&quot;/&gt;&lt;wsp:rsid wsp:val=&quot;00C54C62&quot;/&gt;&lt;wsp:rsid wsp:val=&quot;00C55138&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54&quot;/&gt;&lt;wsp:rsid wsp:val=&quot;00C57CC6&quot;/&gt;&lt;wsp:rsid wsp:val=&quot;00C60062&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AAC&quot;/&gt;&lt;wsp:rsid wsp:val=&quot;00C62BE7&quot;/&gt;&lt;wsp:rsid wsp:val=&quot;00C62C31&quot;/&gt;&lt;wsp:rsid wsp:val=&quot;00C633AB&quot;/&gt;&lt;wsp:rsid wsp:val=&quot;00C6343A&quot;/&gt;&lt;wsp:rsid wsp:val=&quot;00C641E7&quot;/&gt;&lt;wsp:rsid wsp:val=&quot;00C64376&quot;/&gt;&lt;wsp:rsid wsp:val=&quot;00C64626&quot;/&gt;&lt;wsp:rsid wsp:val=&quot;00C646FA&quot;/&gt;&lt;wsp:rsid wsp:val=&quot;00C64849&quot;/&gt;&lt;wsp:rsid wsp:val=&quot;00C64EDC&quot;/&gt;&lt;wsp:rsid wsp:val=&quot;00C65361&quot;/&gt;&lt;wsp:rsid wsp:val=&quot;00C657B6&quot;/&gt;&lt;wsp:rsid wsp:val=&quot;00C658B2&quot;/&gt;&lt;wsp:rsid wsp:val=&quot;00C65D24&quot;/&gt;&lt;wsp:rsid wsp:val=&quot;00C65F58&quot;/&gt;&lt;wsp:rsid wsp:val=&quot;00C66571&quot;/&gt;&lt;wsp:rsid wsp:val=&quot;00C666DB&quot;/&gt;&lt;wsp:rsid wsp:val=&quot;00C667F6&quot;/&gt;&lt;wsp:rsid wsp:val=&quot;00C66990&quot;/&gt;&lt;wsp:rsid wsp:val=&quot;00C66B5B&quot;/&gt;&lt;wsp:rsid wsp:val=&quot;00C66B89&quot;/&gt;&lt;wsp:rsid wsp:val=&quot;00C66C34&quot;/&gt;&lt;wsp:rsid wsp:val=&quot;00C66FBC&quot;/&gt;&lt;wsp:rsid wsp:val=&quot;00C67231&quot;/&gt;&lt;wsp:rsid wsp:val=&quot;00C7040D&quot;/&gt;&lt;wsp:rsid wsp:val=&quot;00C7079A&quot;/&gt;&lt;wsp:rsid wsp:val=&quot;00C709AD&quot;/&gt;&lt;wsp:rsid wsp:val=&quot;00C70B8C&quot;/&gt;&lt;wsp:rsid wsp:val=&quot;00C71468&quot;/&gt;&lt;wsp:rsid wsp:val=&quot;00C720BB&quot;/&gt;&lt;wsp:rsid wsp:val=&quot;00C723AF&quot;/&gt;&lt;wsp:rsid wsp:val=&quot;00C7251B&quot;/&gt;&lt;wsp:rsid wsp:val=&quot;00C72EF5&quot;/&gt;&lt;wsp:rsid wsp:val=&quot;00C73224&quot;/&gt;&lt;wsp:rsid wsp:val=&quot;00C732C5&quot;/&gt;&lt;wsp:rsid wsp:val=&quot;00C73302&quot;/&gt;&lt;wsp:rsid wsp:val=&quot;00C7357D&quot;/&gt;&lt;wsp:rsid wsp:val=&quot;00C73979&quot;/&gt;&lt;wsp:rsid wsp:val=&quot;00C73AE8&quot;/&gt;&lt;wsp:rsid wsp:val=&quot;00C740FD&quot;/&gt;&lt;wsp:rsid wsp:val=&quot;00C74157&quot;/&gt;&lt;wsp:rsid wsp:val=&quot;00C7448E&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816&quot;/&gt;&lt;wsp:rsid wsp:val=&quot;00C76A56&quot;/&gt;&lt;wsp:rsid wsp:val=&quot;00C76A6B&quot;/&gt;&lt;wsp:rsid wsp:val=&quot;00C7731D&quot;/&gt;&lt;wsp:rsid wsp:val=&quot;00C775EF&quot;/&gt;&lt;wsp:rsid wsp:val=&quot;00C7799E&quot;/&gt;&lt;wsp:rsid wsp:val=&quot;00C77A1D&quot;/&gt;&lt;wsp:rsid wsp:val=&quot;00C77DF7&quot;/&gt;&lt;wsp:rsid wsp:val=&quot;00C77EC8&quot;/&gt;&lt;wsp:rsid wsp:val=&quot;00C80547&quot;/&gt;&lt;wsp:rsid wsp:val=&quot;00C80B54&quot;/&gt;&lt;wsp:rsid wsp:val=&quot;00C80FD1&quot;/&gt;&lt;wsp:rsid wsp:val=&quot;00C815EC&quot;/&gt;&lt;wsp:rsid wsp:val=&quot;00C81672&quot;/&gt;&lt;wsp:rsid wsp:val=&quot;00C8198E&quot;/&gt;&lt;wsp:rsid wsp:val=&quot;00C81B30&quot;/&gt;&lt;wsp:rsid wsp:val=&quot;00C822F3&quot;/&gt;&lt;wsp:rsid wsp:val=&quot;00C82387&quot;/&gt;&lt;wsp:rsid wsp:val=&quot;00C838D6&quot;/&gt;&lt;wsp:rsid wsp:val=&quot;00C83E22&quot;/&gt;&lt;wsp:rsid wsp:val=&quot;00C84623&quot;/&gt;&lt;wsp:rsid wsp:val=&quot;00C84FD0&quot;/&gt;&lt;wsp:rsid wsp:val=&quot;00C8512A&quot;/&gt;&lt;wsp:rsid wsp:val=&quot;00C85253&quot;/&gt;&lt;wsp:rsid wsp:val=&quot;00C8534D&quot;/&gt;&lt;wsp:rsid wsp:val=&quot;00C85B13&quot;/&gt;&lt;wsp:rsid wsp:val=&quot;00C8624E&quot;/&gt;&lt;wsp:rsid wsp:val=&quot;00C86379&quot;/&gt;&lt;wsp:rsid wsp:val=&quot;00C86466&quot;/&gt;&lt;wsp:rsid wsp:val=&quot;00C864DB&quot;/&gt;&lt;wsp:rsid wsp:val=&quot;00C865DF&quot;/&gt;&lt;wsp:rsid wsp:val=&quot;00C86629&quot;/&gt;&lt;wsp:rsid wsp:val=&quot;00C86F7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4A&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C81&quot;/&gt;&lt;wsp:rsid wsp:val=&quot;00C94E45&quot;/&gt;&lt;wsp:rsid wsp:val=&quot;00C94EFB&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887&quot;/&gt;&lt;wsp:rsid wsp:val=&quot;00C96A19&quot;/&gt;&lt;wsp:rsid wsp:val=&quot;00C96D98&quot;/&gt;&lt;wsp:rsid wsp:val=&quot;00C96FE0&quot;/&gt;&lt;wsp:rsid wsp:val=&quot;00C973E2&quot;/&gt;&lt;wsp:rsid wsp:val=&quot;00C975B2&quot;/&gt;&lt;wsp:rsid wsp:val=&quot;00C97AF1&quot;/&gt;&lt;wsp:rsid wsp:val=&quot;00CA09AA&quot;/&gt;&lt;wsp:rsid wsp:val=&quot;00CA0BAF&quot;/&gt;&lt;wsp:rsid wsp:val=&quot;00CA114D&quot;/&gt;&lt;wsp:rsid wsp:val=&quot;00CA1225&quot;/&gt;&lt;wsp:rsid wsp:val=&quot;00CA18D2&quot;/&gt;&lt;wsp:rsid wsp:val=&quot;00CA2919&quot;/&gt;&lt;wsp:rsid wsp:val=&quot;00CA2A6C&quot;/&gt;&lt;wsp:rsid wsp:val=&quot;00CA2A7E&quot;/&gt;&lt;wsp:rsid wsp:val=&quot;00CA2B09&quot;/&gt;&lt;wsp:rsid wsp:val=&quot;00CA2C56&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D0B&quot;/&gt;&lt;wsp:rsid wsp:val=&quot;00CA73B2&quot;/&gt;&lt;wsp:rsid wsp:val=&quot;00CA74E8&quot;/&gt;&lt;wsp:rsid wsp:val=&quot;00CA765C&quot;/&gt;&lt;wsp:rsid wsp:val=&quot;00CA7EE9&quot;/&gt;&lt;wsp:rsid wsp:val=&quot;00CB016A&quot;/&gt;&lt;wsp:rsid wsp:val=&quot;00CB023D&quot;/&gt;&lt;wsp:rsid wsp:val=&quot;00CB047F&quot;/&gt;&lt;wsp:rsid wsp:val=&quot;00CB0C2A&quot;/&gt;&lt;wsp:rsid wsp:val=&quot;00CB11BD&quot;/&gt;&lt;wsp:rsid wsp:val=&quot;00CB1368&quot;/&gt;&lt;wsp:rsid wsp:val=&quot;00CB1F2A&quot;/&gt;&lt;wsp:rsid wsp:val=&quot;00CB257C&quot;/&gt;&lt;wsp:rsid wsp:val=&quot;00CB2836&quot;/&gt;&lt;wsp:rsid wsp:val=&quot;00CB2A15&quot;/&gt;&lt;wsp:rsid wsp:val=&quot;00CB2F65&quot;/&gt;&lt;wsp:rsid wsp:val=&quot;00CB4141&quot;/&gt;&lt;wsp:rsid wsp:val=&quot;00CB480A&quot;/&gt;&lt;wsp:rsid wsp:val=&quot;00CB4FA5&quot;/&gt;&lt;wsp:rsid wsp:val=&quot;00CB558B&quot;/&gt;&lt;wsp:rsid wsp:val=&quot;00CB5751&quot;/&gt;&lt;wsp:rsid wsp:val=&quot;00CB58DD&quot;/&gt;&lt;wsp:rsid wsp:val=&quot;00CB5A9F&quot;/&gt;&lt;wsp:rsid wsp:val=&quot;00CB5EF8&quot;/&gt;&lt;wsp:rsid wsp:val=&quot;00CB5F8D&quot;/&gt;&lt;wsp:rsid wsp:val=&quot;00CB6343&quot;/&gt;&lt;wsp:rsid wsp:val=&quot;00CB6590&quot;/&gt;&lt;wsp:rsid wsp:val=&quot;00CB68B3&quot;/&gt;&lt;wsp:rsid wsp:val=&quot;00CB68CD&quot;/&gt;&lt;wsp:rsid wsp:val=&quot;00CB6F9E&quot;/&gt;&lt;wsp:rsid wsp:val=&quot;00CB72D4&quot;/&gt;&lt;wsp:rsid wsp:val=&quot;00CB7648&quot;/&gt;&lt;wsp:rsid wsp:val=&quot;00CB77AE&quot;/&gt;&lt;wsp:rsid wsp:val=&quot;00CB7B6B&quot;/&gt;&lt;wsp:rsid wsp:val=&quot;00CB7DC3&quot;/&gt;&lt;wsp:rsid wsp:val=&quot;00CC009C&quot;/&gt;&lt;wsp:rsid wsp:val=&quot;00CC00B7&quot;/&gt;&lt;wsp:rsid wsp:val=&quot;00CC034B&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79&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0CB&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223B&quot;/&gt;&lt;wsp:rsid wsp:val=&quot;00CD2585&quot;/&gt;&lt;wsp:rsid wsp:val=&quot;00CD25A6&quot;/&gt;&lt;wsp:rsid wsp:val=&quot;00CD283A&quot;/&gt;&lt;wsp:rsid wsp:val=&quot;00CD2C72&quot;/&gt;&lt;wsp:rsid wsp:val=&quot;00CD309B&quot;/&gt;&lt;wsp:rsid wsp:val=&quot;00CD3122&quot;/&gt;&lt;wsp:rsid wsp:val=&quot;00CD325D&quot;/&gt;&lt;wsp:rsid wsp:val=&quot;00CD325F&quot;/&gt;&lt;wsp:rsid wsp:val=&quot;00CD3675&quot;/&gt;&lt;wsp:rsid wsp:val=&quot;00CD3756&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D69&quot;/&gt;&lt;wsp:rsid wsp:val=&quot;00CD61E3&quot;/&gt;&lt;wsp:rsid wsp:val=&quot;00CD6814&quot;/&gt;&lt;wsp:rsid wsp:val=&quot;00CD6E0B&quot;/&gt;&lt;wsp:rsid wsp:val=&quot;00CD6F88&quot;/&gt;&lt;wsp:rsid wsp:val=&quot;00CD70C0&quot;/&gt;&lt;wsp:rsid wsp:val=&quot;00CD74D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1C11&quot;/&gt;&lt;wsp:rsid wsp:val=&quot;00CE212D&quot;/&gt;&lt;wsp:rsid wsp:val=&quot;00CE253D&quot;/&gt;&lt;wsp:rsid wsp:val=&quot;00CE2561&quot;/&gt;&lt;wsp:rsid wsp:val=&quot;00CE2E29&quot;/&gt;&lt;wsp:rsid wsp:val=&quot;00CE3257&quot;/&gt;&lt;wsp:rsid wsp:val=&quot;00CE37BB&quot;/&gt;&lt;wsp:rsid wsp:val=&quot;00CE399E&quot;/&gt;&lt;wsp:rsid wsp:val=&quot;00CE4FAE&quot;/&gt;&lt;wsp:rsid wsp:val=&quot;00CE50E3&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AB6&quot;/&gt;&lt;wsp:rsid wsp:val=&quot;00CF2FBF&quot;/&gt;&lt;wsp:rsid wsp:val=&quot;00CF33BA&quot;/&gt;&lt;wsp:rsid wsp:val=&quot;00CF3956&quot;/&gt;&lt;wsp:rsid wsp:val=&quot;00CF3F01&quot;/&gt;&lt;wsp:rsid wsp:val=&quot;00CF3FB4&quot;/&gt;&lt;wsp:rsid wsp:val=&quot;00CF4079&quot;/&gt;&lt;wsp:rsid wsp:val=&quot;00CF43E3&quot;/&gt;&lt;wsp:rsid wsp:val=&quot;00CF46E1&quot;/&gt;&lt;wsp:rsid wsp:val=&quot;00CF4743&quot;/&gt;&lt;wsp:rsid wsp:val=&quot;00CF4FF0&quot;/&gt;&lt;wsp:rsid wsp:val=&quot;00CF50A9&quot;/&gt;&lt;wsp:rsid wsp:val=&quot;00CF5390&quot;/&gt;&lt;wsp:rsid wsp:val=&quot;00CF542D&quot;/&gt;&lt;wsp:rsid wsp:val=&quot;00CF59F6&quot;/&gt;&lt;wsp:rsid wsp:val=&quot;00CF61A3&quot;/&gt;&lt;wsp:rsid wsp:val=&quot;00CF66DE&quot;/&gt;&lt;wsp:rsid wsp:val=&quot;00CF67B5&quot;/&gt;&lt;wsp:rsid wsp:val=&quot;00CF6848&quot;/&gt;&lt;wsp:rsid wsp:val=&quot;00CF6AF3&quot;/&gt;&lt;wsp:rsid wsp:val=&quot;00CF6B1E&quot;/&gt;&lt;wsp:rsid wsp:val=&quot;00CF6C9A&quot;/&gt;&lt;wsp:rsid wsp:val=&quot;00CF6E82&quot;/&gt;&lt;wsp:rsid wsp:val=&quot;00CF6F64&quot;/&gt;&lt;wsp:rsid wsp:val=&quot;00CF71EC&quot;/&gt;&lt;wsp:rsid wsp:val=&quot;00CF7CCF&quot;/&gt;&lt;wsp:rsid wsp:val=&quot;00CF7FC8&quot;/&gt;&lt;wsp:rsid wsp:val=&quot;00D00007&quot;/&gt;&lt;wsp:rsid wsp:val=&quot;00D00419&quot;/&gt;&lt;wsp:rsid wsp:val=&quot;00D00522&quot;/&gt;&lt;wsp:rsid wsp:val=&quot;00D00AD0&quot;/&gt;&lt;wsp:rsid wsp:val=&quot;00D00B22&quot;/&gt;&lt;wsp:rsid wsp:val=&quot;00D017EE&quot;/&gt;&lt;wsp:rsid wsp:val=&quot;00D0182B&quot;/&gt;&lt;wsp:rsid wsp:val=&quot;00D0186E&quot;/&gt;&lt;wsp:rsid wsp:val=&quot;00D01C73&quot;/&gt;&lt;wsp:rsid wsp:val=&quot;00D01E6B&quot;/&gt;&lt;wsp:rsid wsp:val=&quot;00D02369&quot;/&gt;&lt;wsp:rsid wsp:val=&quot;00D0287C&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722&quot;/&gt;&lt;wsp:rsid wsp:val=&quot;00D11873&quot;/&gt;&lt;wsp:rsid wsp:val=&quot;00D11C58&quot;/&gt;&lt;wsp:rsid wsp:val=&quot;00D11C73&quot;/&gt;&lt;wsp:rsid wsp:val=&quot;00D11C79&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89&quot;/&gt;&lt;wsp:rsid wsp:val=&quot;00D153CD&quot;/&gt;&lt;wsp:rsid wsp:val=&quot;00D156B2&quot;/&gt;&lt;wsp:rsid wsp:val=&quot;00D15D9D&quot;/&gt;&lt;wsp:rsid wsp:val=&quot;00D1624D&quot;/&gt;&lt;wsp:rsid wsp:val=&quot;00D16AC4&quot;/&gt;&lt;wsp:rsid wsp:val=&quot;00D16BA8&quot;/&gt;&lt;wsp:rsid wsp:val=&quot;00D17306&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43C&quot;/&gt;&lt;wsp:rsid wsp:val=&quot;00D22D2B&quot;/&gt;&lt;wsp:rsid wsp:val=&quot;00D23171&quot;/&gt;&lt;wsp:rsid wsp:val=&quot;00D23214&quot;/&gt;&lt;wsp:rsid wsp:val=&quot;00D2322E&quot;/&gt;&lt;wsp:rsid wsp:val=&quot;00D2333C&quot;/&gt;&lt;wsp:rsid wsp:val=&quot;00D23556&quot;/&gt;&lt;wsp:rsid wsp:val=&quot;00D2390D&quot;/&gt;&lt;wsp:rsid wsp:val=&quot;00D23972&quot;/&gt;&lt;wsp:rsid wsp:val=&quot;00D23B89&quot;/&gt;&lt;wsp:rsid wsp:val=&quot;00D23CE2&quot;/&gt;&lt;wsp:rsid wsp:val=&quot;00D23EAA&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2F46&quot;/&gt;&lt;wsp:rsid wsp:val=&quot;00D33313&quot;/&gt;&lt;wsp:rsid wsp:val=&quot;00D33410&quot;/&gt;&lt;wsp:rsid wsp:val=&quot;00D33A6B&quot;/&gt;&lt;wsp:rsid wsp:val=&quot;00D33AB3&quot;/&gt;&lt;wsp:rsid wsp:val=&quot;00D33AFC&quot;/&gt;&lt;wsp:rsid wsp:val=&quot;00D33D07&quot;/&gt;&lt;wsp:rsid wsp:val=&quot;00D3410B&quot;/&gt;&lt;wsp:rsid wsp:val=&quot;00D344C9&quot;/&gt;&lt;wsp:rsid wsp:val=&quot;00D3461F&quot;/&gt;&lt;wsp:rsid wsp:val=&quot;00D34F03&quot;/&gt;&lt;wsp:rsid wsp:val=&quot;00D353FF&quot;/&gt;&lt;wsp:rsid wsp:val=&quot;00D3573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C2D&quot;/&gt;&lt;wsp:rsid wsp:val=&quot;00D403D9&quot;/&gt;&lt;wsp:rsid wsp:val=&quot;00D404CE&quot;/&gt;&lt;wsp:rsid wsp:val=&quot;00D40E24&quot;/&gt;&lt;wsp:rsid wsp:val=&quot;00D40E25&quot;/&gt;&lt;wsp:rsid wsp:val=&quot;00D40E78&quot;/&gt;&lt;wsp:rsid wsp:val=&quot;00D40F42&quot;/&gt;&lt;wsp:rsid wsp:val=&quot;00D41009&quot;/&gt;&lt;wsp:rsid wsp:val=&quot;00D41901&quot;/&gt;&lt;wsp:rsid wsp:val=&quot;00D41B4E&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70E&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B2B&quot;/&gt;&lt;wsp:rsid wsp:val=&quot;00D45C69&quot;/&gt;&lt;wsp:rsid wsp:val=&quot;00D45ED8&quot;/&gt;&lt;wsp:rsid wsp:val=&quot;00D46061&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819&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47&quot;/&gt;&lt;wsp:rsid wsp:val=&quot;00D51F84&quot;/&gt;&lt;wsp:rsid wsp:val=&quot;00D51F90&quot;/&gt;&lt;wsp:rsid wsp:val=&quot;00D52200&quot;/&gt;&lt;wsp:rsid wsp:val=&quot;00D5254D&quot;/&gt;&lt;wsp:rsid wsp:val=&quot;00D525A6&quot;/&gt;&lt;wsp:rsid wsp:val=&quot;00D5294C&quot;/&gt;&lt;wsp:rsid wsp:val=&quot;00D5342F&quot;/&gt;&lt;wsp:rsid wsp:val=&quot;00D53539&quot;/&gt;&lt;wsp:rsid wsp:val=&quot;00D5354F&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10&quot;/&gt;&lt;wsp:rsid wsp:val=&quot;00D55C37&quot;/&gt;&lt;wsp:rsid wsp:val=&quot;00D5605B&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161&quot;/&gt;&lt;wsp:rsid wsp:val=&quot;00D57291&quot;/&gt;&lt;wsp:rsid wsp:val=&quot;00D572B2&quot;/&gt;&lt;wsp:rsid wsp:val=&quot;00D578C5&quot;/&gt;&lt;wsp:rsid wsp:val=&quot;00D57C20&quot;/&gt;&lt;wsp:rsid wsp:val=&quot;00D57F0A&quot;/&gt;&lt;wsp:rsid wsp:val=&quot;00D600BE&quot;/&gt;&lt;wsp:rsid wsp:val=&quot;00D60161&quot;/&gt;&lt;wsp:rsid wsp:val=&quot;00D60207&quot;/&gt;&lt;wsp:rsid wsp:val=&quot;00D604C3&quot;/&gt;&lt;wsp:rsid wsp:val=&quot;00D60BCB&quot;/&gt;&lt;wsp:rsid wsp:val=&quot;00D60CB2&quot;/&gt;&lt;wsp:rsid wsp:val=&quot;00D60DD4&quot;/&gt;&lt;wsp:rsid wsp:val=&quot;00D610A5&quot;/&gt;&lt;wsp:rsid wsp:val=&quot;00D61834&quot;/&gt;&lt;wsp:rsid wsp:val=&quot;00D61EE5&quot;/&gt;&lt;wsp:rsid wsp:val=&quot;00D620D9&quot;/&gt;&lt;wsp:rsid wsp:val=&quot;00D62243&quot;/&gt;&lt;wsp:rsid wsp:val=&quot;00D62334&quot;/&gt;&lt;wsp:rsid wsp:val=&quot;00D6278F&quot;/&gt;&lt;wsp:rsid wsp:val=&quot;00D62949&quot;/&gt;&lt;wsp:rsid wsp:val=&quot;00D62CA4&quot;/&gt;&lt;wsp:rsid wsp:val=&quot;00D62DEC&quot;/&gt;&lt;wsp:rsid wsp:val=&quot;00D635D5&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08F&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54&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3209&quot;/&gt;&lt;wsp:rsid wsp:val=&quot;00D732A1&quot;/&gt;&lt;wsp:rsid wsp:val=&quot;00D73347&quot;/&gt;&lt;wsp:rsid wsp:val=&quot;00D733A4&quot;/&gt;&lt;wsp:rsid wsp:val=&quot;00D73A3C&quot;/&gt;&lt;wsp:rsid wsp:val=&quot;00D73A6B&quot;/&gt;&lt;wsp:rsid wsp:val=&quot;00D73B96&quot;/&gt;&lt;wsp:rsid wsp:val=&quot;00D73DAD&quot;/&gt;&lt;wsp:rsid wsp:val=&quot;00D73DE0&quot;/&gt;&lt;wsp:rsid wsp:val=&quot;00D73E0D&quot;/&gt;&lt;wsp:rsid wsp:val=&quot;00D740A5&quot;/&gt;&lt;wsp:rsid wsp:val=&quot;00D743AD&quot;/&gt;&lt;wsp:rsid wsp:val=&quot;00D74461&quot;/&gt;&lt;wsp:rsid wsp:val=&quot;00D7480B&quot;/&gt;&lt;wsp:rsid wsp:val=&quot;00D74AF7&quot;/&gt;&lt;wsp:rsid wsp:val=&quot;00D74CA8&quot;/&gt;&lt;wsp:rsid wsp:val=&quot;00D74EA0&quot;/&gt;&lt;wsp:rsid wsp:val=&quot;00D7505F&quot;/&gt;&lt;wsp:rsid wsp:val=&quot;00D75458&quot;/&gt;&lt;wsp:rsid wsp:val=&quot;00D7568F&quot;/&gt;&lt;wsp:rsid wsp:val=&quot;00D75843&quot;/&gt;&lt;wsp:rsid wsp:val=&quot;00D758A0&quot;/&gt;&lt;wsp:rsid wsp:val=&quot;00D758A1&quot;/&gt;&lt;wsp:rsid wsp:val=&quot;00D75BA0&quot;/&gt;&lt;wsp:rsid wsp:val=&quot;00D75CD8&quot;/&gt;&lt;wsp:rsid wsp:val=&quot;00D75CDA&quot;/&gt;&lt;wsp:rsid wsp:val=&quot;00D75E85&quot;/&gt;&lt;wsp:rsid wsp:val=&quot;00D761CB&quot;/&gt;&lt;wsp:rsid wsp:val=&quot;00D76A4B&quot;/&gt;&lt;wsp:rsid wsp:val=&quot;00D76DDA&quot;/&gt;&lt;wsp:rsid wsp:val=&quot;00D76E83&quot;/&gt;&lt;wsp:rsid wsp:val=&quot;00D771C9&quot;/&gt;&lt;wsp:rsid wsp:val=&quot;00D774D2&quot;/&gt;&lt;wsp:rsid wsp:val=&quot;00D776EF&quot;/&gt;&lt;wsp:rsid wsp:val=&quot;00D778C8&quot;/&gt;&lt;wsp:rsid wsp:val=&quot;00D77B6A&quot;/&gt;&lt;wsp:rsid wsp:val=&quot;00D77C05&quot;/&gt;&lt;wsp:rsid wsp:val=&quot;00D800A1&quot;/&gt;&lt;wsp:rsid wsp:val=&quot;00D801DE&quot;/&gt;&lt;wsp:rsid wsp:val=&quot;00D8036A&quot;/&gt;&lt;wsp:rsid wsp:val=&quot;00D805D6&quot;/&gt;&lt;wsp:rsid wsp:val=&quot;00D80AB8&quot;/&gt;&lt;wsp:rsid wsp:val=&quot;00D80C93&quot;/&gt;&lt;wsp:rsid wsp:val=&quot;00D80CCB&quot;/&gt;&lt;wsp:rsid wsp:val=&quot;00D812D3&quot;/&gt;&lt;wsp:rsid wsp:val=&quot;00D81307&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4A7F&quot;/&gt;&lt;wsp:rsid wsp:val=&quot;00D853C3&quot;/&gt;&lt;wsp:rsid wsp:val=&quot;00D8588D&quot;/&gt;&lt;wsp:rsid wsp:val=&quot;00D85C44&quot;/&gt;&lt;wsp:rsid wsp:val=&quot;00D85D5B&quot;/&gt;&lt;wsp:rsid wsp:val=&quot;00D86343&quot;/&gt;&lt;wsp:rsid wsp:val=&quot;00D863B0&quot;/&gt;&lt;wsp:rsid wsp:val=&quot;00D86B37&quot;/&gt;&lt;wsp:rsid wsp:val=&quot;00D86CC6&quot;/&gt;&lt;wsp:rsid wsp:val=&quot;00D86ED1&quot;/&gt;&lt;wsp:rsid wsp:val=&quot;00D87154&quot;/&gt;&lt;wsp:rsid wsp:val=&quot;00D87566&quot;/&gt;&lt;wsp:rsid wsp:val=&quot;00D8757E&quot;/&gt;&lt;wsp:rsid wsp:val=&quot;00D8778A&quot;/&gt;&lt;wsp:rsid wsp:val=&quot;00D87852&quot;/&gt;&lt;wsp:rsid wsp:val=&quot;00D87F82&quot;/&gt;&lt;wsp:rsid wsp:val=&quot;00D9026D&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00F&quot;/&gt;&lt;wsp:rsid wsp:val=&quot;00D931F2&quot;/&gt;&lt;wsp:rsid wsp:val=&quot;00D93503&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49&quot;/&gt;&lt;wsp:rsid wsp:val=&quot;00D96193&quot;/&gt;&lt;wsp:rsid wsp:val=&quot;00D96780&quot;/&gt;&lt;wsp:rsid wsp:val=&quot;00D96DD2&quot;/&gt;&lt;wsp:rsid wsp:val=&quot;00D97C5F&quot;/&gt;&lt;wsp:rsid wsp:val=&quot;00D97DCE&quot;/&gt;&lt;wsp:rsid wsp:val=&quot;00D97E86&quot;/&gt;&lt;wsp:rsid wsp:val=&quot;00DA01F2&quot;/&gt;&lt;wsp:rsid wsp:val=&quot;00DA022B&quot;/&gt;&lt;wsp:rsid wsp:val=&quot;00DA0DAB&quot;/&gt;&lt;wsp:rsid wsp:val=&quot;00DA0FC0&quot;/&gt;&lt;wsp:rsid wsp:val=&quot;00DA146D&quot;/&gt;&lt;wsp:rsid wsp:val=&quot;00DA1D80&quot;/&gt;&lt;wsp:rsid wsp:val=&quot;00DA2046&quot;/&gt;&lt;wsp:rsid wsp:val=&quot;00DA23D2&quot;/&gt;&lt;wsp:rsid wsp:val=&quot;00DA25F8&quot;/&gt;&lt;wsp:rsid wsp:val=&quot;00DA27AB&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9CA&quot;/&gt;&lt;wsp:rsid wsp:val=&quot;00DA4A0C&quot;/&gt;&lt;wsp:rsid wsp:val=&quot;00DA4D11&quot;/&gt;&lt;wsp:rsid wsp:val=&quot;00DA59A6&quot;/&gt;&lt;wsp:rsid wsp:val=&quot;00DA5A53&quot;/&gt;&lt;wsp:rsid wsp:val=&quot;00DA5CA9&quot;/&gt;&lt;wsp:rsid wsp:val=&quot;00DA5E7E&quot;/&gt;&lt;wsp:rsid wsp:val=&quot;00DA5EB0&quot;/&gt;&lt;wsp:rsid wsp:val=&quot;00DA63DA&quot;/&gt;&lt;wsp:rsid wsp:val=&quot;00DA64EB&quot;/&gt;&lt;wsp:rsid wsp:val=&quot;00DA7106&quot;/&gt;&lt;wsp:rsid wsp:val=&quot;00DA714A&quot;/&gt;&lt;wsp:rsid wsp:val=&quot;00DA71AF&quot;/&gt;&lt;wsp:rsid wsp:val=&quot;00DA727D&quot;/&gt;&lt;wsp:rsid wsp:val=&quot;00DA7A85&quot;/&gt;&lt;wsp:rsid wsp:val=&quot;00DA7B43&quot;/&gt;&lt;wsp:rsid wsp:val=&quot;00DA7BC7&quot;/&gt;&lt;wsp:rsid wsp:val=&quot;00DA7DB1&quot;/&gt;&lt;wsp:rsid wsp:val=&quot;00DA7E4C&quot;/&gt;&lt;wsp:rsid wsp:val=&quot;00DB0274&quot;/&gt;&lt;wsp:rsid wsp:val=&quot;00DB0487&quot;/&gt;&lt;wsp:rsid wsp:val=&quot;00DB0564&quot;/&gt;&lt;wsp:rsid wsp:val=&quot;00DB081D&quot;/&gt;&lt;wsp:rsid wsp:val=&quot;00DB1239&quot;/&gt;&lt;wsp:rsid wsp:val=&quot;00DB1539&quot;/&gt;&lt;wsp:rsid wsp:val=&quot;00DB181A&quot;/&gt;&lt;wsp:rsid wsp:val=&quot;00DB1F98&quot;/&gt;&lt;wsp:rsid wsp:val=&quot;00DB2551&quot;/&gt;&lt;wsp:rsid wsp:val=&quot;00DB286C&quot;/&gt;&lt;wsp:rsid wsp:val=&quot;00DB2B98&quot;/&gt;&lt;wsp:rsid wsp:val=&quot;00DB2DA2&quot;/&gt;&lt;wsp:rsid wsp:val=&quot;00DB2DC2&quot;/&gt;&lt;wsp:rsid wsp:val=&quot;00DB3419&quot;/&gt;&lt;wsp:rsid wsp:val=&quot;00DB35C7&quot;/&gt;&lt;wsp:rsid wsp:val=&quot;00DB39DE&quot;/&gt;&lt;wsp:rsid wsp:val=&quot;00DB3D52&quot;/&gt;&lt;wsp:rsid wsp:val=&quot;00DB40BE&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9DA&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DE5&quot;/&gt;&lt;wsp:rsid wsp:val=&quot;00DC0F93&quot;/&gt;&lt;wsp:rsid wsp:val=&quot;00DC12AA&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60C&quot;/&gt;&lt;wsp:rsid wsp:val=&quot;00DC2898&quot;/&gt;&lt;wsp:rsid wsp:val=&quot;00DC28A6&quot;/&gt;&lt;wsp:rsid wsp:val=&quot;00DC28EC&quot;/&gt;&lt;wsp:rsid wsp:val=&quot;00DC392F&quot;/&gt;&lt;wsp:rsid wsp:val=&quot;00DC398A&quot;/&gt;&lt;wsp:rsid wsp:val=&quot;00DC3D19&quot;/&gt;&lt;wsp:rsid wsp:val=&quot;00DC3E1F&quot;/&gt;&lt;wsp:rsid wsp:val=&quot;00DC452B&quot;/&gt;&lt;wsp:rsid wsp:val=&quot;00DC4B72&quot;/&gt;&lt;wsp:rsid wsp:val=&quot;00DC4CCD&quot;/&gt;&lt;wsp:rsid wsp:val=&quot;00DC4D82&quot;/&gt;&lt;wsp:rsid wsp:val=&quot;00DC4E83&quot;/&gt;&lt;wsp:rsid wsp:val=&quot;00DC4E9C&quot;/&gt;&lt;wsp:rsid wsp:val=&quot;00DC522A&quot;/&gt;&lt;wsp:rsid wsp:val=&quot;00DC522F&quot;/&gt;&lt;wsp:rsid wsp:val=&quot;00DC560A&quot;/&gt;&lt;wsp:rsid wsp:val=&quot;00DC574D&quot;/&gt;&lt;wsp:rsid wsp:val=&quot;00DC588E&quot;/&gt;&lt;wsp:rsid wsp:val=&quot;00DC5E66&quot;/&gt;&lt;wsp:rsid wsp:val=&quot;00DC65D8&quot;/&gt;&lt;wsp:rsid wsp:val=&quot;00DC6858&quot;/&gt;&lt;wsp:rsid wsp:val=&quot;00DC6A27&quot;/&gt;&lt;wsp:rsid wsp:val=&quot;00DC6A94&quot;/&gt;&lt;wsp:rsid wsp:val=&quot;00DC6B82&quot;/&gt;&lt;wsp:rsid wsp:val=&quot;00DC6DFA&quot;/&gt;&lt;wsp:rsid wsp:val=&quot;00DC7073&quot;/&gt;&lt;wsp:rsid wsp:val=&quot;00DC765F&quot;/&gt;&lt;wsp:rsid wsp:val=&quot;00DC7722&quot;/&gt;&lt;wsp:rsid wsp:val=&quot;00DC7890&quot;/&gt;&lt;wsp:rsid wsp:val=&quot;00DC7B3E&quot;/&gt;&lt;wsp:rsid wsp:val=&quot;00DC7E92&quot;/&gt;&lt;wsp:rsid wsp:val=&quot;00DD02C4&quot;/&gt;&lt;wsp:rsid wsp:val=&quot;00DD0877&quot;/&gt;&lt;wsp:rsid wsp:val=&quot;00DD0C93&quot;/&gt;&lt;wsp:rsid wsp:val=&quot;00DD0D46&quot;/&gt;&lt;wsp:rsid wsp:val=&quot;00DD128A&quot;/&gt;&lt;wsp:rsid wsp:val=&quot;00DD12B1&quot;/&gt;&lt;wsp:rsid wsp:val=&quot;00DD12B5&quot;/&gt;&lt;wsp:rsid wsp:val=&quot;00DD1422&quot;/&gt;&lt;wsp:rsid wsp:val=&quot;00DD1947&quot;/&gt;&lt;wsp:rsid wsp:val=&quot;00DD1A59&quot;/&gt;&lt;wsp:rsid wsp:val=&quot;00DD1ADE&quot;/&gt;&lt;wsp:rsid wsp:val=&quot;00DD1ED4&quot;/&gt;&lt;wsp:rsid wsp:val=&quot;00DD1ED7&quot;/&gt;&lt;wsp:rsid wsp:val=&quot;00DD242B&quot;/&gt;&lt;wsp:rsid wsp:val=&quot;00DD2E87&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9C&quot;/&gt;&lt;wsp:rsid wsp:val=&quot;00DD49D3&quot;/&gt;&lt;wsp:rsid wsp:val=&quot;00DD4F4E&quot;/&gt;&lt;wsp:rsid wsp:val=&quot;00DD4F60&quot;/&gt;&lt;wsp:rsid wsp:val=&quot;00DD50F2&quot;/&gt;&lt;wsp:rsid wsp:val=&quot;00DD513F&quot;/&gt;&lt;wsp:rsid wsp:val=&quot;00DD5323&quot;/&gt;&lt;wsp:rsid wsp:val=&quot;00DD598B&quot;/&gt;&lt;wsp:rsid wsp:val=&quot;00DD59BF&quot;/&gt;&lt;wsp:rsid wsp:val=&quot;00DD5BBE&quot;/&gt;&lt;wsp:rsid wsp:val=&quot;00DD5E68&quot;/&gt;&lt;wsp:rsid wsp:val=&quot;00DD6396&quot;/&gt;&lt;wsp:rsid wsp:val=&quot;00DD6A58&quot;/&gt;&lt;wsp:rsid wsp:val=&quot;00DD6C1C&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52A&quot;/&gt;&lt;wsp:rsid wsp:val=&quot;00DE38C2&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13&quot;/&gt;&lt;wsp:rsid wsp:val=&quot;00DE61AA&quot;/&gt;&lt;wsp:rsid wsp:val=&quot;00DE629B&quot;/&gt;&lt;wsp:rsid wsp:val=&quot;00DE7012&quot;/&gt;&lt;wsp:rsid wsp:val=&quot;00DE7391&quot;/&gt;&lt;wsp:rsid wsp:val=&quot;00DE7521&quot;/&gt;&lt;wsp:rsid wsp:val=&quot;00DE7D03&quot;/&gt;&lt;wsp:rsid wsp:val=&quot;00DF02EC&quot;/&gt;&lt;wsp:rsid wsp:val=&quot;00DF0D33&quot;/&gt;&lt;wsp:rsid wsp:val=&quot;00DF0E63&quot;/&gt;&lt;wsp:rsid wsp:val=&quot;00DF1280&quot;/&gt;&lt;wsp:rsid wsp:val=&quot;00DF1300&quot;/&gt;&lt;wsp:rsid wsp:val=&quot;00DF13AA&quot;/&gt;&lt;wsp:rsid wsp:val=&quot;00DF1453&quot;/&gt;&lt;wsp:rsid wsp:val=&quot;00DF1ADA&quot;/&gt;&lt;wsp:rsid wsp:val=&quot;00DF1DE2&quot;/&gt;&lt;wsp:rsid wsp:val=&quot;00DF1FD6&quot;/&gt;&lt;wsp:rsid wsp:val=&quot;00DF2458&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5759&quot;/&gt;&lt;wsp:rsid wsp:val=&quot;00DF6014&quot;/&gt;&lt;wsp:rsid wsp:val=&quot;00DF6154&quot;/&gt;&lt;wsp:rsid wsp:val=&quot;00DF6824&quot;/&gt;&lt;wsp:rsid wsp:val=&quot;00DF7226&quot;/&gt;&lt;wsp:rsid wsp:val=&quot;00DF7644&quot;/&gt;&lt;wsp:rsid wsp:val=&quot;00DF7C0A&quot;/&gt;&lt;wsp:rsid wsp:val=&quot;00DF7C31&quot;/&gt;&lt;wsp:rsid wsp:val=&quot;00E00018&quot;/&gt;&lt;wsp:rsid wsp:val=&quot;00E004D1&quot;/&gt;&lt;wsp:rsid wsp:val=&quot;00E00A07&quot;/&gt;&lt;wsp:rsid wsp:val=&quot;00E00EFF&quot;/&gt;&lt;wsp:rsid wsp:val=&quot;00E019EA&quot;/&gt;&lt;wsp:rsid wsp:val=&quot;00E02180&quot;/&gt;&lt;wsp:rsid wsp:val=&quot;00E0243C&quot;/&gt;&lt;wsp:rsid wsp:val=&quot;00E02673&quot;/&gt;&lt;wsp:rsid wsp:val=&quot;00E028E6&quot;/&gt;&lt;wsp:rsid wsp:val=&quot;00E02C20&quot;/&gt;&lt;wsp:rsid wsp:val=&quot;00E03016&quot;/&gt;&lt;wsp:rsid wsp:val=&quot;00E032C1&quot;/&gt;&lt;wsp:rsid wsp:val=&quot;00E039C0&quot;/&gt;&lt;wsp:rsid wsp:val=&quot;00E03B56&quot;/&gt;&lt;wsp:rsid wsp:val=&quot;00E046C1&quot;/&gt;&lt;wsp:rsid wsp:val=&quot;00E049EC&quot;/&gt;&lt;wsp:rsid wsp:val=&quot;00E04E4B&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2DB7&quot;/&gt;&lt;wsp:rsid wsp:val=&quot;00E136AE&quot;/&gt;&lt;wsp:rsid wsp:val=&quot;00E136E0&quot;/&gt;&lt;wsp:rsid wsp:val=&quot;00E139D0&quot;/&gt;&lt;wsp:rsid wsp:val=&quot;00E13AA4&quot;/&gt;&lt;wsp:rsid wsp:val=&quot;00E143F1&quot;/&gt;&lt;wsp:rsid wsp:val=&quot;00E145E0&quot;/&gt;&lt;wsp:rsid wsp:val=&quot;00E14913&quot;/&gt;&lt;wsp:rsid wsp:val=&quot;00E150B1&quot;/&gt;&lt;wsp:rsid wsp:val=&quot;00E15352&quot;/&gt;&lt;wsp:rsid wsp:val=&quot;00E154A1&quot;/&gt;&lt;wsp:rsid wsp:val=&quot;00E15B4D&quot;/&gt;&lt;wsp:rsid wsp:val=&quot;00E15FB3&quot;/&gt;&lt;wsp:rsid wsp:val=&quot;00E1626E&quot;/&gt;&lt;wsp:rsid wsp:val=&quot;00E164E8&quot;/&gt;&lt;wsp:rsid wsp:val=&quot;00E1654E&quot;/&gt;&lt;wsp:rsid wsp:val=&quot;00E167D4&quot;/&gt;&lt;wsp:rsid wsp:val=&quot;00E172BC&quot;/&gt;&lt;wsp:rsid wsp:val=&quot;00E175FF&quot;/&gt;&lt;wsp:rsid wsp:val=&quot;00E17BCE&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7D&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5&quot;/&gt;&lt;wsp:rsid wsp:val=&quot;00E23851&quot;/&gt;&lt;wsp:rsid wsp:val=&quot;00E23ACC&quot;/&gt;&lt;wsp:rsid wsp:val=&quot;00E23ADB&quot;/&gt;&lt;wsp:rsid wsp:val=&quot;00E2446F&quot;/&gt;&lt;wsp:rsid wsp:val=&quot;00E24C2A&quot;/&gt;&lt;wsp:rsid wsp:val=&quot;00E250DB&quot;/&gt;&lt;wsp:rsid wsp:val=&quot;00E25756&quot;/&gt;&lt;wsp:rsid wsp:val=&quot;00E25822&quot;/&gt;&lt;wsp:rsid wsp:val=&quot;00E259BD&quot;/&gt;&lt;wsp:rsid wsp:val=&quot;00E25C90&quot;/&gt;&lt;wsp:rsid wsp:val=&quot;00E25F49&quot;/&gt;&lt;wsp:rsid wsp:val=&quot;00E2617B&quot;/&gt;&lt;wsp:rsid wsp:val=&quot;00E26295&quot;/&gt;&lt;wsp:rsid wsp:val=&quot;00E264F5&quot;/&gt;&lt;wsp:rsid wsp:val=&quot;00E2690E&quot;/&gt;&lt;wsp:rsid wsp:val=&quot;00E27011&quot;/&gt;&lt;wsp:rsid wsp:val=&quot;00E272FE&quot;/&gt;&lt;wsp:rsid wsp:val=&quot;00E27AA2&quot;/&gt;&lt;wsp:rsid wsp:val=&quot;00E27E5C&quot;/&gt;&lt;wsp:rsid wsp:val=&quot;00E30388&quot;/&gt;&lt;wsp:rsid wsp:val=&quot;00E30505&quot;/&gt;&lt;wsp:rsid wsp:val=&quot;00E30517&quot;/&gt;&lt;wsp:rsid wsp:val=&quot;00E3070A&quot;/&gt;&lt;wsp:rsid wsp:val=&quot;00E308A3&quot;/&gt;&lt;wsp:rsid wsp:val=&quot;00E30A72&quot;/&gt;&lt;wsp:rsid wsp:val=&quot;00E30CA5&quot;/&gt;&lt;wsp:rsid wsp:val=&quot;00E31371&quot;/&gt;&lt;wsp:rsid wsp:val=&quot;00E313C7&quot;/&gt;&lt;wsp:rsid wsp:val=&quot;00E31506&quot;/&gt;&lt;wsp:rsid wsp:val=&quot;00E3169E&quot;/&gt;&lt;wsp:rsid wsp:val=&quot;00E31E91&quot;/&gt;&lt;wsp:rsid wsp:val=&quot;00E32017&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CDA&quot;/&gt;&lt;wsp:rsid wsp:val=&quot;00E33E4D&quot;/&gt;&lt;wsp:rsid wsp:val=&quot;00E340EC&quot;/&gt;&lt;wsp:rsid wsp:val=&quot;00E3457A&quot;/&gt;&lt;wsp:rsid wsp:val=&quot;00E34ED3&quot;/&gt;&lt;wsp:rsid wsp:val=&quot;00E34F08&quot;/&gt;&lt;wsp:rsid wsp:val=&quot;00E35F47&quot;/&gt;&lt;wsp:rsid wsp:val=&quot;00E360A5&quot;/&gt;&lt;wsp:rsid wsp:val=&quot;00E362BC&quot;/&gt;&lt;wsp:rsid wsp:val=&quot;00E36D92&quot;/&gt;&lt;wsp:rsid wsp:val=&quot;00E377BF&quot;/&gt;&lt;wsp:rsid wsp:val=&quot;00E37C25&quot;/&gt;&lt;wsp:rsid wsp:val=&quot;00E37FDC&quot;/&gt;&lt;wsp:rsid wsp:val=&quot;00E40362&quot;/&gt;&lt;wsp:rsid wsp:val=&quot;00E40DAE&quot;/&gt;&lt;wsp:rsid wsp:val=&quot;00E41479&quot;/&gt;&lt;wsp:rsid wsp:val=&quot;00E41634&quot;/&gt;&lt;wsp:rsid wsp:val=&quot;00E416D6&quot;/&gt;&lt;wsp:rsid wsp:val=&quot;00E41A3E&quot;/&gt;&lt;wsp:rsid wsp:val=&quot;00E41D2F&quot;/&gt;&lt;wsp:rsid wsp:val=&quot;00E41DE5&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4FA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4B0&quot;/&gt;&lt;wsp:rsid wsp:val=&quot;00E477CA&quot;/&gt;&lt;wsp:rsid wsp:val=&quot;00E47878&quot;/&gt;&lt;wsp:rsid wsp:val=&quot;00E47B8B&quot;/&gt;&lt;wsp:rsid wsp:val=&quot;00E47C7E&quot;/&gt;&lt;wsp:rsid wsp:val=&quot;00E47D5F&quot;/&gt;&lt;wsp:rsid wsp:val=&quot;00E47D96&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2CCE&quot;/&gt;&lt;wsp:rsid wsp:val=&quot;00E52D54&quot;/&gt;&lt;wsp:rsid wsp:val=&quot;00E52F76&quot;/&gt;&lt;wsp:rsid wsp:val=&quot;00E5315C&quot;/&gt;&lt;wsp:rsid wsp:val=&quot;00E53370&quot;/&gt;&lt;wsp:rsid wsp:val=&quot;00E53887&quot;/&gt;&lt;wsp:rsid wsp:val=&quot;00E538E0&quot;/&gt;&lt;wsp:rsid wsp:val=&quot;00E54D33&quot;/&gt;&lt;wsp:rsid wsp:val=&quot;00E55AEB&quot;/&gt;&lt;wsp:rsid wsp:val=&quot;00E56D66&quot;/&gt;&lt;wsp:rsid wsp:val=&quot;00E56E29&quot;/&gt;&lt;wsp:rsid wsp:val=&quot;00E5711F&quot;/&gt;&lt;wsp:rsid wsp:val=&quot;00E571C8&quot;/&gt;&lt;wsp:rsid wsp:val=&quot;00E572CE&quot;/&gt;&lt;wsp:rsid wsp:val=&quot;00E57336&quot;/&gt;&lt;wsp:rsid wsp:val=&quot;00E5765B&quot;/&gt;&lt;wsp:rsid wsp:val=&quot;00E57A3C&quot;/&gt;&lt;wsp:rsid wsp:val=&quot;00E57DB7&quot;/&gt;&lt;wsp:rsid wsp:val=&quot;00E6000E&quot;/&gt;&lt;wsp:rsid wsp:val=&quot;00E602C9&quot;/&gt;&lt;wsp:rsid wsp:val=&quot;00E6043C&quot;/&gt;&lt;wsp:rsid wsp:val=&quot;00E608B7&quot;/&gt;&lt;wsp:rsid wsp:val=&quot;00E60D6F&quot;/&gt;&lt;wsp:rsid wsp:val=&quot;00E60F80&quot;/&gt;&lt;wsp:rsid wsp:val=&quot;00E61DAC&quot;/&gt;&lt;wsp:rsid wsp:val=&quot;00E621BE&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5C59&quot;/&gt;&lt;wsp:rsid wsp:val=&quot;00E65E39&quot;/&gt;&lt;wsp:rsid wsp:val=&quot;00E65E6B&quot;/&gt;&lt;wsp:rsid wsp:val=&quot;00E6640D&quot;/&gt;&lt;wsp:rsid wsp:val=&quot;00E6682F&quot;/&gt;&lt;wsp:rsid wsp:val=&quot;00E67421&quot;/&gt;&lt;wsp:rsid wsp:val=&quot;00E701D0&quot;/&gt;&lt;wsp:rsid wsp:val=&quot;00E705E5&quot;/&gt;&lt;wsp:rsid wsp:val=&quot;00E70B0C&quot;/&gt;&lt;wsp:rsid wsp:val=&quot;00E71488&quot;/&gt;&lt;wsp:rsid wsp:val=&quot;00E71665&quot;/&gt;&lt;wsp:rsid wsp:val=&quot;00E71DF1&quot;/&gt;&lt;wsp:rsid wsp:val=&quot;00E7208C&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411&quot;/&gt;&lt;wsp:rsid wsp:val=&quot;00E73807&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6C2&quot;/&gt;&lt;wsp:rsid wsp:val=&quot;00E81E0B&quot;/&gt;&lt;wsp:rsid wsp:val=&quot;00E81F9F&quot;/&gt;&lt;wsp:rsid wsp:val=&quot;00E81FFC&quot;/&gt;&lt;wsp:rsid wsp:val=&quot;00E826C8&quot;/&gt;&lt;wsp:rsid wsp:val=&quot;00E828DA&quot;/&gt;&lt;wsp:rsid wsp:val=&quot;00E829CE&quot;/&gt;&lt;wsp:rsid wsp:val=&quot;00E82B9F&quot;/&gt;&lt;wsp:rsid wsp:val=&quot;00E83034&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25&quot;/&gt;&lt;wsp:rsid wsp:val=&quot;00E86BA9&quot;/&gt;&lt;wsp:rsid wsp:val=&quot;00E87565&quot;/&gt;&lt;wsp:rsid wsp:val=&quot;00E877D8&quot;/&gt;&lt;wsp:rsid wsp:val=&quot;00E879F0&quot;/&gt;&lt;wsp:rsid wsp:val=&quot;00E87AE6&quot;/&gt;&lt;wsp:rsid wsp:val=&quot;00E87DCE&quot;/&gt;&lt;wsp:rsid wsp:val=&quot;00E87EAD&quot;/&gt;&lt;wsp:rsid wsp:val=&quot;00E87F95&quot;/&gt;&lt;wsp:rsid wsp:val=&quot;00E90041&quot;/&gt;&lt;wsp:rsid wsp:val=&quot;00E90191&quot;/&gt;&lt;wsp:rsid wsp:val=&quot;00E90199&quot;/&gt;&lt;wsp:rsid wsp:val=&quot;00E90295&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A07&quot;/&gt;&lt;wsp:rsid wsp:val=&quot;00E92B76&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CB&quot;/&gt;&lt;wsp:rsid wsp:val=&quot;00E963F1&quot;/&gt;&lt;wsp:rsid wsp:val=&quot;00E9694A&quot;/&gt;&lt;wsp:rsid wsp:val=&quot;00E96B89&quot;/&gt;&lt;wsp:rsid wsp:val=&quot;00E96C84&quot;/&gt;&lt;wsp:rsid wsp:val=&quot;00E96D0A&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4F4&quot;/&gt;&lt;wsp:rsid wsp:val=&quot;00EA3601&quot;/&gt;&lt;wsp:rsid wsp:val=&quot;00EA3829&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9A&quot;/&gt;&lt;wsp:rsid wsp:val=&quot;00EB05DC&quot;/&gt;&lt;wsp:rsid wsp:val=&quot;00EB061D&quot;/&gt;&lt;wsp:rsid wsp:val=&quot;00EB077E&quot;/&gt;&lt;wsp:rsid wsp:val=&quot;00EB0CB0&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742&quot;/&gt;&lt;wsp:rsid wsp:val=&quot;00EB3953&quot;/&gt;&lt;wsp:rsid wsp:val=&quot;00EB3AAB&quot;/&gt;&lt;wsp:rsid wsp:val=&quot;00EB3CE0&quot;/&gt;&lt;wsp:rsid wsp:val=&quot;00EB3DB0&quot;/&gt;&lt;wsp:rsid wsp:val=&quot;00EB410B&quot;/&gt;&lt;wsp:rsid wsp:val=&quot;00EB42C8&quot;/&gt;&lt;wsp:rsid wsp:val=&quot;00EB4A13&quot;/&gt;&lt;wsp:rsid wsp:val=&quot;00EB4DA3&quot;/&gt;&lt;wsp:rsid wsp:val=&quot;00EB52C5&quot;/&gt;&lt;wsp:rsid wsp:val=&quot;00EB534C&quot;/&gt;&lt;wsp:rsid wsp:val=&quot;00EB53EE&quot;/&gt;&lt;wsp:rsid wsp:val=&quot;00EB55D2&quot;/&gt;&lt;wsp:rsid wsp:val=&quot;00EB57E7&quot;/&gt;&lt;wsp:rsid wsp:val=&quot;00EB5C24&quot;/&gt;&lt;wsp:rsid wsp:val=&quot;00EB5CC3&quot;/&gt;&lt;wsp:rsid wsp:val=&quot;00EB6440&quot;/&gt;&lt;wsp:rsid wsp:val=&quot;00EB6504&quot;/&gt;&lt;wsp:rsid wsp:val=&quot;00EB6698&quot;/&gt;&lt;wsp:rsid wsp:val=&quot;00EB6C27&quot;/&gt;&lt;wsp:rsid wsp:val=&quot;00EB6C53&quot;/&gt;&lt;wsp:rsid wsp:val=&quot;00EB72AB&quot;/&gt;&lt;wsp:rsid wsp:val=&quot;00EB7596&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965&quot;/&gt;&lt;wsp:rsid wsp:val=&quot;00EC2E21&quot;/&gt;&lt;wsp:rsid wsp:val=&quot;00EC3068&quot;/&gt;&lt;wsp:rsid wsp:val=&quot;00EC331F&quot;/&gt;&lt;wsp:rsid wsp:val=&quot;00EC36DD&quot;/&gt;&lt;wsp:rsid wsp:val=&quot;00EC3B1C&quot;/&gt;&lt;wsp:rsid wsp:val=&quot;00EC4A0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B54&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ED5&quot;/&gt;&lt;wsp:rsid wsp:val=&quot;00ED2FF1&quot;/&gt;&lt;wsp:rsid wsp:val=&quot;00ED30A4&quot;/&gt;&lt;wsp:rsid wsp:val=&quot;00ED3207&quot;/&gt;&lt;wsp:rsid wsp:val=&quot;00ED32E7&quot;/&gt;&lt;wsp:rsid wsp:val=&quot;00ED3534&quot;/&gt;&lt;wsp:rsid wsp:val=&quot;00ED35B9&quot;/&gt;&lt;wsp:rsid wsp:val=&quot;00ED367B&quot;/&gt;&lt;wsp:rsid wsp:val=&quot;00ED38D7&quot;/&gt;&lt;wsp:rsid wsp:val=&quot;00ED3B7D&quot;/&gt;&lt;wsp:rsid wsp:val=&quot;00ED3D01&quot;/&gt;&lt;wsp:rsid wsp:val=&quot;00ED3E6E&quot;/&gt;&lt;wsp:rsid wsp:val=&quot;00ED46CA&quot;/&gt;&lt;wsp:rsid wsp:val=&quot;00ED5122&quot;/&gt;&lt;wsp:rsid wsp:val=&quot;00ED520E&quot;/&gt;&lt;wsp:rsid wsp:val=&quot;00ED54F7&quot;/&gt;&lt;wsp:rsid wsp:val=&quot;00ED58F2&quot;/&gt;&lt;wsp:rsid wsp:val=&quot;00ED6F45&quot;/&gt;&lt;wsp:rsid wsp:val=&quot;00ED74A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BC9&quot;/&gt;&lt;wsp:rsid wsp:val=&quot;00EE3DCB&quot;/&gt;&lt;wsp:rsid wsp:val=&quot;00EE4669&quot;/&gt;&lt;wsp:rsid wsp:val=&quot;00EE5112&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2FA&quot;/&gt;&lt;wsp:rsid wsp:val=&quot;00EF1333&quot;/&gt;&lt;wsp:rsid wsp:val=&quot;00EF20FD&quot;/&gt;&lt;wsp:rsid wsp:val=&quot;00EF2786&quot;/&gt;&lt;wsp:rsid wsp:val=&quot;00EF2A1F&quot;/&gt;&lt;wsp:rsid wsp:val=&quot;00EF2C3D&quot;/&gt;&lt;wsp:rsid wsp:val=&quot;00EF2E40&quot;/&gt;&lt;wsp:rsid wsp:val=&quot;00EF34CD&quot;/&gt;&lt;wsp:rsid wsp:val=&quot;00EF3654&quot;/&gt;&lt;wsp:rsid wsp:val=&quot;00EF386B&quot;/&gt;&lt;wsp:rsid wsp:val=&quot;00EF3A28&quot;/&gt;&lt;wsp:rsid wsp:val=&quot;00EF3A3D&quot;/&gt;&lt;wsp:rsid wsp:val=&quot;00EF3A4A&quot;/&gt;&lt;wsp:rsid wsp:val=&quot;00EF3C92&quot;/&gt;&lt;wsp:rsid wsp:val=&quot;00EF3D43&quot;/&gt;&lt;wsp:rsid wsp:val=&quot;00EF447D&quot;/&gt;&lt;wsp:rsid wsp:val=&quot;00EF493B&quot;/&gt;&lt;wsp:rsid wsp:val=&quot;00EF4F32&quot;/&gt;&lt;wsp:rsid wsp:val=&quot;00EF5326&quot;/&gt;&lt;wsp:rsid wsp:val=&quot;00EF5392&quot;/&gt;&lt;wsp:rsid wsp:val=&quot;00EF5861&quot;/&gt;&lt;wsp:rsid wsp:val=&quot;00EF5A60&quot;/&gt;&lt;wsp:rsid wsp:val=&quot;00EF5B7C&quot;/&gt;&lt;wsp:rsid wsp:val=&quot;00EF6141&quot;/&gt;&lt;wsp:rsid wsp:val=&quot;00EF64A5&quot;/&gt;&lt;wsp:rsid wsp:val=&quot;00EF650F&quot;/&gt;&lt;wsp:rsid wsp:val=&quot;00EF6BC3&quot;/&gt;&lt;wsp:rsid wsp:val=&quot;00EF6EF5&quot;/&gt;&lt;wsp:rsid wsp:val=&quot;00EF724A&quot;/&gt;&lt;wsp:rsid wsp:val=&quot;00EF7357&quot;/&gt;&lt;wsp:rsid wsp:val=&quot;00EF73ED&quot;/&gt;&lt;wsp:rsid wsp:val=&quot;00EF7614&quot;/&gt;&lt;wsp:rsid wsp:val=&quot;00EF767A&quot;/&gt;&lt;wsp:rsid wsp:val=&quot;00EF7878&quot;/&gt;&lt;wsp:rsid wsp:val=&quot;00EF7AB8&quot;/&gt;&lt;wsp:rsid wsp:val=&quot;00EF7CE8&quot;/&gt;&lt;wsp:rsid wsp:val=&quot;00F000F0&quot;/&gt;&lt;wsp:rsid wsp:val=&quot;00F00180&quot;/&gt;&lt;wsp:rsid wsp:val=&quot;00F002E0&quot;/&gt;&lt;wsp:rsid wsp:val=&quot;00F005AF&quot;/&gt;&lt;wsp:rsid wsp:val=&quot;00F006C6&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317&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54E&quot;/&gt;&lt;wsp:rsid wsp:val=&quot;00F10437&quot;/&gt;&lt;wsp:rsid wsp:val=&quot;00F10465&quot;/&gt;&lt;wsp:rsid wsp:val=&quot;00F10864&quot;/&gt;&lt;wsp:rsid wsp:val=&quot;00F1089F&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3F07&quot;/&gt;&lt;wsp:rsid wsp:val=&quot;00F1403E&quot;/&gt;&lt;wsp:rsid wsp:val=&quot;00F1415B&quot;/&gt;&lt;wsp:rsid wsp:val=&quot;00F1476B&quot;/&gt;&lt;wsp:rsid wsp:val=&quot;00F149F8&quot;/&gt;&lt;wsp:rsid wsp:val=&quot;00F14FB8&quot;/&gt;&lt;wsp:rsid wsp:val=&quot;00F15860&quot;/&gt;&lt;wsp:rsid wsp:val=&quot;00F1698C&quot;/&gt;&lt;wsp:rsid wsp:val=&quot;00F16BB1&quot;/&gt;&lt;wsp:rsid wsp:val=&quot;00F17561&quot;/&gt;&lt;wsp:rsid wsp:val=&quot;00F1777B&quot;/&gt;&lt;wsp:rsid wsp:val=&quot;00F17A8F&quot;/&gt;&lt;wsp:rsid wsp:val=&quot;00F17BB5&quot;/&gt;&lt;wsp:rsid wsp:val=&quot;00F20046&quot;/&gt;&lt;wsp:rsid wsp:val=&quot;00F20564&quot;/&gt;&lt;wsp:rsid wsp:val=&quot;00F206FE&quot;/&gt;&lt;wsp:rsid wsp:val=&quot;00F20888&quot;/&gt;&lt;wsp:rsid wsp:val=&quot;00F20F5B&quot;/&gt;&lt;wsp:rsid wsp:val=&quot;00F21048&quot;/&gt;&lt;wsp:rsid wsp:val=&quot;00F210AB&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95F&quot;/&gt;&lt;wsp:rsid wsp:val=&quot;00F22C96&quot;/&gt;&lt;wsp:rsid wsp:val=&quot;00F2357F&quot;/&gt;&lt;wsp:rsid wsp:val=&quot;00F23BD0&quot;/&gt;&lt;wsp:rsid wsp:val=&quot;00F23FCA&quot;/&gt;&lt;wsp:rsid wsp:val=&quot;00F24275&quot;/&gt;&lt;wsp:rsid wsp:val=&quot;00F244C0&quot;/&gt;&lt;wsp:rsid wsp:val=&quot;00F2456B&quot;/&gt;&lt;wsp:rsid wsp:val=&quot;00F24A57&quot;/&gt;&lt;wsp:rsid wsp:val=&quot;00F24A88&quot;/&gt;&lt;wsp:rsid wsp:val=&quot;00F24D1C&quot;/&gt;&lt;wsp:rsid wsp:val=&quot;00F24F4D&quot;/&gt;&lt;wsp:rsid wsp:val=&quot;00F24FA0&quot;/&gt;&lt;wsp:rsid wsp:val=&quot;00F250CE&quot;/&gt;&lt;wsp:rsid wsp:val=&quot;00F25157&quot;/&gt;&lt;wsp:rsid wsp:val=&quot;00F25815&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186&quot;/&gt;&lt;wsp:rsid wsp:val=&quot;00F275AA&quot;/&gt;&lt;wsp:rsid wsp:val=&quot;00F27E0C&quot;/&gt;&lt;wsp:rsid wsp:val=&quot;00F27EF4&quot;/&gt;&lt;wsp:rsid wsp:val=&quot;00F3002F&quot;/&gt;&lt;wsp:rsid wsp:val=&quot;00F30031&quot;/&gt;&lt;wsp:rsid wsp:val=&quot;00F30353&quot;/&gt;&lt;wsp:rsid wsp:val=&quot;00F304CA&quot;/&gt;&lt;wsp:rsid wsp:val=&quot;00F308C0&quot;/&gt;&lt;wsp:rsid wsp:val=&quot;00F30A78&quot;/&gt;&lt;wsp:rsid wsp:val=&quot;00F30BE8&quot;/&gt;&lt;wsp:rsid wsp:val=&quot;00F30FF2&quot;/&gt;&lt;wsp:rsid wsp:val=&quot;00F31375&quot;/&gt;&lt;wsp:rsid wsp:val=&quot;00F316ED&quot;/&gt;&lt;wsp:rsid wsp:val=&quot;00F318E7&quot;/&gt;&lt;wsp:rsid wsp:val=&quot;00F31E9E&quot;/&gt;&lt;wsp:rsid wsp:val=&quot;00F31F17&quot;/&gt;&lt;wsp:rsid wsp:val=&quot;00F3236F&quot;/&gt;&lt;wsp:rsid wsp:val=&quot;00F32374&quot;/&gt;&lt;wsp:rsid wsp:val=&quot;00F32C66&quot;/&gt;&lt;wsp:rsid wsp:val=&quot;00F32F0E&quot;/&gt;&lt;wsp:rsid wsp:val=&quot;00F32F3E&quot;/&gt;&lt;wsp:rsid wsp:val=&quot;00F33199&quot;/&gt;&lt;wsp:rsid wsp:val=&quot;00F3372E&quot;/&gt;&lt;wsp:rsid wsp:val=&quot;00F3383E&quot;/&gt;&lt;wsp:rsid wsp:val=&quot;00F34057&quot;/&gt;&lt;wsp:rsid wsp:val=&quot;00F34286&quot;/&gt;&lt;wsp:rsid wsp:val=&quot;00F342E5&quot;/&gt;&lt;wsp:rsid wsp:val=&quot;00F34358&quot;/&gt;&lt;wsp:rsid wsp:val=&quot;00F346BC&quot;/&gt;&lt;wsp:rsid wsp:val=&quot;00F3521B&quot;/&gt;&lt;wsp:rsid wsp:val=&quot;00F353A3&quot;/&gt;&lt;wsp:rsid wsp:val=&quot;00F35561&quot;/&gt;&lt;wsp:rsid wsp:val=&quot;00F356A4&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8C5&quot;/&gt;&lt;wsp:rsid wsp:val=&quot;00F410C0&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3FFD&quot;/&gt;&lt;wsp:rsid wsp:val=&quot;00F4449D&quot;/&gt;&lt;wsp:rsid wsp:val=&quot;00F44833&quot;/&gt;&lt;wsp:rsid wsp:val=&quot;00F44E03&quot;/&gt;&lt;wsp:rsid wsp:val=&quot;00F45875&quot;/&gt;&lt;wsp:rsid wsp:val=&quot;00F4629D&quot;/&gt;&lt;wsp:rsid wsp:val=&quot;00F462EB&quot;/&gt;&lt;wsp:rsid wsp:val=&quot;00F4657C&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C5F&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A1&quot;/&gt;&lt;wsp:rsid wsp:val=&quot;00F538CD&quot;/&gt;&lt;wsp:rsid wsp:val=&quot;00F54192&quot;/&gt;&lt;wsp:rsid wsp:val=&quot;00F542D8&quot;/&gt;&lt;wsp:rsid wsp:val=&quot;00F546DB&quot;/&gt;&lt;wsp:rsid wsp:val=&quot;00F548C8&quot;/&gt;&lt;wsp:rsid wsp:val=&quot;00F55331&quot;/&gt;&lt;wsp:rsid wsp:val=&quot;00F553A3&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6B6&quot;/&gt;&lt;wsp:rsid wsp:val=&quot;00F60C26&quot;/&gt;&lt;wsp:rsid wsp:val=&quot;00F60F62&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67C&quot;/&gt;&lt;wsp:rsid wsp:val=&quot;00F62EEC&quot;/&gt;&lt;wsp:rsid wsp:val=&quot;00F63289&quot;/&gt;&lt;wsp:rsid wsp:val=&quot;00F63D79&quot;/&gt;&lt;wsp:rsid wsp:val=&quot;00F6404E&quot;/&gt;&lt;wsp:rsid wsp:val=&quot;00F641D9&quot;/&gt;&lt;wsp:rsid wsp:val=&quot;00F6433C&quot;/&gt;&lt;wsp:rsid wsp:val=&quot;00F6474A&quot;/&gt;&lt;wsp:rsid wsp:val=&quot;00F64966&quot;/&gt;&lt;wsp:rsid wsp:val=&quot;00F64E55&quot;/&gt;&lt;wsp:rsid wsp:val=&quot;00F64F9F&quot;/&gt;&lt;wsp:rsid wsp:val=&quot;00F660B8&quot;/&gt;&lt;wsp:rsid wsp:val=&quot;00F664DA&quot;/&gt;&lt;wsp:rsid wsp:val=&quot;00F669E3&quot;/&gt;&lt;wsp:rsid wsp:val=&quot;00F675DD&quot;/&gt;&lt;wsp:rsid wsp:val=&quot;00F67A85&quot;/&gt;&lt;wsp:rsid wsp:val=&quot;00F67BF2&quot;/&gt;&lt;wsp:rsid wsp:val=&quot;00F70FF9&quot;/&gt;&lt;wsp:rsid wsp:val=&quot;00F71026&quot;/&gt;&lt;wsp:rsid wsp:val=&quot;00F71042&quot;/&gt;&lt;wsp:rsid wsp:val=&quot;00F710A0&quot;/&gt;&lt;wsp:rsid wsp:val=&quot;00F71498&quot;/&gt;&lt;wsp:rsid wsp:val=&quot;00F71976&quot;/&gt;&lt;wsp:rsid wsp:val=&quot;00F71A99&quot;/&gt;&lt;wsp:rsid wsp:val=&quot;00F71C4F&quot;/&gt;&lt;wsp:rsid wsp:val=&quot;00F71EA2&quot;/&gt;&lt;wsp:rsid wsp:val=&quot;00F71F79&quot;/&gt;&lt;wsp:rsid wsp:val=&quot;00F72106&quot;/&gt;&lt;wsp:rsid wsp:val=&quot;00F721A1&quot;/&gt;&lt;wsp:rsid wsp:val=&quot;00F7226A&quot;/&gt;&lt;wsp:rsid wsp:val=&quot;00F724E3&quot;/&gt;&lt;wsp:rsid wsp:val=&quot;00F727AA&quot;/&gt;&lt;wsp:rsid wsp:val=&quot;00F729CA&quot;/&gt;&lt;wsp:rsid wsp:val=&quot;00F72C94&quot;/&gt;&lt;wsp:rsid wsp:val=&quot;00F72D42&quot;/&gt;&lt;wsp:rsid wsp:val=&quot;00F7368C&quot;/&gt;&lt;wsp:rsid wsp:val=&quot;00F73A83&quot;/&gt;&lt;wsp:rsid wsp:val=&quot;00F73D87&quot;/&gt;&lt;wsp:rsid wsp:val=&quot;00F73E55&quot;/&gt;&lt;wsp:rsid wsp:val=&quot;00F73F43&quot;/&gt;&lt;wsp:rsid wsp:val=&quot;00F74059&quot;/&gt;&lt;wsp:rsid wsp:val=&quot;00F7433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F17&quot;/&gt;&lt;wsp:rsid wsp:val=&quot;00F80957&quot;/&gt;&lt;wsp:rsid wsp:val=&quot;00F80C8C&quot;/&gt;&lt;wsp:rsid wsp:val=&quot;00F80D8F&quot;/&gt;&lt;wsp:rsid wsp:val=&quot;00F81059&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38BC&quot;/&gt;&lt;wsp:rsid wsp:val=&quot;00F84232&quot;/&gt;&lt;wsp:rsid wsp:val=&quot;00F84849&quot;/&gt;&lt;wsp:rsid wsp:val=&quot;00F849D7&quot;/&gt;&lt;wsp:rsid wsp:val=&quot;00F84A2F&quot;/&gt;&lt;wsp:rsid wsp:val=&quot;00F84AFA&quot;/&gt;&lt;wsp:rsid wsp:val=&quot;00F84BAB&quot;/&gt;&lt;wsp:rsid wsp:val=&quot;00F84DDB&quot;/&gt;&lt;wsp:rsid wsp:val=&quot;00F850EB&quot;/&gt;&lt;wsp:rsid wsp:val=&quot;00F854D5&quot;/&gt;&lt;wsp:rsid wsp:val=&quot;00F855CB&quot;/&gt;&lt;wsp:rsid wsp:val=&quot;00F856C8&quot;/&gt;&lt;wsp:rsid wsp:val=&quot;00F85744&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6EB9&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48&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2174&quot;/&gt;&lt;wsp:rsid wsp:val=&quot;00F923DB&quot;/&gt;&lt;wsp:rsid wsp:val=&quot;00F92725&quot;/&gt;&lt;wsp:rsid wsp:val=&quot;00F9344F&quot;/&gt;&lt;wsp:rsid wsp:val=&quot;00F93589&quot;/&gt;&lt;wsp:rsid wsp:val=&quot;00F935B0&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C03&quot;/&gt;&lt;wsp:rsid wsp:val=&quot;00F94F50&quot;/&gt;&lt;wsp:rsid wsp:val=&quot;00F95013&quot;/&gt;&lt;wsp:rsid wsp:val=&quot;00F950BC&quot;/&gt;&lt;wsp:rsid wsp:val=&quot;00F951BD&quot;/&gt;&lt;wsp:rsid wsp:val=&quot;00F958CD&quot;/&gt;&lt;wsp:rsid wsp:val=&quot;00F9603E&quot;/&gt;&lt;wsp:rsid wsp:val=&quot;00F96053&quot;/&gt;&lt;wsp:rsid wsp:val=&quot;00F9632D&quot;/&gt;&lt;wsp:rsid wsp:val=&quot;00F9644F&quot;/&gt;&lt;wsp:rsid wsp:val=&quot;00F965D9&quot;/&gt;&lt;wsp:rsid wsp:val=&quot;00F968CC&quot;/&gt;&lt;wsp:rsid wsp:val=&quot;00F96C7A&quot;/&gt;&lt;wsp:rsid wsp:val=&quot;00F96E7C&quot;/&gt;&lt;wsp:rsid wsp:val=&quot;00F97432&quot;/&gt;&lt;wsp:rsid wsp:val=&quot;00F975B5&quot;/&gt;&lt;wsp:rsid wsp:val=&quot;00F9762D&quot;/&gt;&lt;wsp:rsid wsp:val=&quot;00F97BDA&quot;/&gt;&lt;wsp:rsid wsp:val=&quot;00FA04BE&quot;/&gt;&lt;wsp:rsid wsp:val=&quot;00FA0509&quot;/&gt;&lt;wsp:rsid wsp:val=&quot;00FA0E7C&quot;/&gt;&lt;wsp:rsid wsp:val=&quot;00FA10EB&quot;/&gt;&lt;wsp:rsid wsp:val=&quot;00FA1177&quot;/&gt;&lt;wsp:rsid wsp:val=&quot;00FA1CBF&quot;/&gt;&lt;wsp:rsid wsp:val=&quot;00FA1D8F&quot;/&gt;&lt;wsp:rsid wsp:val=&quot;00FA2002&quot;/&gt;&lt;wsp:rsid wsp:val=&quot;00FA21B8&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CA&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9&quot;/&gt;&lt;wsp:rsid wsp:val=&quot;00FA5F3B&quot;/&gt;&lt;wsp:rsid wsp:val=&quot;00FA6225&quot;/&gt;&lt;wsp:rsid wsp:val=&quot;00FA656D&quot;/&gt;&lt;wsp:rsid wsp:val=&quot;00FA6686&quot;/&gt;&lt;wsp:rsid wsp:val=&quot;00FA6872&quot;/&gt;&lt;wsp:rsid wsp:val=&quot;00FA6A4D&quot;/&gt;&lt;wsp:rsid wsp:val=&quot;00FA6A8C&quot;/&gt;&lt;wsp:rsid wsp:val=&quot;00FA6BCC&quot;/&gt;&lt;wsp:rsid wsp:val=&quot;00FA6C40&quot;/&gt;&lt;wsp:rsid wsp:val=&quot;00FA70DF&quot;/&gt;&lt;wsp:rsid wsp:val=&quot;00FA7152&quot;/&gt;&lt;wsp:rsid wsp:val=&quot;00FA7226&quot;/&gt;&lt;wsp:rsid wsp:val=&quot;00FA7A20&quot;/&gt;&lt;wsp:rsid wsp:val=&quot;00FA7AA6&quot;/&gt;&lt;wsp:rsid wsp:val=&quot;00FA7C04&quot;/&gt;&lt;wsp:rsid wsp:val=&quot;00FB01DB&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018&quot;/&gt;&lt;wsp:rsid wsp:val=&quot;00FB22E5&quot;/&gt;&lt;wsp:rsid wsp:val=&quot;00FB2864&quot;/&gt;&lt;wsp:rsid wsp:val=&quot;00FB2E28&quot;/&gt;&lt;wsp:rsid wsp:val=&quot;00FB2F94&quot;/&gt;&lt;wsp:rsid wsp:val=&quot;00FB381C&quot;/&gt;&lt;wsp:rsid wsp:val=&quot;00FB3CBD&quot;/&gt;&lt;wsp:rsid wsp:val=&quot;00FB3CD6&quot;/&gt;&lt;wsp:rsid wsp:val=&quot;00FB3ED2&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988&quot;/&gt;&lt;wsp:rsid wsp:val=&quot;00FB6B9D&quot;/&gt;&lt;wsp:rsid wsp:val=&quot;00FB6D22&quot;/&gt;&lt;wsp:rsid wsp:val=&quot;00FB6F9E&quot;/&gt;&lt;wsp:rsid wsp:val=&quot;00FB72CB&quot;/&gt;&lt;wsp:rsid wsp:val=&quot;00FB7390&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458&quot;/&gt;&lt;wsp:rsid wsp:val=&quot;00FC254B&quot;/&gt;&lt;wsp:rsid wsp:val=&quot;00FC2742&quot;/&gt;&lt;wsp:rsid wsp:val=&quot;00FC27DB&quot;/&gt;&lt;wsp:rsid wsp:val=&quot;00FC3039&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5EA&quot;/&gt;&lt;wsp:rsid wsp:val=&quot;00FC47D1&quot;/&gt;&lt;wsp:rsid wsp:val=&quot;00FC4CA4&quot;/&gt;&lt;wsp:rsid wsp:val=&quot;00FC4D8B&quot;/&gt;&lt;wsp:rsid wsp:val=&quot;00FC545C&quot;/&gt;&lt;wsp:rsid wsp:val=&quot;00FC54BA&quot;/&gt;&lt;wsp:rsid wsp:val=&quot;00FC553E&quot;/&gt;&lt;wsp:rsid wsp:val=&quot;00FC5958&quot;/&gt;&lt;wsp:rsid wsp:val=&quot;00FC5BE9&quot;/&gt;&lt;wsp:rsid wsp:val=&quot;00FC60B6&quot;/&gt;&lt;wsp:rsid wsp:val=&quot;00FC65A0&quot;/&gt;&lt;wsp:rsid wsp:val=&quot;00FC6B41&quot;/&gt;&lt;wsp:rsid wsp:val=&quot;00FC6DB3&quot;/&gt;&lt;wsp:rsid wsp:val=&quot;00FC7308&quot;/&gt;&lt;wsp:rsid wsp:val=&quot;00FC76A7&quot;/&gt;&lt;wsp:rsid wsp:val=&quot;00FC7896&quot;/&gt;&lt;wsp:rsid wsp:val=&quot;00FC7F93&quot;/&gt;&lt;wsp:rsid wsp:val=&quot;00FD091C&quot;/&gt;&lt;wsp:rsid wsp:val=&quot;00FD10D2&quot;/&gt;&lt;wsp:rsid wsp:val=&quot;00FD111E&quot;/&gt;&lt;wsp:rsid wsp:val=&quot;00FD1355&quot;/&gt;&lt;wsp:rsid wsp:val=&quot;00FD14E4&quot;/&gt;&lt;wsp:rsid wsp:val=&quot;00FD1676&quot;/&gt;&lt;wsp:rsid wsp:val=&quot;00FD20A1&quot;/&gt;&lt;wsp:rsid wsp:val=&quot;00FD2804&quot;/&gt;&lt;wsp:rsid wsp:val=&quot;00FD282A&quot;/&gt;&lt;wsp:rsid wsp:val=&quot;00FD2A71&quot;/&gt;&lt;wsp:rsid wsp:val=&quot;00FD2F55&quot;/&gt;&lt;wsp:rsid wsp:val=&quot;00FD305B&quot;/&gt;&lt;wsp:rsid wsp:val=&quot;00FD3128&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9D&quot;/&gt;&lt;wsp:rsid wsp:val=&quot;00FE20AB&quot;/&gt;&lt;wsp:rsid wsp:val=&quot;00FE22FE&quot;/&gt;&lt;wsp:rsid wsp:val=&quot;00FE2955&quot;/&gt;&lt;wsp:rsid wsp:val=&quot;00FE2B7B&quot;/&gt;&lt;wsp:rsid wsp:val=&quot;00FE3100&quot;/&gt;&lt;wsp:rsid wsp:val=&quot;00FE3439&quot;/&gt;&lt;wsp:rsid wsp:val=&quot;00FE3636&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CAB&quot;/&gt;&lt;wsp:rsid wsp:val=&quot;00FE7F00&quot;/&gt;&lt;wsp:rsid wsp:val=&quot;00FE7FBB&quot;/&gt;&lt;wsp:rsid wsp:val=&quot;00FF01A6&quot;/&gt;&lt;wsp:rsid wsp:val=&quot;00FF01C5&quot;/&gt;&lt;wsp:rsid wsp:val=&quot;00FF0224&quot;/&gt;&lt;wsp:rsid wsp:val=&quot;00FF0502&quot;/&gt;&lt;wsp:rsid wsp:val=&quot;00FF06E1&quot;/&gt;&lt;wsp:rsid wsp:val=&quot;00FF0756&quot;/&gt;&lt;wsp:rsid wsp:val=&quot;00FF0B4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5E9&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69F&quot;/&gt;&lt;wsp:rsid wsp:val=&quot;00FF78DB&quot;/&gt;&lt;/wsp:rsids&gt;&lt;/w:docPr&gt;&lt;w:body&gt;&lt;wx:sect&gt;&lt;w:p wsp:rsidR=&quot;00000000&quot; wsp:rsidRDefault=&quot;00A10F42&quot; wsp:rsidP=&quot;00A10F42&quot;&gt;&lt;m:oMathPara&gt;&lt;m:oMath&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e&lt;/m:t&gt;&lt;/m:r&gt;&lt;/m:e&gt;&lt;m:sup&gt;&lt;m:r&gt;&lt;m:rPr&gt;&lt;m:sty m:val=&quot;bi&quot;/&gt;&lt;/m:rPr&gt;&lt;w:rPr&gt;&lt;w:rFonts w:ascii=&quot;Cambria Math&quot; w:h-ansi=&quot;Cambria Math&quot;/&gt;&lt;wx:font wx:val=&quot;Cambria Math&quot;/&gt;&lt;w:b/&gt;&lt;w:i/&gt;&lt;w:lang w:val=&quot;EN-US&quot;/&gt;&lt;/w:rPr&gt;&lt;m:t&gt;j蠁&gt;&gt;&gt;&gt;&gt;&gt;&gt;&gt;&gt;&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EF12FA">
              <w:rPr>
                <w:b/>
                <w:lang w:val="en-US"/>
              </w:rPr>
              <w:instrText xml:space="preserve"> </w:instrText>
            </w:r>
            <w:r w:rsidRPr="00EF12FA">
              <w:rPr>
                <w:b/>
                <w:lang w:val="en-US"/>
              </w:rPr>
              <w:fldChar w:fldCharType="separate"/>
            </w:r>
            <w:r w:rsidR="00CB2F62">
              <w:rPr>
                <w:position w:val="-5"/>
              </w:rPr>
              <w:pict>
                <v:shape id="_x0000_i1028" type="#_x0000_t75" style="width:13.7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CA&quot; w:vendorID=&quot;64&quot; w:dllVersion=&quot;131078&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A49&quot;/&gt;&lt;wsp:rsid wsp:val=&quot;00001F45&quot;/&gt;&lt;wsp:rsid wsp:val=&quot;00001FC3&quot;/&gt;&lt;wsp:rsid wsp:val=&quot;00002375&quot;/&gt;&lt;wsp:rsid wsp:val=&quot;00002459&quot;/&gt;&lt;wsp:rsid wsp:val=&quot;00003131&quot;/&gt;&lt;wsp:rsid wsp:val=&quot;000031AB&quot;/&gt;&lt;wsp:rsid wsp:val=&quot;00003519&quot;/&gt;&lt;wsp:rsid wsp:val=&quot;000036D3&quot;/&gt;&lt;wsp:rsid wsp:val=&quot;00003772&quot;/&gt;&lt;wsp:rsid wsp:val=&quot;000037FB&quot;/&gt;&lt;wsp:rsid wsp:val=&quot;00003C16&quot;/&gt;&lt;wsp:rsid wsp:val=&quot;00004885&quot;/&gt;&lt;wsp:rsid wsp:val=&quot;00004896&quot;/&gt;&lt;wsp:rsid wsp:val=&quot;00004CD0&quot;/&gt;&lt;wsp:rsid wsp:val=&quot;00004D8C&quot;/&gt;&lt;wsp:rsid wsp:val=&quot;00004DCB&quot;/&gt;&lt;wsp:rsid wsp:val=&quot;000051F0&quot;/&gt;&lt;wsp:rsid wsp:val=&quot;00005327&quot;/&gt;&lt;wsp:rsid wsp:val=&quot;0000553B&quot;/&gt;&lt;wsp:rsid wsp:val=&quot;000063C6&quot;/&gt;&lt;wsp:rsid wsp:val=&quot;0000660A&quot;/&gt;&lt;wsp:rsid wsp:val=&quot;000066DA&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74&quot;/&gt;&lt;wsp:rsid wsp:val=&quot;00010FD1&quot;/&gt;&lt;wsp:rsid wsp:val=&quot;00011519&quot;/&gt;&lt;wsp:rsid wsp:val=&quot;00011595&quot;/&gt;&lt;wsp:rsid wsp:val=&quot;00011703&quot;/&gt;&lt;wsp:rsid wsp:val=&quot;000118B4&quot;/&gt;&lt;wsp:rsid wsp:val=&quot;00011A2F&quot;/&gt;&lt;wsp:rsid wsp:val=&quot;00011D25&quot;/&gt;&lt;wsp:rsid wsp:val=&quot;000121EC&quot;/&gt;&lt;wsp:rsid wsp:val=&quot;000124D1&quot;/&gt;&lt;wsp:rsid wsp:val=&quot;00012B39&quot;/&gt;&lt;wsp:rsid wsp:val=&quot;00012D90&quot;/&gt;&lt;wsp:rsid wsp:val=&quot;00012DCC&quot;/&gt;&lt;wsp:rsid wsp:val=&quot;0001321B&quot;/&gt;&lt;wsp:rsid wsp:val=&quot;000137FF&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3F8&quot;/&gt;&lt;wsp:rsid wsp:val=&quot;00016DCE&quot;/&gt;&lt;wsp:rsid wsp:val=&quot;00016DDC&quot;/&gt;&lt;wsp:rsid wsp:val=&quot;0001729B&quot;/&gt;&lt;wsp:rsid wsp:val=&quot;00017309&quot;/&gt;&lt;wsp:rsid wsp:val=&quot;00017BE2&quot;/&gt;&lt;wsp:rsid wsp:val=&quot;000202A7&quot;/&gt;&lt;wsp:rsid wsp:val=&quot;00020331&quot;/&gt;&lt;wsp:rsid wsp:val=&quot;0002033F&quot;/&gt;&lt;wsp:rsid wsp:val=&quot;00020483&quot;/&gt;&lt;wsp:rsid wsp:val=&quot;000205C1&quot;/&gt;&lt;wsp:rsid wsp:val=&quot;000208B8&quot;/&gt;&lt;wsp:rsid wsp:val=&quot;00020D61&quot;/&gt;&lt;wsp:rsid wsp:val=&quot;00020E70&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AC4&quot;/&gt;&lt;wsp:rsid wsp:val=&quot;00022BCE&quot;/&gt;&lt;wsp:rsid wsp:val=&quot;00023393&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291&quot;/&gt;&lt;wsp:rsid wsp:val=&quot;0003138D&quot;/&gt;&lt;wsp:rsid wsp:val=&quot;000317B4&quot;/&gt;&lt;wsp:rsid wsp:val=&quot;00031C90&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182&quot;/&gt;&lt;wsp:rsid wsp:val=&quot;00034698&quot;/&gt;&lt;wsp:rsid wsp:val=&quot;00034787&quot;/&gt;&lt;wsp:rsid wsp:val=&quot;00034964&quot;/&gt;&lt;wsp:rsid wsp:val=&quot;000349B7&quot;/&gt;&lt;wsp:rsid wsp:val=&quot;00034C02&quot;/&gt;&lt;wsp:rsid wsp:val=&quot;00034DC2&quot;/&gt;&lt;wsp:rsid wsp:val=&quot;000350B6&quot;/&gt;&lt;wsp:rsid wsp:val=&quot;0003540B&quot;/&gt;&lt;wsp:rsid wsp:val=&quot;00035CAB&quot;/&gt;&lt;wsp:rsid wsp:val=&quot;00035F32&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AB8&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BFC&quot;/&gt;&lt;wsp:rsid wsp:val=&quot;000430CF&quot;/&gt;&lt;wsp:rsid wsp:val=&quot;00043303&quot;/&gt;&lt;wsp:rsid wsp:val=&quot;00043607&quot;/&gt;&lt;wsp:rsid wsp:val=&quot;00043703&quot;/&gt;&lt;wsp:rsid wsp:val=&quot;00043DBC&quot;/&gt;&lt;wsp:rsid wsp:val=&quot;0004403C&quot;/&gt;&lt;wsp:rsid wsp:val=&quot;00044225&quot;/&gt;&lt;wsp:rsid wsp:val=&quot;00044359&quot;/&gt;&lt;wsp:rsid wsp:val=&quot;000444AD&quot;/&gt;&lt;wsp:rsid wsp:val=&quot;00044576&quot;/&gt;&lt;wsp:rsid wsp:val=&quot;000445D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2A&quot;/&gt;&lt;wsp:rsid wsp:val=&quot;00051C70&quot;/&gt;&lt;wsp:rsid wsp:val=&quot;0005201C&quot;/&gt;&lt;wsp:rsid wsp:val=&quot;000528EA&quot;/&gt;&lt;wsp:rsid wsp:val=&quot;0005291A&quot;/&gt;&lt;wsp:rsid wsp:val=&quot;00052AE3&quot;/&gt;&lt;wsp:rsid wsp:val=&quot;00052C5E&quot;/&gt;&lt;wsp:rsid wsp:val=&quot;00052CF1&quot;/&gt;&lt;wsp:rsid wsp:val=&quot;000531A8&quot;/&gt;&lt;wsp:rsid wsp:val=&quot;0005330B&quot;/&gt;&lt;wsp:rsid wsp:val=&quot;0005382E&quot;/&gt;&lt;wsp:rsid wsp:val=&quot;00053849&quot;/&gt;&lt;wsp:rsid wsp:val=&quot;00053A47&quot;/&gt;&lt;wsp:rsid wsp:val=&quot;0005456E&quot;/&gt;&lt;wsp:rsid wsp:val=&quot;00054614&quot;/&gt;&lt;wsp:rsid wsp:val=&quot;0005468A&quot;/&gt;&lt;wsp:rsid wsp:val=&quot;00054A5B&quot;/&gt;&lt;wsp:rsid wsp:val=&quot;00054ACE&quot;/&gt;&lt;wsp:rsid wsp:val=&quot;00054AD7&quot;/&gt;&lt;wsp:rsid wsp:val=&quot;00054AD9&quot;/&gt;&lt;wsp:rsid wsp:val=&quot;00054C81&quot;/&gt;&lt;wsp:rsid wsp:val=&quot;00054DAB&quot;/&gt;&lt;wsp:rsid wsp:val=&quot;00054E63&quot;/&gt;&lt;wsp:rsid wsp:val=&quot;0005504C&quot;/&gt;&lt;wsp:rsid wsp:val=&quot;00055873&quot;/&gt;&lt;wsp:rsid wsp:val=&quot;00055A96&quot;/&gt;&lt;wsp:rsid wsp:val=&quot;00055B03&quot;/&gt;&lt;wsp:rsid wsp:val=&quot;00055B8E&quot;/&gt;&lt;wsp:rsid wsp:val=&quot;0005602E&quot;/&gt;&lt;wsp:rsid wsp:val=&quot;00056057&quot;/&gt;&lt;wsp:rsid wsp:val=&quot;00056E66&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ED6&quot;/&gt;&lt;wsp:rsid wsp:val=&quot;00060FDB&quot;/&gt;&lt;wsp:rsid wsp:val=&quot;000612C5&quot;/&gt;&lt;wsp:rsid wsp:val=&quot;00061C96&quot;/&gt;&lt;wsp:rsid wsp:val=&quot;00061E34&quot;/&gt;&lt;wsp:rsid wsp:val=&quot;00061EBD&quot;/&gt;&lt;wsp:rsid wsp:val=&quot;000621A9&quot;/&gt;&lt;wsp:rsid wsp:val=&quot;0006263A&quot;/&gt;&lt;wsp:rsid wsp:val=&quot;0006310C&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195&quot;/&gt;&lt;wsp:rsid wsp:val=&quot;000667D1&quot;/&gt;&lt;wsp:rsid wsp:val=&quot;00066CF0&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CBC&quot;/&gt;&lt;wsp:rsid wsp:val=&quot;0007118F&quot;/&gt;&lt;wsp:rsid wsp:val=&quot;000711FC&quot;/&gt;&lt;wsp:rsid wsp:val=&quot;000716FB&quot;/&gt;&lt;wsp:rsid wsp:val=&quot;00071E66&quot;/&gt;&lt;wsp:rsid wsp:val=&quot;00071E9B&quot;/&gt;&lt;wsp:rsid wsp:val=&quot;00071F99&quot;/&gt;&lt;wsp:rsid wsp:val=&quot;000727D5&quot;/&gt;&lt;wsp:rsid wsp:val=&quot;00072885&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52CD&quot;/&gt;&lt;wsp:rsid wsp:val=&quot;0007531E&quot;/&gt;&lt;wsp:rsid wsp:val=&quot;00075680&quot;/&gt;&lt;wsp:rsid wsp:val=&quot;0007590A&quot;/&gt;&lt;wsp:rsid wsp:val=&quot;00075999&quot;/&gt;&lt;wsp:rsid wsp:val=&quot;00075FE3&quot;/&gt;&lt;wsp:rsid wsp:val=&quot;000764C3&quot;/&gt;&lt;wsp:rsid wsp:val=&quot;00076775&quot;/&gt;&lt;wsp:rsid wsp:val=&quot;00076D63&quot;/&gt;&lt;wsp:rsid wsp:val=&quot;00077579&quot;/&gt;&lt;wsp:rsid wsp:val=&quot;00077A78&quot;/&gt;&lt;wsp:rsid wsp:val=&quot;00080170&quot;/&gt;&lt;wsp:rsid wsp:val=&quot;000805B2&quot;/&gt;&lt;wsp:rsid wsp:val=&quot;00080786&quot;/&gt;&lt;wsp:rsid wsp:val=&quot;00080D74&quot;/&gt;&lt;wsp:rsid wsp:val=&quot;000814A2&quot;/&gt;&lt;wsp:rsid wsp:val=&quot;00082152&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788&quot;/&gt;&lt;wsp:rsid wsp:val=&quot;00084255&quot;/&gt;&lt;wsp:rsid wsp:val=&quot;0008460E&quot;/&gt;&lt;wsp:rsid wsp:val=&quot;00084937&quot;/&gt;&lt;wsp:rsid wsp:val=&quot;00084E53&quot;/&gt;&lt;wsp:rsid wsp:val=&quot;00085239&quot;/&gt;&lt;wsp:rsid wsp:val=&quot;000852FF&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3F&quot;/&gt;&lt;wsp:rsid wsp:val=&quot;00087BAB&quot;/&gt;&lt;wsp:rsid wsp:val=&quot;00087E29&quot;/&gt;&lt;wsp:rsid wsp:val=&quot;00087F91&quot;/&gt;&lt;wsp:rsid wsp:val=&quot;00090573&quot;/&gt;&lt;wsp:rsid wsp:val=&quot;00090586&quot;/&gt;&lt;wsp:rsid wsp:val=&quot;00090653&quot;/&gt;&lt;wsp:rsid wsp:val=&quot;00090A5D&quot;/&gt;&lt;wsp:rsid wsp:val=&quot;00090BD3&quot;/&gt;&lt;wsp:rsid wsp:val=&quot;0009158A&quot;/&gt;&lt;wsp:rsid wsp:val=&quot;00091714&quot;/&gt;&lt;wsp:rsid wsp:val=&quot;000921E3&quot;/&gt;&lt;wsp:rsid wsp:val=&quot;00092334&quot;/&gt;&lt;wsp:rsid wsp:val=&quot;000931C3&quot;/&gt;&lt;wsp:rsid wsp:val=&quot;000938A0&quot;/&gt;&lt;wsp:rsid wsp:val=&quot;00093B72&quot;/&gt;&lt;wsp:rsid wsp:val=&quot;0009437A&quot;/&gt;&lt;wsp:rsid wsp:val=&quot;000947B7&quot;/&gt;&lt;wsp:rsid wsp:val=&quot;00095671&quot;/&gt;&lt;wsp:rsid wsp:val=&quot;00095920&quot;/&gt;&lt;wsp:rsid wsp:val=&quot;00095C96&quot;/&gt;&lt;wsp:rsid wsp:val=&quot;00095F31&quot;/&gt;&lt;wsp:rsid wsp:val=&quot;00095F53&quot;/&gt;&lt;wsp:rsid wsp:val=&quot;0009612D&quot;/&gt;&lt;wsp:rsid wsp:val=&quot;0009653B&quot;/&gt;&lt;wsp:rsid wsp:val=&quot;000965E2&quot;/&gt;&lt;wsp:rsid wsp:val=&quot;0009680E&quot;/&gt;&lt;wsp:rsid wsp:val=&quot;000968CF&quot;/&gt;&lt;wsp:rsid wsp:val=&quot;000968D8&quot;/&gt;&lt;wsp:rsid wsp:val=&quot;00096C9E&quot;/&gt;&lt;wsp:rsid wsp:val=&quot;00096CF2&quot;/&gt;&lt;wsp:rsid wsp:val=&quot;0009709B&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F0&quot;/&gt;&lt;wsp:rsid wsp:val=&quot;000A1D49&quot;/&gt;&lt;wsp:rsid wsp:val=&quot;000A1F8D&quot;/&gt;&lt;wsp:rsid wsp:val=&quot;000A23B7&quot;/&gt;&lt;wsp:rsid wsp:val=&quot;000A2521&quot;/&gt;&lt;wsp:rsid wsp:val=&quot;000A2D70&quot;/&gt;&lt;wsp:rsid wsp:val=&quot;000A31E4&quot;/&gt;&lt;wsp:rsid wsp:val=&quot;000A389C&quot;/&gt;&lt;wsp:rsid wsp:val=&quot;000A3A3A&quot;/&gt;&lt;wsp:rsid wsp:val=&quot;000A3ACB&quot;/&gt;&lt;wsp:rsid wsp:val=&quot;000A3F1B&quot;/&gt;&lt;wsp:rsid wsp:val=&quot;000A4388&quot;/&gt;&lt;wsp:rsid wsp:val=&quot;000A448E&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D8A&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2C6&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199&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6E38&quot;/&gt;&lt;wsp:rsid wsp:val=&quot;000C71D9&quot;/&gt;&lt;wsp:rsid wsp:val=&quot;000C7C3E&quot;/&gt;&lt;wsp:rsid wsp:val=&quot;000D037E&quot;/&gt;&lt;wsp:rsid wsp:val=&quot;000D0A0F&quot;/&gt;&lt;wsp:rsid wsp:val=&quot;000D0AB8&quot;/&gt;&lt;wsp:rsid wsp:val=&quot;000D0BCC&quot;/&gt;&lt;wsp:rsid wsp:val=&quot;000D0D27&quot;/&gt;&lt;wsp:rsid wsp:val=&quot;000D0F9A&quot;/&gt;&lt;wsp:rsid wsp:val=&quot;000D12FA&quot;/&gt;&lt;wsp:rsid wsp:val=&quot;000D1311&quot;/&gt;&lt;wsp:rsid wsp:val=&quot;000D148D&quot;/&gt;&lt;wsp:rsid wsp:val=&quot;000D14EB&quot;/&gt;&lt;wsp:rsid wsp:val=&quot;000D1610&quot;/&gt;&lt;wsp:rsid wsp:val=&quot;000D1737&quot;/&gt;&lt;wsp:rsid wsp:val=&quot;000D1915&quot;/&gt;&lt;wsp:rsid wsp:val=&quot;000D206C&quot;/&gt;&lt;wsp:rsid wsp:val=&quot;000D23C1&quot;/&gt;&lt;wsp:rsid wsp:val=&quot;000D2AE0&quot;/&gt;&lt;wsp:rsid wsp:val=&quot;000D2EA5&quot;/&gt;&lt;wsp:rsid wsp:val=&quot;000D35D4&quot;/&gt;&lt;wsp:rsid wsp:val=&quot;000D362A&quot;/&gt;&lt;wsp:rsid wsp:val=&quot;000D37FA&quot;/&gt;&lt;wsp:rsid wsp:val=&quot;000D3A33&quot;/&gt;&lt;wsp:rsid wsp:val=&quot;000D3A6C&quot;/&gt;&lt;wsp:rsid wsp:val=&quot;000D3EEA&quot;/&gt;&lt;wsp:rsid wsp:val=&quot;000D4232&quot;/&gt;&lt;wsp:rsid wsp:val=&quot;000D4324&quot;/&gt;&lt;wsp:rsid wsp:val=&quot;000D43EA&quot;/&gt;&lt;wsp:rsid wsp:val=&quot;000D4481&quot;/&gt;&lt;wsp:rsid wsp:val=&quot;000D46EE&quot;/&gt;&lt;wsp:rsid wsp:val=&quot;000D4ABD&quot;/&gt;&lt;wsp:rsid wsp:val=&quot;000D4B1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55&quot;/&gt;&lt;wsp:rsid wsp:val=&quot;000D6B84&quot;/&gt;&lt;wsp:rsid wsp:val=&quot;000D6E96&quot;/&gt;&lt;wsp:rsid wsp:val=&quot;000D6FBC&quot;/&gt;&lt;wsp:rsid wsp:val=&quot;000D7268&quot;/&gt;&lt;wsp:rsid wsp:val=&quot;000D7383&quot;/&gt;&lt;wsp:rsid wsp:val=&quot;000D745D&quot;/&gt;&lt;wsp:rsid wsp:val=&quot;000D75CC&quot;/&gt;&lt;wsp:rsid wsp:val=&quot;000D75EE&quot;/&gt;&lt;wsp:rsid wsp:val=&quot;000D7665&quot;/&gt;&lt;wsp:rsid wsp:val=&quot;000D7783&quot;/&gt;&lt;wsp:rsid wsp:val=&quot;000D77A8&quot;/&gt;&lt;wsp:rsid wsp:val=&quot;000D7C7C&quot;/&gt;&lt;wsp:rsid wsp:val=&quot;000E011D&quot;/&gt;&lt;wsp:rsid wsp:val=&quot;000E0706&quot;/&gt;&lt;wsp:rsid wsp:val=&quot;000E0BAE&quot;/&gt;&lt;wsp:rsid wsp:val=&quot;000E0DEA&quot;/&gt;&lt;wsp:rsid wsp:val=&quot;000E0E10&quot;/&gt;&lt;wsp:rsid wsp:val=&quot;000E14B9&quot;/&gt;&lt;wsp:rsid wsp:val=&quot;000E182B&quot;/&gt;&lt;wsp:rsid wsp:val=&quot;000E1E8E&quot;/&gt;&lt;wsp:rsid wsp:val=&quot;000E2421&quot;/&gt;&lt;wsp:rsid wsp:val=&quot;000E279B&quot;/&gt;&lt;wsp:rsid wsp:val=&quot;000E2AFE&quot;/&gt;&lt;wsp:rsid wsp:val=&quot;000E2D41&quot;/&gt;&lt;wsp:rsid wsp:val=&quot;000E3075&quot;/&gt;&lt;wsp:rsid wsp:val=&quot;000E32C0&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F62&quot;/&gt;&lt;wsp:rsid wsp:val=&quot;000E6F71&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6C2&quot;/&gt;&lt;wsp:rsid wsp:val=&quot;000F3755&quot;/&gt;&lt;wsp:rsid wsp:val=&quot;000F3B40&quot;/&gt;&lt;wsp:rsid wsp:val=&quot;000F3FFF&quot;/&gt;&lt;wsp:rsid wsp:val=&quot;000F42EA&quot;/&gt;&lt;wsp:rsid wsp:val=&quot;000F4CAF&quot;/&gt;&lt;wsp:rsid wsp:val=&quot;000F4D3B&quot;/&gt;&lt;wsp:rsid wsp:val=&quot;000F4D95&quot;/&gt;&lt;wsp:rsid wsp:val=&quot;000F4F44&quot;/&gt;&lt;wsp:rsid wsp:val=&quot;000F53CB&quot;/&gt;&lt;wsp:rsid wsp:val=&quot;000F55A9&quot;/&gt;&lt;wsp:rsid wsp:val=&quot;000F5F71&quot;/&gt;&lt;wsp:rsid wsp:val=&quot;000F61C4&quot;/&gt;&lt;wsp:rsid wsp:val=&quot;000F6646&quot;/&gt;&lt;wsp:rsid wsp:val=&quot;000F6881&quot;/&gt;&lt;wsp:rsid wsp:val=&quot;000F6BA0&quot;/&gt;&lt;wsp:rsid wsp:val=&quot;000F6C32&quot;/&gt;&lt;wsp:rsid wsp:val=&quot;000F6E68&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64F&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4FF4&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6F22&quot;/&gt;&lt;wsp:rsid wsp:val=&quot;00107249&quot;/&gt;&lt;wsp:rsid wsp:val=&quot;001074D1&quot;/&gt;&lt;wsp:rsid wsp:val=&quot;00107CDD&quot;/&gt;&lt;wsp:rsid wsp:val=&quot;0011061F&quot;/&gt;&lt;wsp:rsid wsp:val=&quot;001106C0&quot;/&gt;&lt;wsp:rsid wsp:val=&quot;00110B85&quot;/&gt;&lt;wsp:rsid wsp:val=&quot;00111114&quot;/&gt;&lt;wsp:rsid wsp:val=&quot;001115C0&quot;/&gt;&lt;wsp:rsid wsp:val=&quot;001115F4&quot;/&gt;&lt;wsp:rsid wsp:val=&quot;001118AA&quot;/&gt;&lt;wsp:rsid wsp:val=&quot;00111AD9&quot;/&gt;&lt;wsp:rsid wsp:val=&quot;00111B0A&quot;/&gt;&lt;wsp:rsid wsp:val=&quot;00111C33&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43&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A9A&quot;/&gt;&lt;wsp:rsid wsp:val=&quot;00115B67&quot;/&gt;&lt;wsp:rsid wsp:val=&quot;00115D19&quot;/&gt;&lt;wsp:rsid wsp:val=&quot;00116624&quot;/&gt;&lt;wsp:rsid wsp:val=&quot;00117957&quot;/&gt;&lt;wsp:rsid wsp:val=&quot;00117B4F&quot;/&gt;&lt;wsp:rsid wsp:val=&quot;00117B90&quot;/&gt;&lt;wsp:rsid wsp:val=&quot;00117FFE&quot;/&gt;&lt;wsp:rsid wsp:val=&quot;001202E9&quot;/&gt;&lt;wsp:rsid wsp:val=&quot;001203DB&quot;/&gt;&lt;wsp:rsid wsp:val=&quot;0012079F&quot;/&gt;&lt;wsp:rsid wsp:val=&quot;001207F3&quot;/&gt;&lt;wsp:rsid wsp:val=&quot;00120BC8&quot;/&gt;&lt;wsp:rsid wsp:val=&quot;00121316&quot;/&gt;&lt;wsp:rsid wsp:val=&quot;0012142A&quot;/&gt;&lt;wsp:rsid wsp:val=&quot;001215DB&quot;/&gt;&lt;wsp:rsid wsp:val=&quot;00121897&quot;/&gt;&lt;wsp:rsid wsp:val=&quot;001218BF&quot;/&gt;&lt;wsp:rsid wsp:val=&quot;00122153&quot;/&gt;&lt;wsp:rsid wsp:val=&quot;00122318&quot;/&gt;&lt;wsp:rsid wsp:val=&quot;00122581&quot;/&gt;&lt;wsp:rsid wsp:val=&quot;00122842&quot;/&gt;&lt;wsp:rsid wsp:val=&quot;00122E60&quot;/&gt;&lt;wsp:rsid wsp:val=&quot;00122EB3&quot;/&gt;&lt;wsp:rsid wsp:val=&quot;00123090&quot;/&gt;&lt;wsp:rsid wsp:val=&quot;0012345C&quot;/&gt;&lt;wsp:rsid wsp:val=&quot;001235C4&quot;/&gt;&lt;wsp:rsid wsp:val=&quot;00123975&quot;/&gt;&lt;wsp:rsid wsp:val=&quot;00123AED&quot;/&gt;&lt;wsp:rsid wsp:val=&quot;00123DED&quot;/&gt;&lt;wsp:rsid wsp:val=&quot;0012434E&quot;/&gt;&lt;wsp:rsid wsp:val=&quot;0012467D&quot;/&gt;&lt;wsp:rsid wsp:val=&quot;001246EC&quot;/&gt;&lt;wsp:rsid wsp:val=&quot;001249D7&quot;/&gt;&lt;wsp:rsid wsp:val=&quot;00124E10&quot;/&gt;&lt;wsp:rsid wsp:val=&quot;00124F96&quot;/&gt;&lt;wsp:rsid wsp:val=&quot;00125078&quot;/&gt;&lt;wsp:rsid wsp:val=&quot;001252FE&quot;/&gt;&lt;wsp:rsid wsp:val=&quot;001257E6&quot;/&gt;&lt;wsp:rsid wsp:val=&quot;00126AB6&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523&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37D7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1D&quot;/&gt;&lt;wsp:rsid wsp:val=&quot;00141E46&quot;/&gt;&lt;wsp:rsid wsp:val=&quot;0014206B&quot;/&gt;&lt;wsp:rsid wsp:val=&quot;00142093&quot;/&gt;&lt;wsp:rsid wsp:val=&quot;001425AC&quot;/&gt;&lt;wsp:rsid wsp:val=&quot;00142772&quot;/&gt;&lt;wsp:rsid wsp:val=&quot;00142E42&quot;/&gt;&lt;wsp:rsid wsp:val=&quot;00143221&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5D0A&quot;/&gt;&lt;wsp:rsid wsp:val=&quot;00146129&quot;/&gt;&lt;wsp:rsid wsp:val=&quot;00146142&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47E12&quot;/&gt;&lt;wsp:rsid wsp:val=&quot;0015070B&quot;/&gt;&lt;wsp:rsid wsp:val=&quot;001508E1&quot;/&gt;&lt;wsp:rsid wsp:val=&quot;00150BAF&quot;/&gt;&lt;wsp:rsid wsp:val=&quot;00150CD5&quot;/&gt;&lt;wsp:rsid wsp:val=&quot;00150EDE&quot;/&gt;&lt;wsp:rsid wsp:val=&quot;00151096&quot;/&gt;&lt;wsp:rsid wsp:val=&quot;001510B6&quot;/&gt;&lt;wsp:rsid wsp:val=&quot;001510BE&quot;/&gt;&lt;wsp:rsid wsp:val=&quot;001510ED&quot;/&gt;&lt;wsp:rsid wsp:val=&quot;00151740&quot;/&gt;&lt;wsp:rsid wsp:val=&quot;00151805&quot;/&gt;&lt;wsp:rsid wsp:val=&quot;001518AA&quot;/&gt;&lt;wsp:rsid wsp:val=&quot;00151E59&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EEF&quot;/&gt;&lt;wsp:rsid wsp:val=&quot;00153F29&quot;/&gt;&lt;wsp:rsid wsp:val=&quot;001544AB&quot;/&gt;&lt;wsp:rsid wsp:val=&quot;001545A6&quot;/&gt;&lt;wsp:rsid wsp:val=&quot;00154B50&quot;/&gt;&lt;wsp:rsid wsp:val=&quot;00154DA3&quot;/&gt;&lt;wsp:rsid wsp:val=&quot;00155839&quot;/&gt;&lt;wsp:rsid wsp:val=&quot;00155F7A&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AB7&quot;/&gt;&lt;wsp:rsid wsp:val=&quot;00162BD5&quot;/&gt;&lt;wsp:rsid wsp:val=&quot;00162CF1&quot;/&gt;&lt;wsp:rsid wsp:val=&quot;00162E37&quot;/&gt;&lt;wsp:rsid wsp:val=&quot;00162F82&quot;/&gt;&lt;wsp:rsid wsp:val=&quot;001630E4&quot;/&gt;&lt;wsp:rsid wsp:val=&quot;00163449&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828&quot;/&gt;&lt;wsp:rsid wsp:val=&quot;0016634F&quot;/&gt;&lt;wsp:rsid wsp:val=&quot;0016642D&quot;/&gt;&lt;wsp:rsid wsp:val=&quot;00166994&quot;/&gt;&lt;wsp:rsid wsp:val=&quot;001669F9&quot;/&gt;&lt;wsp:rsid wsp:val=&quot;0016700E&quot;/&gt;&lt;wsp:rsid wsp:val=&quot;0016711A&quot;/&gt;&lt;wsp:rsid wsp:val=&quot;00167182&quot;/&gt;&lt;wsp:rsid wsp:val=&quot;0016764C&quot;/&gt;&lt;wsp:rsid wsp:val=&quot;00167709&quot;/&gt;&lt;wsp:rsid wsp:val=&quot;001678ED&quot;/&gt;&lt;wsp:rsid wsp:val=&quot;00170248&quot;/&gt;&lt;wsp:rsid wsp:val=&quot;00170397&quot;/&gt;&lt;wsp:rsid wsp:val=&quot;001706E4&quot;/&gt;&lt;wsp:rsid wsp:val=&quot;001708D0&quot;/&gt;&lt;wsp:rsid wsp:val=&quot;00170FB5&quot;/&gt;&lt;wsp:rsid wsp:val=&quot;00171717&quot;/&gt;&lt;wsp:rsid wsp:val=&quot;00171944&quot;/&gt;&lt;wsp:rsid wsp:val=&quot;00171D7E&quot;/&gt;&lt;wsp:rsid wsp:val=&quot;00171F14&quot;/&gt;&lt;wsp:rsid wsp:val=&quot;0017226B&quot;/&gt;&lt;wsp:rsid wsp:val=&quot;00172903&quot;/&gt;&lt;wsp:rsid wsp:val=&quot;00172985&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90D&quot;/&gt;&lt;wsp:rsid wsp:val=&quot;00174B60&quot;/&gt;&lt;wsp:rsid wsp:val=&quot;00174DDB&quot;/&gt;&lt;wsp:rsid wsp:val=&quot;00174F2F&quot;/&gt;&lt;wsp:rsid wsp:val=&quot;001752EC&quot;/&gt;&lt;wsp:rsid wsp:val=&quot;0017535F&quot;/&gt;&lt;wsp:rsid wsp:val=&quot;00175B5A&quot;/&gt;&lt;wsp:rsid wsp:val=&quot;00175DBB&quot;/&gt;&lt;wsp:rsid wsp:val=&quot;00175E60&quot;/&gt;&lt;wsp:rsid wsp:val=&quot;00175FDA&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C57&quot;/&gt;&lt;wsp:rsid wsp:val=&quot;00180DC7&quot;/&gt;&lt;wsp:rsid wsp:val=&quot;00180E60&quot;/&gt;&lt;wsp:rsid wsp:val=&quot;00181763&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6E8D&quot;/&gt;&lt;wsp:rsid wsp:val=&quot;0018767B&quot;/&gt;&lt;wsp:rsid wsp:val=&quot;00187A1A&quot;/&gt;&lt;wsp:rsid wsp:val=&quot;00187DC2&quot;/&gt;&lt;wsp:rsid wsp:val=&quot;0019022C&quot;/&gt;&lt;wsp:rsid wsp:val=&quot;00190307&quot;/&gt;&lt;wsp:rsid wsp:val=&quot;00190927&quot;/&gt;&lt;wsp:rsid wsp:val=&quot;00190BD5&quot;/&gt;&lt;wsp:rsid wsp:val=&quot;00191727&quot;/&gt;&lt;wsp:rsid wsp:val=&quot;00191A2B&quot;/&gt;&lt;wsp:rsid wsp:val=&quot;00191EBF&quot;/&gt;&lt;wsp:rsid wsp:val=&quot;001925E5&quot;/&gt;&lt;wsp:rsid wsp:val=&quot;00192A10&quot;/&gt;&lt;wsp:rsid wsp:val=&quot;00192CA9&quot;/&gt;&lt;wsp:rsid wsp:val=&quot;00192D98&quot;/&gt;&lt;wsp:rsid wsp:val=&quot;00193747&quot;/&gt;&lt;wsp:rsid wsp:val=&quot;00193987&quot;/&gt;&lt;wsp:rsid wsp:val=&quot;00193B22&quot;/&gt;&lt;wsp:rsid wsp:val=&quot;00194D1C&quot;/&gt;&lt;wsp:rsid wsp:val=&quot;0019573B&quot;/&gt;&lt;wsp:rsid wsp:val=&quot;0019592C&quot;/&gt;&lt;wsp:rsid wsp:val=&quot;00196085&quot;/&gt;&lt;wsp:rsid wsp:val=&quot;00196300&quot;/&gt;&lt;wsp:rsid wsp:val=&quot;001969BD&quot;/&gt;&lt;wsp:rsid wsp:val=&quot;00196A48&quot;/&gt;&lt;wsp:rsid wsp:val=&quot;00196B90&quot;/&gt;&lt;wsp:rsid wsp:val=&quot;00196BC7&quot;/&gt;&lt;wsp:rsid wsp:val=&quot;00196D0D&quot;/&gt;&lt;wsp:rsid wsp:val=&quot;00196FF4&quot;/&gt;&lt;wsp:rsid wsp:val=&quot;0019734F&quot;/&gt;&lt;wsp:rsid wsp:val=&quot;001976E2&quot;/&gt;&lt;wsp:rsid wsp:val=&quot;001A02BC&quot;/&gt;&lt;wsp:rsid wsp:val=&quot;001A0303&quot;/&gt;&lt;wsp:rsid wsp:val=&quot;001A032E&quot;/&gt;&lt;wsp:rsid wsp:val=&quot;001A0421&quot;/&gt;&lt;wsp:rsid wsp:val=&quot;001A067A&quot;/&gt;&lt;wsp:rsid wsp:val=&quot;001A06FC&quot;/&gt;&lt;wsp:rsid wsp:val=&quot;001A09C6&quot;/&gt;&lt;wsp:rsid wsp:val=&quot;001A0A1E&quot;/&gt;&lt;wsp:rsid wsp:val=&quot;001A12DF&quot;/&gt;&lt;wsp:rsid wsp:val=&quot;001A24E7&quot;/&gt;&lt;wsp:rsid wsp:val=&quot;001A258A&quot;/&gt;&lt;wsp:rsid wsp:val=&quot;001A25E7&quot;/&gt;&lt;wsp:rsid wsp:val=&quot;001A2939&quot;/&gt;&lt;wsp:rsid wsp:val=&quot;001A2BFF&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5234&quot;/&gt;&lt;wsp:rsid wsp:val=&quot;001A61A0&quot;/&gt;&lt;wsp:rsid wsp:val=&quot;001A628F&quot;/&gt;&lt;wsp:rsid wsp:val=&quot;001A6719&quot;/&gt;&lt;wsp:rsid wsp:val=&quot;001A6AFE&quot;/&gt;&lt;wsp:rsid wsp:val=&quot;001A6EF1&quot;/&gt;&lt;wsp:rsid wsp:val=&quot;001A6F38&quot;/&gt;&lt;wsp:rsid wsp:val=&quot;001A706D&quot;/&gt;&lt;wsp:rsid wsp:val=&quot;001A71EB&quot;/&gt;&lt;wsp:rsid wsp:val=&quot;001A72EE&quot;/&gt;&lt;wsp:rsid wsp:val=&quot;001A7821&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999&quot;/&gt;&lt;wsp:rsid wsp:val=&quot;001B1C7B&quot;/&gt;&lt;wsp:rsid wsp:val=&quot;001B1F17&quot;/&gt;&lt;wsp:rsid wsp:val=&quot;001B1F29&quot;/&gt;&lt;wsp:rsid wsp:val=&quot;001B2085&quot;/&gt;&lt;wsp:rsid wsp:val=&quot;001B26EE&quot;/&gt;&lt;wsp:rsid wsp:val=&quot;001B2993&quot;/&gt;&lt;wsp:rsid wsp:val=&quot;001B2DF5&quot;/&gt;&lt;wsp:rsid wsp:val=&quot;001B343E&quot;/&gt;&lt;wsp:rsid wsp:val=&quot;001B3754&quot;/&gt;&lt;wsp:rsid wsp:val=&quot;001B4398&quot;/&gt;&lt;wsp:rsid wsp:val=&quot;001B4938&quot;/&gt;&lt;wsp:rsid wsp:val=&quot;001B4AAD&quot;/&gt;&lt;wsp:rsid wsp:val=&quot;001B4E2D&quot;/&gt;&lt;wsp:rsid wsp:val=&quot;001B5176&quot;/&gt;&lt;wsp:rsid wsp:val=&quot;001B519B&quot;/&gt;&lt;wsp:rsid wsp:val=&quot;001B5332&quot;/&gt;&lt;wsp:rsid wsp:val=&quot;001B53B3&quot;/&gt;&lt;wsp:rsid wsp:val=&quot;001B54E9&quot;/&gt;&lt;wsp:rsid wsp:val=&quot;001B5F67&quot;/&gt;&lt;wsp:rsid wsp:val=&quot;001B6306&quot;/&gt;&lt;wsp:rsid wsp:val=&quot;001B645A&quot;/&gt;&lt;wsp:rsid wsp:val=&quot;001B6488&quot;/&gt;&lt;wsp:rsid wsp:val=&quot;001B6C77&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E60&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64C2&quot;/&gt;&lt;wsp:rsid wsp:val=&quot;001C6C6C&quot;/&gt;&lt;wsp:rsid wsp:val=&quot;001C7185&quot;/&gt;&lt;wsp:rsid wsp:val=&quot;001C76FC&quot;/&gt;&lt;wsp:rsid wsp:val=&quot;001C7AB6&quot;/&gt;&lt;wsp:rsid wsp:val=&quot;001C7F47&quot;/&gt;&lt;wsp:rsid wsp:val=&quot;001D006C&quot;/&gt;&lt;wsp:rsid wsp:val=&quot;001D017C&quot;/&gt;&lt;wsp:rsid wsp:val=&quot;001D02FA&quot;/&gt;&lt;wsp:rsid wsp:val=&quot;001D0447&quot;/&gt;&lt;wsp:rsid wsp:val=&quot;001D0578&quot;/&gt;&lt;wsp:rsid wsp:val=&quot;001D0593&quot;/&gt;&lt;wsp:rsid wsp:val=&quot;001D0C3F&quot;/&gt;&lt;wsp:rsid wsp:val=&quot;001D1258&quot;/&gt;&lt;wsp:rsid wsp:val=&quot;001D13B0&quot;/&gt;&lt;wsp:rsid wsp:val=&quot;001D1673&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41D&quot;/&gt;&lt;wsp:rsid wsp:val=&quot;001D3555&quot;/&gt;&lt;wsp:rsid wsp:val=&quot;001D39CD&quot;/&gt;&lt;wsp:rsid wsp:val=&quot;001D3A25&quot;/&gt;&lt;wsp:rsid wsp:val=&quot;001D3C68&quot;/&gt;&lt;wsp:rsid wsp:val=&quot;001D4315&quot;/&gt;&lt;wsp:rsid wsp:val=&quot;001D43C0&quot;/&gt;&lt;wsp:rsid wsp:val=&quot;001D46EB&quot;/&gt;&lt;wsp:rsid wsp:val=&quot;001D4875&quot;/&gt;&lt;wsp:rsid wsp:val=&quot;001D492D&quot;/&gt;&lt;wsp:rsid wsp:val=&quot;001D4969&quot;/&gt;&lt;wsp:rsid wsp:val=&quot;001D4AF0&quot;/&gt;&lt;wsp:rsid wsp:val=&quot;001D4F24&quot;/&gt;&lt;wsp:rsid wsp:val=&quot;001D506F&quot;/&gt;&lt;wsp:rsid wsp:val=&quot;001D53DC&quot;/&gt;&lt;wsp:rsid wsp:val=&quot;001D57BC&quot;/&gt;&lt;wsp:rsid wsp:val=&quot;001D5BA2&quot;/&gt;&lt;wsp:rsid wsp:val=&quot;001D6581&quot;/&gt;&lt;wsp:rsid wsp:val=&quot;001D6E61&quot;/&gt;&lt;wsp:rsid wsp:val=&quot;001D6F30&quot;/&gt;&lt;wsp:rsid wsp:val=&quot;001D6F9A&quot;/&gt;&lt;wsp:rsid wsp:val=&quot;001D7260&quot;/&gt;&lt;wsp:rsid wsp:val=&quot;001D7816&quot;/&gt;&lt;wsp:rsid wsp:val=&quot;001D7B96&quot;/&gt;&lt;wsp:rsid wsp:val=&quot;001D7CA8&quot;/&gt;&lt;wsp:rsid wsp:val=&quot;001D7F8C&quot;/&gt;&lt;wsp:rsid wsp:val=&quot;001D7FE2&quot;/&gt;&lt;wsp:rsid wsp:val=&quot;001E01C0&quot;/&gt;&lt;wsp:rsid wsp:val=&quot;001E022E&quot;/&gt;&lt;wsp:rsid wsp:val=&quot;001E0774&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0B4&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76&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2AF&quot;/&gt;&lt;wsp:rsid wsp:val=&quot;001F04C3&quot;/&gt;&lt;wsp:rsid wsp:val=&quot;001F0546&quot;/&gt;&lt;wsp:rsid wsp:val=&quot;001F0BCC&quot;/&gt;&lt;wsp:rsid wsp:val=&quot;001F0C47&quot;/&gt;&lt;wsp:rsid wsp:val=&quot;001F0DDF&quot;/&gt;&lt;wsp:rsid wsp:val=&quot;001F0E4E&quot;/&gt;&lt;wsp:rsid wsp:val=&quot;001F125F&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6E6&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377&quot;/&gt;&lt;wsp:rsid wsp:val=&quot;001F6408&quot;/&gt;&lt;wsp:rsid wsp:val=&quot;001F644E&quot;/&gt;&lt;wsp:rsid wsp:val=&quot;001F6682&quot;/&gt;&lt;wsp:rsid wsp:val=&quot;001F6E45&quot;/&gt;&lt;wsp:rsid wsp:val=&quot;001F71EA&quot;/&gt;&lt;wsp:rsid wsp:val=&quot;001F728B&quot;/&gt;&lt;wsp:rsid wsp:val=&quot;001F72A1&quot;/&gt;&lt;wsp:rsid wsp:val=&quot;001F7317&quot;/&gt;&lt;wsp:rsid wsp:val=&quot;001F7456&quot;/&gt;&lt;wsp:rsid wsp:val=&quot;001F74FD&quot;/&gt;&lt;wsp:rsid wsp:val=&quot;001F771E&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32A&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0A6&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074&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4D8&quot;/&gt;&lt;wsp:rsid wsp:val=&quot;00213706&quot;/&gt;&lt;wsp:rsid wsp:val=&quot;00213851&quot;/&gt;&lt;wsp:rsid wsp:val=&quot;00213FF2&quot;/&gt;&lt;wsp:rsid wsp:val=&quot;00214416&quot;/&gt;&lt;wsp:rsid wsp:val=&quot;00214E0D&quot;/&gt;&lt;wsp:rsid wsp:val=&quot;0021521A&quot;/&gt;&lt;wsp:rsid wsp:val=&quot;0021586D&quot;/&gt;&lt;wsp:rsid wsp:val=&quot;00215BD7&quot;/&gt;&lt;wsp:rsid wsp:val=&quot;002161EE&quot;/&gt;&lt;wsp:rsid wsp:val=&quot;00216226&quot;/&gt;&lt;wsp:rsid wsp:val=&quot;002162EA&quot;/&gt;&lt;wsp:rsid wsp:val=&quot;002165F9&quot;/&gt;&lt;wsp:rsid wsp:val=&quot;00216685&quot;/&gt;&lt;wsp:rsid wsp:val=&quot;00216B17&quot;/&gt;&lt;wsp:rsid wsp:val=&quot;00216BBF&quot;/&gt;&lt;wsp:rsid wsp:val=&quot;00216E47&quot;/&gt;&lt;wsp:rsid wsp:val=&quot;00216FED&quot;/&gt;&lt;wsp:rsid wsp:val=&quot;00217135&quot;/&gt;&lt;wsp:rsid wsp:val=&quot;0021737B&quot;/&gt;&lt;wsp:rsid wsp:val=&quot;0021772A&quot;/&gt;&lt;wsp:rsid wsp:val=&quot;00217CE8&quot;/&gt;&lt;wsp:rsid wsp:val=&quot;0022000C&quot;/&gt;&lt;wsp:rsid wsp:val=&quot;002202EC&quot;/&gt;&lt;wsp:rsid wsp:val=&quot;002204ED&quot;/&gt;&lt;wsp:rsid wsp:val=&quot;00220E92&quot;/&gt;&lt;wsp:rsid wsp:val=&quot;00221067&quot;/&gt;&lt;wsp:rsid wsp:val=&quot;002211DD&quot;/&gt;&lt;wsp:rsid wsp:val=&quot;0022135D&quot;/&gt;&lt;wsp:rsid wsp:val=&quot;002213CD&quot;/&gt;&lt;wsp:rsid wsp:val=&quot;00221B93&quot;/&gt;&lt;wsp:rsid wsp:val=&quot;00221CEB&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9B&quot;/&gt;&lt;wsp:rsid wsp:val=&quot;00224C25&quot;/&gt;&lt;wsp:rsid wsp:val=&quot;00225161&quot;/&gt;&lt;wsp:rsid wsp:val=&quot;00225219&quot;/&gt;&lt;wsp:rsid wsp:val=&quot;00225BC3&quot;/&gt;&lt;wsp:rsid wsp:val=&quot;00225BEB&quot;/&gt;&lt;wsp:rsid wsp:val=&quot;0022657F&quot;/&gt;&lt;wsp:rsid wsp:val=&quot;002269A7&quot;/&gt;&lt;wsp:rsid wsp:val=&quot;00226BD3&quot;/&gt;&lt;wsp:rsid wsp:val=&quot;00226F21&quot;/&gt;&lt;wsp:rsid wsp:val=&quot;00226FCE&quot;/&gt;&lt;wsp:rsid wsp:val=&quot;0022735A&quot;/&gt;&lt;wsp:rsid wsp:val=&quot;002275A8&quot;/&gt;&lt;wsp:rsid wsp:val=&quot;00227873&quot;/&gt;&lt;wsp:rsid wsp:val=&quot;002279D2&quot;/&gt;&lt;wsp:rsid wsp:val=&quot;00227C3A&quot;/&gt;&lt;wsp:rsid wsp:val=&quot;00227E6C&quot;/&gt;&lt;wsp:rsid wsp:val=&quot;00227F9E&quot;/&gt;&lt;wsp:rsid wsp:val=&quot;00230040&quot;/&gt;&lt;wsp:rsid wsp:val=&quot;002300E1&quot;/&gt;&lt;wsp:rsid wsp:val=&quot;002305EF&quot;/&gt;&lt;wsp:rsid wsp:val=&quot;00230806&quot;/&gt;&lt;wsp:rsid wsp:val=&quot;00230944&quot;/&gt;&lt;wsp:rsid wsp:val=&quot;002309DA&quot;/&gt;&lt;wsp:rsid wsp:val=&quot;00230AD3&quot;/&gt;&lt;wsp:rsid wsp:val=&quot;00230BB1&quot;/&gt;&lt;wsp:rsid wsp:val=&quot;0023101D&quot;/&gt;&lt;wsp:rsid wsp:val=&quot;002313B5&quot;/&gt;&lt;wsp:rsid wsp:val=&quot;002314EE&quot;/&gt;&lt;wsp:rsid wsp:val=&quot;002315D8&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CE1&quot;/&gt;&lt;wsp:rsid wsp:val=&quot;00234D9F&quot;/&gt;&lt;wsp:rsid wsp:val=&quot;00234E0D&quot;/&gt;&lt;wsp:rsid wsp:val=&quot;002351CB&quot;/&gt;&lt;wsp:rsid wsp:val=&quot;00235581&quot;/&gt;&lt;wsp:rsid wsp:val=&quot;00235698&quot;/&gt;&lt;wsp:rsid wsp:val=&quot;00235724&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37D78&quot;/&gt;&lt;wsp:rsid wsp:val=&quot;002409A7&quot;/&gt;&lt;wsp:rsid wsp:val=&quot;00240A69&quot;/&gt;&lt;wsp:rsid wsp:val=&quot;00240B7D&quot;/&gt;&lt;wsp:rsid wsp:val=&quot;00240DB9&quot;/&gt;&lt;wsp:rsid wsp:val=&quot;00240F76&quot;/&gt;&lt;wsp:rsid wsp:val=&quot;0024103F&quot;/&gt;&lt;wsp:rsid wsp:val=&quot;00241C7B&quot;/&gt;&lt;wsp:rsid wsp:val=&quot;002421F2&quot;/&gt;&lt;wsp:rsid wsp:val=&quot;0024276C&quot;/&gt;&lt;wsp:rsid wsp:val=&quot;00242783&quot;/&gt;&lt;wsp:rsid wsp:val=&quot;00242B2A&quot;/&gt;&lt;wsp:rsid wsp:val=&quot;00242CAE&quot;/&gt;&lt;wsp:rsid wsp:val=&quot;00242E0E&quot;/&gt;&lt;wsp:rsid wsp:val=&quot;00243ACD&quot;/&gt;&lt;wsp:rsid wsp:val=&quot;00243DCC&quot;/&gt;&lt;wsp:rsid wsp:val=&quot;00243ED0&quot;/&gt;&lt;wsp:rsid wsp:val=&quot;002443C2&quot;/&gt;&lt;wsp:rsid wsp:val=&quot;00244606&quot;/&gt;&lt;wsp:rsid wsp:val=&quot;00244924&quot;/&gt;&lt;wsp:rsid wsp:val=&quot;002452BE&quot;/&gt;&lt;wsp:rsid wsp:val=&quot;002452F9&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718B&quot;/&gt;&lt;wsp:rsid wsp:val=&quot;002471AB&quot;/&gt;&lt;wsp:rsid wsp:val=&quot;0024785A&quot;/&gt;&lt;wsp:rsid wsp:val=&quot;00247C82&quot;/&gt;&lt;wsp:rsid wsp:val=&quot;00247D8E&quot;/&gt;&lt;wsp:rsid wsp:val=&quot;00247DD1&quot;/&gt;&lt;wsp:rsid wsp:val=&quot;00250A54&quot;/&gt;&lt;wsp:rsid wsp:val=&quot;00250CD0&quot;/&gt;&lt;wsp:rsid wsp:val=&quot;00250D9C&quot;/&gt;&lt;wsp:rsid wsp:val=&quot;00250E53&quot;/&gt;&lt;wsp:rsid wsp:val=&quot;00251117&quot;/&gt;&lt;wsp:rsid wsp:val=&quot;002512A9&quot;/&gt;&lt;wsp:rsid wsp:val=&quot;0025169E&quot;/&gt;&lt;wsp:rsid wsp:val=&quot;00251929&quot;/&gt;&lt;wsp:rsid wsp:val=&quot;00251CA5&quot;/&gt;&lt;wsp:rsid wsp:val=&quot;00251F5E&quot;/&gt;&lt;wsp:rsid wsp:val=&quot;002521CC&quot;/&gt;&lt;wsp:rsid wsp:val=&quot;002522FF&quot;/&gt;&lt;wsp:rsid wsp:val=&quot;002529EB&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A98&quot;/&gt;&lt;wsp:rsid wsp:val=&quot;00254D49&quot;/&gt;&lt;wsp:rsid wsp:val=&quot;00254D76&quot;/&gt;&lt;wsp:rsid wsp:val=&quot;002553F3&quot;/&gt;&lt;wsp:rsid wsp:val=&quot;00255C71&quot;/&gt;&lt;wsp:rsid wsp:val=&quot;00255C73&quot;/&gt;&lt;wsp:rsid wsp:val=&quot;00255D42&quot;/&gt;&lt;wsp:rsid wsp:val=&quot;00256F02&quot;/&gt;&lt;wsp:rsid wsp:val=&quot;002571C8&quot;/&gt;&lt;wsp:rsid wsp:val=&quot;002572F1&quot;/&gt;&lt;wsp:rsid wsp:val=&quot;002574B6&quot;/&gt;&lt;wsp:rsid wsp:val=&quot;002575F0&quot;/&gt;&lt;wsp:rsid wsp:val=&quot;00257A62&quot;/&gt;&lt;wsp:rsid wsp:val=&quot;00257CB5&quot;/&gt;&lt;wsp:rsid wsp:val=&quot;00260156&quot;/&gt;&lt;wsp:rsid wsp:val=&quot;0026037C&quot;/&gt;&lt;wsp:rsid wsp:val=&quot;0026075E&quot;/&gt;&lt;wsp:rsid wsp:val=&quot;00260E03&quot;/&gt;&lt;wsp:rsid wsp:val=&quot;00260FAD&quot;/&gt;&lt;wsp:rsid wsp:val=&quot;002612A1&quot;/&gt;&lt;wsp:rsid wsp:val=&quot;00261559&quot;/&gt;&lt;wsp:rsid wsp:val=&quot;00261A63&quot;/&gt;&lt;wsp:rsid wsp:val=&quot;00261D05&quot;/&gt;&lt;wsp:rsid wsp:val=&quot;00262085&quot;/&gt;&lt;wsp:rsid wsp:val=&quot;002622E3&quot;/&gt;&lt;wsp:rsid wsp:val=&quot;002623AC&quot;/&gt;&lt;wsp:rsid wsp:val=&quot;002623DA&quot;/&gt;&lt;wsp:rsid wsp:val=&quot;00262648&quot;/&gt;&lt;wsp:rsid wsp:val=&quot;00262979&quot;/&gt;&lt;wsp:rsid wsp:val=&quot;00262A27&quot;/&gt;&lt;wsp:rsid wsp:val=&quot;00262BAD&quot;/&gt;&lt;wsp:rsid wsp:val=&quot;00262CEB&quot;/&gt;&lt;wsp:rsid wsp:val=&quot;00262E69&quot;/&gt;&lt;wsp:rsid wsp:val=&quot;00263038&quot;/&gt;&lt;wsp:rsid wsp:val=&quot;0026395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165&quot;/&gt;&lt;wsp:rsid wsp:val=&quot;00266210&quot;/&gt;&lt;wsp:rsid wsp:val=&quot;00266427&quot;/&gt;&lt;wsp:rsid wsp:val=&quot;00267026&quot;/&gt;&lt;wsp:rsid wsp:val=&quot;0026716C&quot;/&gt;&lt;wsp:rsid wsp:val=&quot;002672D7&quot;/&gt;&lt;wsp:rsid wsp:val=&quot;00267959&quot;/&gt;&lt;wsp:rsid wsp:val=&quot;00267D2F&quot;/&gt;&lt;wsp:rsid wsp:val=&quot;00267E95&quot;/&gt;&lt;wsp:rsid wsp:val=&quot;00270C63&quot;/&gt;&lt;wsp:rsid wsp:val=&quot;00270C70&quot;/&gt;&lt;wsp:rsid wsp:val=&quot;00270C98&quot;/&gt;&lt;wsp:rsid wsp:val=&quot;00270E57&quot;/&gt;&lt;wsp:rsid wsp:val=&quot;002716B1&quot;/&gt;&lt;wsp:rsid wsp:val=&quot;00271738&quot;/&gt;&lt;wsp:rsid wsp:val=&quot;0027193C&quot;/&gt;&lt;wsp:rsid wsp:val=&quot;00271B1E&quot;/&gt;&lt;wsp:rsid wsp:val=&quot;00271EEF&quot;/&gt;&lt;wsp:rsid wsp:val=&quot;0027242C&quot;/&gt;&lt;wsp:rsid wsp:val=&quot;00272439&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4E68&quot;/&gt;&lt;wsp:rsid wsp:val=&quot;00275435&quot;/&gt;&lt;wsp:rsid wsp:val=&quot;00275464&quot;/&gt;&lt;wsp:rsid wsp:val=&quot;0027568B&quot;/&gt;&lt;wsp:rsid wsp:val=&quot;002756D5&quot;/&gt;&lt;wsp:rsid wsp:val=&quot;002758B1&quot;/&gt;&lt;wsp:rsid wsp:val=&quot;00275CB2&quot;/&gt;&lt;wsp:rsid wsp:val=&quot;00276001&quot;/&gt;&lt;wsp:rsid wsp:val=&quot;002764FB&quot;/&gt;&lt;wsp:rsid wsp:val=&quot;00276BEE&quot;/&gt;&lt;wsp:rsid wsp:val=&quot;00276EFA&quot;/&gt;&lt;wsp:rsid wsp:val=&quot;002774DF&quot;/&gt;&lt;wsp:rsid wsp:val=&quot;00277AF3&quot;/&gt;&lt;wsp:rsid wsp:val=&quot;00277E66&quot;/&gt;&lt;wsp:rsid wsp:val=&quot;002801E2&quot;/&gt;&lt;wsp:rsid wsp:val=&quot;0028052D&quot;/&gt;&lt;wsp:rsid wsp:val=&quot;00280684&quot;/&gt;&lt;wsp:rsid wsp:val=&quot;00280706&quot;/&gt;&lt;wsp:rsid wsp:val=&quot;0028073A&quot;/&gt;&lt;wsp:rsid wsp:val=&quot;00280851&quot;/&gt;&lt;wsp:rsid wsp:val=&quot;00280960&quot;/&gt;&lt;wsp:rsid wsp:val=&quot;00280D6E&quot;/&gt;&lt;wsp:rsid wsp:val=&quot;00281166&quot;/&gt;&lt;wsp:rsid wsp:val=&quot;002825CE&quot;/&gt;&lt;wsp:rsid wsp:val=&quot;002826D0&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489&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254&quot;/&gt;&lt;wsp:rsid wsp:val=&quot;0029035E&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44CA&quot;/&gt;&lt;wsp:rsid wsp:val=&quot;00294722&quot;/&gt;&lt;wsp:rsid wsp:val=&quot;00294AB1&quot;/&gt;&lt;wsp:rsid wsp:val=&quot;00295018&quot;/&gt;&lt;wsp:rsid wsp:val=&quot;00295226&quot;/&gt;&lt;wsp:rsid wsp:val=&quot;00295372&quot;/&gt;&lt;wsp:rsid wsp:val=&quot;0029548C&quot;/&gt;&lt;wsp:rsid wsp:val=&quot;00295539&quot;/&gt;&lt;wsp:rsid wsp:val=&quot;00295F1C&quot;/&gt;&lt;wsp:rsid wsp:val=&quot;0029636B&quot;/&gt;&lt;wsp:rsid wsp:val=&quot;002963EC&quot;/&gt;&lt;wsp:rsid wsp:val=&quot;002965C5&quot;/&gt;&lt;wsp:rsid wsp:val=&quot;00296E40&quot;/&gt;&lt;wsp:rsid wsp:val=&quot;00296FD8&quot;/&gt;&lt;wsp:rsid wsp:val=&quot;0029743A&quot;/&gt;&lt;wsp:rsid wsp:val=&quot;00297499&quot;/&gt;&lt;wsp:rsid wsp:val=&quot;002974AA&quot;/&gt;&lt;wsp:rsid wsp:val=&quot;00297749&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CA8&quot;/&gt;&lt;wsp:rsid wsp:val=&quot;002A4E20&quot;/&gt;&lt;wsp:rsid wsp:val=&quot;002A523D&quot;/&gt;&lt;wsp:rsid wsp:val=&quot;002A5488&quot;/&gt;&lt;wsp:rsid wsp:val=&quot;002A56E5&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0F4&quot;/&gt;&lt;wsp:rsid wsp:val=&quot;002B0232&quot;/&gt;&lt;wsp:rsid wsp:val=&quot;002B0322&quot;/&gt;&lt;wsp:rsid wsp:val=&quot;002B0343&quot;/&gt;&lt;wsp:rsid wsp:val=&quot;002B03D8&quot;/&gt;&lt;wsp:rsid wsp:val=&quot;002B049E&quot;/&gt;&lt;wsp:rsid wsp:val=&quot;002B07BF&quot;/&gt;&lt;wsp:rsid wsp:val=&quot;002B0805&quot;/&gt;&lt;wsp:rsid wsp:val=&quot;002B09C7&quot;/&gt;&lt;wsp:rsid wsp:val=&quot;002B0C99&quot;/&gt;&lt;wsp:rsid wsp:val=&quot;002B0EDA&quot;/&gt;&lt;wsp:rsid wsp:val=&quot;002B10F9&quot;/&gt;&lt;wsp:rsid wsp:val=&quot;002B19CC&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64C&quot;/&gt;&lt;wsp:rsid wsp:val=&quot;002B5976&quot;/&gt;&lt;wsp:rsid wsp:val=&quot;002B5A52&quot;/&gt;&lt;wsp:rsid wsp:val=&quot;002B6397&quot;/&gt;&lt;wsp:rsid wsp:val=&quot;002B64FE&quot;/&gt;&lt;wsp:rsid wsp:val=&quot;002B651D&quot;/&gt;&lt;wsp:rsid wsp:val=&quot;002B6890&quot;/&gt;&lt;wsp:rsid wsp:val=&quot;002B694E&quot;/&gt;&lt;wsp:rsid wsp:val=&quot;002B6A54&quot;/&gt;&lt;wsp:rsid wsp:val=&quot;002B6C2C&quot;/&gt;&lt;wsp:rsid wsp:val=&quot;002B7095&quot;/&gt;&lt;wsp:rsid wsp:val=&quot;002C04C2&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11F&quot;/&gt;&lt;wsp:rsid wsp:val=&quot;002C33D3&quot;/&gt;&lt;wsp:rsid wsp:val=&quot;002C36D3&quot;/&gt;&lt;wsp:rsid wsp:val=&quot;002C379F&quot;/&gt;&lt;wsp:rsid wsp:val=&quot;002C3AE4&quot;/&gt;&lt;wsp:rsid wsp:val=&quot;002C3C99&quot;/&gt;&lt;wsp:rsid wsp:val=&quot;002C3E89&quot;/&gt;&lt;wsp:rsid wsp:val=&quot;002C4602&quot;/&gt;&lt;wsp:rsid wsp:val=&quot;002C499F&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9F3&quot;/&gt;&lt;wsp:rsid wsp:val=&quot;002D6B9D&quot;/&gt;&lt;wsp:rsid wsp:val=&quot;002D6C69&quot;/&gt;&lt;wsp:rsid wsp:val=&quot;002D7058&quot;/&gt;&lt;wsp:rsid wsp:val=&quot;002D7077&quot;/&gt;&lt;wsp:rsid wsp:val=&quot;002D772F&quot;/&gt;&lt;wsp:rsid wsp:val=&quot;002D7833&quot;/&gt;&lt;wsp:rsid wsp:val=&quot;002E018E&quot;/&gt;&lt;wsp:rsid wsp:val=&quot;002E03E6&quot;/&gt;&lt;wsp:rsid wsp:val=&quot;002E047C&quot;/&gt;&lt;wsp:rsid wsp:val=&quot;002E04F0&quot;/&gt;&lt;wsp:rsid wsp:val=&quot;002E0661&quot;/&gt;&lt;wsp:rsid wsp:val=&quot;002E086B&quot;/&gt;&lt;wsp:rsid wsp:val=&quot;002E0D41&quot;/&gt;&lt;wsp:rsid wsp:val=&quot;002E0E94&quot;/&gt;&lt;wsp:rsid wsp:val=&quot;002E1009&quot;/&gt;&lt;wsp:rsid wsp:val=&quot;002E16BC&quot;/&gt;&lt;wsp:rsid wsp:val=&quot;002E1941&quot;/&gt;&lt;wsp:rsid wsp:val=&quot;002E1BD8&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732&quot;/&gt;&lt;wsp:rsid wsp:val=&quot;002E38A5&quot;/&gt;&lt;wsp:rsid wsp:val=&quot;002E38B7&quot;/&gt;&lt;wsp:rsid wsp:val=&quot;002E485E&quot;/&gt;&lt;wsp:rsid wsp:val=&quot;002E4B7B&quot;/&gt;&lt;wsp:rsid wsp:val=&quot;002E4C0E&quot;/&gt;&lt;wsp:rsid wsp:val=&quot;002E501A&quot;/&gt;&lt;wsp:rsid wsp:val=&quot;002E550C&quot;/&gt;&lt;wsp:rsid wsp:val=&quot;002E58E1&quot;/&gt;&lt;wsp:rsid wsp:val=&quot;002E5BDD&quot;/&gt;&lt;wsp:rsid wsp:val=&quot;002E5C56&quot;/&gt;&lt;wsp:rsid wsp:val=&quot;002E6162&quot;/&gt;&lt;wsp:rsid wsp:val=&quot;002E679D&quot;/&gt;&lt;wsp:rsid wsp:val=&quot;002E70AC&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846&quot;/&gt;&lt;wsp:rsid wsp:val=&quot;002F0ADB&quot;/&gt;&lt;wsp:rsid wsp:val=&quot;002F13AA&quot;/&gt;&lt;wsp:rsid wsp:val=&quot;002F15C7&quot;/&gt;&lt;wsp:rsid wsp:val=&quot;002F1BBA&quot;/&gt;&lt;wsp:rsid wsp:val=&quot;002F23FC&quot;/&gt;&lt;wsp:rsid wsp:val=&quot;002F2AE0&quot;/&gt;&lt;wsp:rsid wsp:val=&quot;002F2F8B&quot;/&gt;&lt;wsp:rsid wsp:val=&quot;002F3390&quot;/&gt;&lt;wsp:rsid wsp:val=&quot;002F3AAA&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859&quot;/&gt;&lt;wsp:rsid wsp:val=&quot;00300FC7&quot;/&gt;&lt;wsp:rsid wsp:val=&quot;00301074&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7C6&quot;/&gt;&lt;wsp:rsid wsp:val=&quot;0030621C&quot;/&gt;&lt;wsp:rsid wsp:val=&quot;00306306&quot;/&gt;&lt;wsp:rsid wsp:val=&quot;003065FB&quot;/&gt;&lt;wsp:rsid wsp:val=&quot;00306C47&quot;/&gt;&lt;wsp:rsid wsp:val=&quot;00307B27&quot;/&gt;&lt;wsp:rsid wsp:val=&quot;00307F28&quot;/&gt;&lt;wsp:rsid wsp:val=&quot;003101DC&quot;/&gt;&lt;wsp:rsid wsp:val=&quot;0031035A&quot;/&gt;&lt;wsp:rsid wsp:val=&quot;00310CC6&quot;/&gt;&lt;wsp:rsid wsp:val=&quot;00311642&quot;/&gt;&lt;wsp:rsid wsp:val=&quot;00311728&quot;/&gt;&lt;wsp:rsid wsp:val=&quot;00311761&quot;/&gt;&lt;wsp:rsid wsp:val=&quot;00311941&quot;/&gt;&lt;wsp:rsid wsp:val=&quot;00312064&quot;/&gt;&lt;wsp:rsid wsp:val=&quot;003121B8&quot;/&gt;&lt;wsp:rsid wsp:val=&quot;00312EB5&quot;/&gt;&lt;wsp:rsid wsp:val=&quot;0031347D&quot;/&gt;&lt;wsp:rsid wsp:val=&quot;003137A0&quot;/&gt;&lt;wsp:rsid wsp:val=&quot;003137ED&quot;/&gt;&lt;wsp:rsid wsp:val=&quot;00313C4F&quot;/&gt;&lt;wsp:rsid wsp:val=&quot;00314176&quot;/&gt;&lt;wsp:rsid wsp:val=&quot;003141C2&quot;/&gt;&lt;wsp:rsid wsp:val=&quot;00314629&quot;/&gt;&lt;wsp:rsid wsp:val=&quot;003150EA&quot;/&gt;&lt;wsp:rsid wsp:val=&quot;0031599D&quot;/&gt;&lt;wsp:rsid wsp:val=&quot;00315DF0&quot;/&gt;&lt;wsp:rsid wsp:val=&quot;00315F72&quot;/&gt;&lt;wsp:rsid wsp:val=&quot;00316072&quot;/&gt;&lt;wsp:rsid wsp:val=&quot;003160FB&quot;/&gt;&lt;wsp:rsid wsp:val=&quot;00316265&quot;/&gt;&lt;wsp:rsid wsp:val=&quot;00316C58&quot;/&gt;&lt;wsp:rsid wsp:val=&quot;00316E07&quot;/&gt;&lt;wsp:rsid wsp:val=&quot;00316E46&quot;/&gt;&lt;wsp:rsid wsp:val=&quot;00317050&quot;/&gt;&lt;wsp:rsid wsp:val=&quot;00317884&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FAD&quot;/&gt;&lt;wsp:rsid wsp:val=&quot;003242C1&quot;/&gt;&lt;wsp:rsid wsp:val=&quot;00324731&quot;/&gt;&lt;wsp:rsid wsp:val=&quot;003249F8&quot;/&gt;&lt;wsp:rsid wsp:val=&quot;00324E47&quot;/&gt;&lt;wsp:rsid wsp:val=&quot;00324F6C&quot;/&gt;&lt;wsp:rsid wsp:val=&quot;00325C1C&quot;/&gt;&lt;wsp:rsid wsp:val=&quot;00325C6A&quot;/&gt;&lt;wsp:rsid wsp:val=&quot;00325C6E&quot;/&gt;&lt;wsp:rsid wsp:val=&quot;0032649F&quot;/&gt;&lt;wsp:rsid wsp:val=&quot;003265BE&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2980&quot;/&gt;&lt;wsp:rsid wsp:val=&quot;003329E9&quot;/&gt;&lt;wsp:rsid wsp:val=&quot;00333A53&quot;/&gt;&lt;wsp:rsid wsp:val=&quot;00333FB4&quot;/&gt;&lt;wsp:rsid wsp:val=&quot;00334799&quot;/&gt;&lt;wsp:rsid wsp:val=&quot;00335250&quot;/&gt;&lt;wsp:rsid wsp:val=&quot;0033588B&quot;/&gt;&lt;wsp:rsid wsp:val=&quot;0033592C&quot;/&gt;&lt;wsp:rsid wsp:val=&quot;00335E2A&quot;/&gt;&lt;wsp:rsid wsp:val=&quot;003360A3&quot;/&gt;&lt;wsp:rsid wsp:val=&quot;00336153&quot;/&gt;&lt;wsp:rsid wsp:val=&quot;00336225&quot;/&gt;&lt;wsp:rsid wsp:val=&quot;00336780&quot;/&gt;&lt;wsp:rsid wsp:val=&quot;003367C5&quot;/&gt;&lt;wsp:rsid wsp:val=&quot;003370D3&quot;/&gt;&lt;wsp:rsid wsp:val=&quot;003378A3&quot;/&gt;&lt;wsp:rsid wsp:val=&quot;00337A57&quot;/&gt;&lt;wsp:rsid wsp:val=&quot;00337B32&quot;/&gt;&lt;wsp:rsid wsp:val=&quot;00337C71&quot;/&gt;&lt;wsp:rsid wsp:val=&quot;00337F8B&quot;/&gt;&lt;wsp:rsid wsp:val=&quot;00340083&quot;/&gt;&lt;wsp:rsid wsp:val=&quot;00340305&quot;/&gt;&lt;wsp:rsid wsp:val=&quot;00340D85&quot;/&gt;&lt;wsp:rsid wsp:val=&quot;00340E16&quot;/&gt;&lt;wsp:rsid wsp:val=&quot;00340E58&quot;/&gt;&lt;wsp:rsid wsp:val=&quot;00340F47&quot;/&gt;&lt;wsp:rsid wsp:val=&quot;00340F94&quot;/&gt;&lt;wsp:rsid wsp:val=&quot;00341087&quot;/&gt;&lt;wsp:rsid wsp:val=&quot;003413A1&quot;/&gt;&lt;wsp:rsid wsp:val=&quot;00341840&quot;/&gt;&lt;wsp:rsid wsp:val=&quot;00341CDF&quot;/&gt;&lt;wsp:rsid wsp:val=&quot;0034243C&quot;/&gt;&lt;wsp:rsid wsp:val=&quot;00342440&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6BAD&quot;/&gt;&lt;wsp:rsid wsp:val=&quot;003471DC&quot;/&gt;&lt;wsp:rsid wsp:val=&quot;0034745C&quot;/&gt;&lt;wsp:rsid wsp:val=&quot;00347C8D&quot;/&gt;&lt;wsp:rsid wsp:val=&quot;00347F2E&quot;/&gt;&lt;wsp:rsid wsp:val=&quot;00350186&quot;/&gt;&lt;wsp:rsid wsp:val=&quot;0035025F&quot;/&gt;&lt;wsp:rsid wsp:val=&quot;003503F4&quot;/&gt;&lt;wsp:rsid wsp:val=&quot;0035041A&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828&quot;/&gt;&lt;wsp:rsid wsp:val=&quot;00352952&quot;/&gt;&lt;wsp:rsid wsp:val=&quot;00352A91&quot;/&gt;&lt;wsp:rsid wsp:val=&quot;00352CC9&quot;/&gt;&lt;wsp:rsid wsp:val=&quot;00352D80&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97E&quot;/&gt;&lt;wsp:rsid wsp:val=&quot;003621A7&quot;/&gt;&lt;wsp:rsid wsp:val=&quot;0036262C&quot;/&gt;&lt;wsp:rsid wsp:val=&quot;00362A2B&quot;/&gt;&lt;wsp:rsid wsp:val=&quot;00362C5A&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0CE&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FD7&quot;/&gt;&lt;wsp:rsid wsp:val=&quot;003734F9&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E60&quot;/&gt;&lt;wsp:rsid wsp:val=&quot;0037709A&quot;/&gt;&lt;wsp:rsid wsp:val=&quot;00377146&quot;/&gt;&lt;wsp:rsid wsp:val=&quot;00377397&quot;/&gt;&lt;wsp:rsid wsp:val=&quot;003774FD&quot;/&gt;&lt;wsp:rsid wsp:val=&quot;003775BD&quot;/&gt;&lt;wsp:rsid wsp:val=&quot;003800CA&quot;/&gt;&lt;wsp:rsid wsp:val=&quot;003802CD&quot;/&gt;&lt;wsp:rsid wsp:val=&quot;0038084F&quot;/&gt;&lt;wsp:rsid wsp:val=&quot;00380892&quot;/&gt;&lt;wsp:rsid wsp:val=&quot;00381079&quot;/&gt;&lt;wsp:rsid wsp:val=&quot;00381685&quot;/&gt;&lt;wsp:rsid wsp:val=&quot;00381918&quot;/&gt;&lt;wsp:rsid wsp:val=&quot;003821E7&quot;/&gt;&lt;wsp:rsid wsp:val=&quot;0038227A&quot;/&gt;&lt;wsp:rsid wsp:val=&quot;00382390&quot;/&gt;&lt;wsp:rsid wsp:val=&quot;0038245B&quot;/&gt;&lt;wsp:rsid wsp:val=&quot;003827B3&quot;/&gt;&lt;wsp:rsid wsp:val=&quot;00382903&quot;/&gt;&lt;wsp:rsid wsp:val=&quot;00382DE6&quot;/&gt;&lt;wsp:rsid wsp:val=&quot;003833FD&quot;/&gt;&lt;wsp:rsid wsp:val=&quot;00383483&quot;/&gt;&lt;wsp:rsid wsp:val=&quot;00383D4B&quot;/&gt;&lt;wsp:rsid wsp:val=&quot;00383DDB&quot;/&gt;&lt;wsp:rsid wsp:val=&quot;00383F0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493&quot;/&gt;&lt;wsp:rsid wsp:val=&quot;00386A15&quot;/&gt;&lt;wsp:rsid wsp:val=&quot;00386B71&quot;/&gt;&lt;wsp:rsid wsp:val=&quot;00386EB4&quot;/&gt;&lt;wsp:rsid wsp:val=&quot;0038702D&quot;/&gt;&lt;wsp:rsid wsp:val=&quot;003870BC&quot;/&gt;&lt;wsp:rsid wsp:val=&quot;0038732E&quot;/&gt;&lt;wsp:rsid wsp:val=&quot;0038762C&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049&quot;/&gt;&lt;wsp:rsid wsp:val=&quot;00392649&quot;/&gt;&lt;wsp:rsid wsp:val=&quot;003926BE&quot;/&gt;&lt;wsp:rsid wsp:val=&quot;00392C9B&quot;/&gt;&lt;wsp:rsid wsp:val=&quot;00392DB8&quot;/&gt;&lt;wsp:rsid wsp:val=&quot;00392E8F&quot;/&gt;&lt;wsp:rsid wsp:val=&quot;0039383E&quot;/&gt;&lt;wsp:rsid wsp:val=&quot;00393B78&quot;/&gt;&lt;wsp:rsid wsp:val=&quot;00393E7D&quot;/&gt;&lt;wsp:rsid wsp:val=&quot;0039419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35&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C47&quot;/&gt;&lt;wsp:rsid wsp:val=&quot;003A0EB1&quot;/&gt;&lt;wsp:rsid wsp:val=&quot;003A0FA6&quot;/&gt;&lt;wsp:rsid wsp:val=&quot;003A1135&quot;/&gt;&lt;wsp:rsid wsp:val=&quot;003A1341&quot;/&gt;&lt;wsp:rsid wsp:val=&quot;003A162C&quot;/&gt;&lt;wsp:rsid wsp:val=&quot;003A19E0&quot;/&gt;&lt;wsp:rsid wsp:val=&quot;003A1DD5&quot;/&gt;&lt;wsp:rsid wsp:val=&quot;003A1ED9&quot;/&gt;&lt;wsp:rsid wsp:val=&quot;003A200A&quot;/&gt;&lt;wsp:rsid wsp:val=&quot;003A2019&quot;/&gt;&lt;wsp:rsid wsp:val=&quot;003A2041&quot;/&gt;&lt;wsp:rsid wsp:val=&quot;003A28DF&quot;/&gt;&lt;wsp:rsid wsp:val=&quot;003A2D39&quot;/&gt;&lt;wsp:rsid wsp:val=&quot;003A2EBA&quot;/&gt;&lt;wsp:rsid wsp:val=&quot;003A2FA0&quot;/&gt;&lt;wsp:rsid wsp:val=&quot;003A2FE7&quot;/&gt;&lt;wsp:rsid wsp:val=&quot;003A31D6&quot;/&gt;&lt;wsp:rsid wsp:val=&quot;003A392F&quot;/&gt;&lt;wsp:rsid wsp:val=&quot;003A3A27&quot;/&gt;&lt;wsp:rsid wsp:val=&quot;003A42BB&quot;/&gt;&lt;wsp:rsid wsp:val=&quot;003A44E3&quot;/&gt;&lt;wsp:rsid wsp:val=&quot;003A45FB&quot;/&gt;&lt;wsp:rsid wsp:val=&quot;003A48FC&quot;/&gt;&lt;wsp:rsid wsp:val=&quot;003A4D59&quot;/&gt;&lt;wsp:rsid wsp:val=&quot;003A4E82&quot;/&gt;&lt;wsp:rsid wsp:val=&quot;003A5167&quot;/&gt;&lt;wsp:rsid wsp:val=&quot;003A57FE&quot;/&gt;&lt;wsp:rsid wsp:val=&quot;003A590E&quot;/&gt;&lt;wsp:rsid wsp:val=&quot;003A593C&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1C3&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0F0&quot;/&gt;&lt;wsp:rsid wsp:val=&quot;003B21B1&quot;/&gt;&lt;wsp:rsid wsp:val=&quot;003B293A&quot;/&gt;&lt;wsp:rsid wsp:val=&quot;003B2B79&quot;/&gt;&lt;wsp:rsid wsp:val=&quot;003B2C93&quot;/&gt;&lt;wsp:rsid wsp:val=&quot;003B31F9&quot;/&gt;&lt;wsp:rsid wsp:val=&quot;003B3A03&quot;/&gt;&lt;wsp:rsid wsp:val=&quot;003B429B&quot;/&gt;&lt;wsp:rsid wsp:val=&quot;003B4465&quot;/&gt;&lt;wsp:rsid wsp:val=&quot;003B4482&quot;/&gt;&lt;wsp:rsid wsp:val=&quot;003B4B48&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5B2&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805&quot;/&gt;&lt;wsp:rsid wsp:val=&quot;003C2872&quot;/&gt;&lt;wsp:rsid wsp:val=&quot;003C2B4A&quot;/&gt;&lt;wsp:rsid wsp:val=&quot;003C2C9D&quot;/&gt;&lt;wsp:rsid wsp:val=&quot;003C302B&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5E6E&quot;/&gt;&lt;wsp:rsid wsp:val=&quot;003C6580&quot;/&gt;&lt;wsp:rsid wsp:val=&quot;003C7459&quot;/&gt;&lt;wsp:rsid wsp:val=&quot;003C74CC&quot;/&gt;&lt;wsp:rsid wsp:val=&quot;003C78C0&quot;/&gt;&lt;wsp:rsid wsp:val=&quot;003C79A4&quot;/&gt;&lt;wsp:rsid wsp:val=&quot;003C7D16&quot;/&gt;&lt;wsp:rsid wsp:val=&quot;003D04C1&quot;/&gt;&lt;wsp:rsid wsp:val=&quot;003D09DA&quot;/&gt;&lt;wsp:rsid wsp:val=&quot;003D0A97&quot;/&gt;&lt;wsp:rsid wsp:val=&quot;003D0B5A&quot;/&gt;&lt;wsp:rsid wsp:val=&quot;003D0D75&quot;/&gt;&lt;wsp:rsid wsp:val=&quot;003D0E68&quot;/&gt;&lt;wsp:rsid wsp:val=&quot;003D124C&quot;/&gt;&lt;wsp:rsid wsp:val=&quot;003D1982&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D57&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9E8&quot;/&gt;&lt;wsp:rsid wsp:val=&quot;003E018C&quot;/&gt;&lt;wsp:rsid wsp:val=&quot;003E0563&quot;/&gt;&lt;wsp:rsid wsp:val=&quot;003E0877&quot;/&gt;&lt;wsp:rsid wsp:val=&quot;003E089F&quot;/&gt;&lt;wsp:rsid wsp:val=&quot;003E0ADB&quot;/&gt;&lt;wsp:rsid wsp:val=&quot;003E0CE4&quot;/&gt;&lt;wsp:rsid wsp:val=&quot;003E0E67&quot;/&gt;&lt;wsp:rsid wsp:val=&quot;003E1049&quot;/&gt;&lt;wsp:rsid wsp:val=&quot;003E1304&quot;/&gt;&lt;wsp:rsid wsp:val=&quot;003E1748&quot;/&gt;&lt;wsp:rsid wsp:val=&quot;003E1CF4&quot;/&gt;&lt;wsp:rsid wsp:val=&quot;003E240A&quot;/&gt;&lt;wsp:rsid wsp:val=&quot;003E2719&quot;/&gt;&lt;wsp:rsid wsp:val=&quot;003E2772&quot;/&gt;&lt;wsp:rsid wsp:val=&quot;003E284D&quot;/&gt;&lt;wsp:rsid wsp:val=&quot;003E2B7D&quot;/&gt;&lt;wsp:rsid wsp:val=&quot;003E2BF4&quot;/&gt;&lt;wsp:rsid wsp:val=&quot;003E2E52&quot;/&gt;&lt;wsp:rsid wsp:val=&quot;003E31BF&quot;/&gt;&lt;wsp:rsid wsp:val=&quot;003E34E1&quot;/&gt;&lt;wsp:rsid wsp:val=&quot;003E3524&quot;/&gt;&lt;wsp:rsid wsp:val=&quot;003E38F6&quot;/&gt;&lt;wsp:rsid wsp:val=&quot;003E3C5B&quot;/&gt;&lt;wsp:rsid wsp:val=&quot;003E3D11&quot;/&gt;&lt;wsp:rsid wsp:val=&quot;003E3D95&quot;/&gt;&lt;wsp:rsid wsp:val=&quot;003E40B3&quot;/&gt;&lt;wsp:rsid wsp:val=&quot;003E40C9&quot;/&gt;&lt;wsp:rsid wsp:val=&quot;003E4CDB&quot;/&gt;&lt;wsp:rsid wsp:val=&quot;003E4E26&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947&quot;/&gt;&lt;wsp:rsid wsp:val=&quot;003F1B6D&quot;/&gt;&lt;wsp:rsid wsp:val=&quot;003F1C48&quot;/&gt;&lt;wsp:rsid wsp:val=&quot;003F1CB3&quot;/&gt;&lt;wsp:rsid wsp:val=&quot;003F1D27&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865&quot;/&gt;&lt;wsp:rsid wsp:val=&quot;003F4933&quot;/&gt;&lt;wsp:rsid wsp:val=&quot;003F4977&quot;/&gt;&lt;wsp:rsid wsp:val=&quot;003F4E1C&quot;/&gt;&lt;wsp:rsid wsp:val=&quot;003F4E39&quot;/&gt;&lt;wsp:rsid wsp:val=&quot;003F536B&quot;/&gt;&lt;wsp:rsid wsp:val=&quot;003F586D&quot;/&gt;&lt;wsp:rsid wsp:val=&quot;003F59A7&quot;/&gt;&lt;wsp:rsid wsp:val=&quot;003F60EF&quot;/&gt;&lt;wsp:rsid wsp:val=&quot;003F6217&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231&quot;/&gt;&lt;wsp:rsid wsp:val=&quot;00400427&quot;/&gt;&lt;wsp:rsid wsp:val=&quot;00400E9A&quot;/&gt;&lt;wsp:rsid wsp:val=&quot;004010CF&quot;/&gt;&lt;wsp:rsid wsp:val=&quot;004012FA&quot;/&gt;&lt;wsp:rsid wsp:val=&quot;00401612&quot;/&gt;&lt;wsp:rsid wsp:val=&quot;004017C6&quot;/&gt;&lt;wsp:rsid wsp:val=&quot;004024AB&quot;/&gt;&lt;wsp:rsid wsp:val=&quot;00402E1D&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F4B&quot;/&gt;&lt;wsp:rsid wsp:val=&quot;00406FBD&quot;/&gt;&lt;wsp:rsid wsp:val=&quot;00407186&quot;/&gt;&lt;wsp:rsid wsp:val=&quot;004073B0&quot;/&gt;&lt;wsp:rsid wsp:val=&quot;00407612&quot;/&gt;&lt;wsp:rsid wsp:val=&quot;00407A66&quot;/&gt;&lt;wsp:rsid wsp:val=&quot;00407B9C&quot;/&gt;&lt;wsp:rsid wsp:val=&quot;00407C9E&quot;/&gt;&lt;wsp:rsid wsp:val=&quot;0041029D&quot;/&gt;&lt;wsp:rsid wsp:val=&quot;00410306&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69A&quot;/&gt;&lt;wsp:rsid wsp:val=&quot;00413CE9&quot;/&gt;&lt;wsp:rsid wsp:val=&quot;00413E02&quot;/&gt;&lt;wsp:rsid wsp:val=&quot;00414129&quot;/&gt;&lt;wsp:rsid wsp:val=&quot;004145AE&quot;/&gt;&lt;wsp:rsid wsp:val=&quot;00414EA2&quot;/&gt;&lt;wsp:rsid wsp:val=&quot;0041577E&quot;/&gt;&lt;wsp:rsid wsp:val=&quot;004157F6&quot;/&gt;&lt;wsp:rsid wsp:val=&quot;004159D3&quot;/&gt;&lt;wsp:rsid wsp:val=&quot;00415A14&quot;/&gt;&lt;wsp:rsid wsp:val=&quot;00415A76&quot;/&gt;&lt;wsp:rsid wsp:val=&quot;0041616C&quot;/&gt;&lt;wsp:rsid wsp:val=&quot;0041620F&quot;/&gt;&lt;wsp:rsid wsp:val=&quot;0041653E&quot;/&gt;&lt;wsp:rsid wsp:val=&quot;00416845&quot;/&gt;&lt;wsp:rsid wsp:val=&quot;00416968&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98&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47D&quot;/&gt;&lt;wsp:rsid wsp:val=&quot;00424C34&quot;/&gt;&lt;wsp:rsid wsp:val=&quot;004250B3&quot;/&gt;&lt;wsp:rsid wsp:val=&quot;00425476&quot;/&gt;&lt;wsp:rsid wsp:val=&quot;00425771&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6E30&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BAC&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417D&quot;/&gt;&lt;wsp:rsid wsp:val=&quot;004342E4&quot;/&gt;&lt;wsp:rsid wsp:val=&quot;0043441F&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1C9&quot;/&gt;&lt;wsp:rsid wsp:val=&quot;00436A3B&quot;/&gt;&lt;wsp:rsid wsp:val=&quot;00436CA7&quot;/&gt;&lt;wsp:rsid wsp:val=&quot;00436CDA&quot;/&gt;&lt;wsp:rsid wsp:val=&quot;00437027&quot;/&gt;&lt;wsp:rsid wsp:val=&quot;004370C7&quot;/&gt;&lt;wsp:rsid wsp:val=&quot;004371AB&quot;/&gt;&lt;wsp:rsid wsp:val=&quot;004402A7&quot;/&gt;&lt;wsp:rsid wsp:val=&quot;0044035D&quot;/&gt;&lt;wsp:rsid wsp:val=&quot;00440EA5&quot;/&gt;&lt;wsp:rsid wsp:val=&quot;004412B0&quot;/&gt;&lt;wsp:rsid wsp:val=&quot;0044131C&quot;/&gt;&lt;wsp:rsid wsp:val=&quot;0044142F&quot;/&gt;&lt;wsp:rsid wsp:val=&quot;00441D11&quot;/&gt;&lt;wsp:rsid wsp:val=&quot;004423B8&quot;/&gt;&lt;wsp:rsid wsp:val=&quot;004425C2&quot;/&gt;&lt;wsp:rsid wsp:val=&quot;00442710&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06E&quot;/&gt;&lt;wsp:rsid wsp:val=&quot;004502EB&quot;/&gt;&lt;wsp:rsid wsp:val=&quot;00450778&quot;/&gt;&lt;wsp:rsid wsp:val=&quot;00450D3B&quot;/&gt;&lt;wsp:rsid wsp:val=&quot;004518D5&quot;/&gt;&lt;wsp:rsid wsp:val=&quot;004519BF&quot;/&gt;&lt;wsp:rsid wsp:val=&quot;00451B06&quot;/&gt;&lt;wsp:rsid wsp:val=&quot;00451BEB&quot;/&gt;&lt;wsp:rsid wsp:val=&quot;00451C54&quot;/&gt;&lt;wsp:rsid wsp:val=&quot;004525E6&quot;/&gt;&lt;wsp:rsid wsp:val=&quot;004527C0&quot;/&gt;&lt;wsp:rsid wsp:val=&quot;004534A7&quot;/&gt;&lt;wsp:rsid wsp:val=&quot;00453871&quot;/&gt;&lt;wsp:rsid wsp:val=&quot;00453DEF&quot;/&gt;&lt;wsp:rsid wsp:val=&quot;00453E84&quot;/&gt;&lt;wsp:rsid wsp:val=&quot;00453F94&quot;/&gt;&lt;wsp:rsid wsp:val=&quot;004543E4&quot;/&gt;&lt;wsp:rsid wsp:val=&quot;004548E5&quot;/&gt;&lt;wsp:rsid wsp:val=&quot;00454984&quot;/&gt;&lt;wsp:rsid wsp:val=&quot;00454F08&quot;/&gt;&lt;wsp:rsid wsp:val=&quot;00455105&quot;/&gt;&lt;wsp:rsid wsp:val=&quot;00455440&quot;/&gt;&lt;wsp:rsid wsp:val=&quot;00455705&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73&quot;/&gt;&lt;wsp:rsid wsp:val=&quot;00457CAA&quot;/&gt;&lt;wsp:rsid wsp:val=&quot;00457FB9&quot;/&gt;&lt;wsp:rsid wsp:val=&quot;004600CA&quot;/&gt;&lt;wsp:rsid wsp:val=&quot;0046026D&quot;/&gt;&lt;wsp:rsid wsp:val=&quot;0046027A&quot;/&gt;&lt;wsp:rsid wsp:val=&quot;004605CC&quot;/&gt;&lt;wsp:rsid wsp:val=&quot;0046072D&quot;/&gt;&lt;wsp:rsid wsp:val=&quot;00460894&quot;/&gt;&lt;wsp:rsid wsp:val=&quot;00460921&quot;/&gt;&lt;wsp:rsid wsp:val=&quot;00460958&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513&quot;/&gt;&lt;wsp:rsid wsp:val=&quot;00464880&quot;/&gt;&lt;wsp:rsid wsp:val=&quot;00464919&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1AA&quot;/&gt;&lt;wsp:rsid wsp:val=&quot;0047294D&quot;/&gt;&lt;wsp:rsid wsp:val=&quot;00472ACB&quot;/&gt;&lt;wsp:rsid wsp:val=&quot;004734A1&quot;/&gt;&lt;wsp:rsid wsp:val=&quot;0047355C&quot;/&gt;&lt;wsp:rsid wsp:val=&quot;004737D8&quot;/&gt;&lt;wsp:rsid wsp:val=&quot;00473F5F&quot;/&gt;&lt;wsp:rsid wsp:val=&quot;0047410D&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3F1&quot;/&gt;&lt;wsp:rsid wsp:val=&quot;004765CE&quot;/&gt;&lt;wsp:rsid wsp:val=&quot;00476734&quot;/&gt;&lt;wsp:rsid wsp:val=&quot;00476747&quot;/&gt;&lt;wsp:rsid wsp:val=&quot;00476D8B&quot;/&gt;&lt;wsp:rsid wsp:val=&quot;00476EAE&quot;/&gt;&lt;wsp:rsid wsp:val=&quot;00476EBA&quot;/&gt;&lt;wsp:rsid wsp:val=&quot;00476FC5&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454&quot;/&gt;&lt;wsp:rsid wsp:val=&quot;004847D3&quot;/&gt;&lt;wsp:rsid wsp:val=&quot;0048490F&quot;/&gt;&lt;wsp:rsid wsp:val=&quot;00484C46&quot;/&gt;&lt;wsp:rsid wsp:val=&quot;00485969&quot;/&gt;&lt;wsp:rsid wsp:val=&quot;0048598C&quot;/&gt;&lt;wsp:rsid wsp:val=&quot;00485BE4&quot;/&gt;&lt;wsp:rsid wsp:val=&quot;00485C9E&quot;/&gt;&lt;wsp:rsid wsp:val=&quot;00485E8A&quot;/&gt;&lt;wsp:rsid wsp:val=&quot;00485FEB&quot;/&gt;&lt;wsp:rsid wsp:val=&quot;00485FF8&quot;/&gt;&lt;wsp:rsid wsp:val=&quot;0048620B&quot;/&gt;&lt;wsp:rsid wsp:val=&quot;004862DE&quot;/&gt;&lt;wsp:rsid wsp:val=&quot;0048637C&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C34&quot;/&gt;&lt;wsp:rsid wsp:val=&quot;00494D5B&quot;/&gt;&lt;wsp:rsid wsp:val=&quot;00494E75&quot;/&gt;&lt;wsp:rsid wsp:val=&quot;00495071&quot;/&gt;&lt;wsp:rsid wsp:val=&quot;00495227&quot;/&gt;&lt;wsp:rsid wsp:val=&quot;004961DB&quot;/&gt;&lt;wsp:rsid wsp:val=&quot;004962B6&quot;/&gt;&lt;wsp:rsid wsp:val=&quot;00496483&quot;/&gt;&lt;wsp:rsid wsp:val=&quot;0049653E&quot;/&gt;&lt;wsp:rsid wsp:val=&quot;00496BAB&quot;/&gt;&lt;wsp:rsid wsp:val=&quot;00496BEF&quot;/&gt;&lt;wsp:rsid wsp:val=&quot;004970A1&quot;/&gt;&lt;wsp:rsid wsp:val=&quot;0049792C&quot;/&gt;&lt;wsp:rsid wsp:val=&quot;0049798B&quot;/&gt;&lt;wsp:rsid wsp:val=&quot;00497BD3&quot;/&gt;&lt;wsp:rsid wsp:val=&quot;00497F24&quot;/&gt;&lt;wsp:rsid wsp:val=&quot;00497F2F&quot;/&gt;&lt;wsp:rsid wsp:val=&quot;004A01E1&quot;/&gt;&lt;wsp:rsid wsp:val=&quot;004A09A7&quot;/&gt;&lt;wsp:rsid wsp:val=&quot;004A0E00&quot;/&gt;&lt;wsp:rsid wsp:val=&quot;004A1403&quot;/&gt;&lt;wsp:rsid wsp:val=&quot;004A15F7&quot;/&gt;&lt;wsp:rsid wsp:val=&quot;004A1600&quot;/&gt;&lt;wsp:rsid wsp:val=&quot;004A17D4&quot;/&gt;&lt;wsp:rsid wsp:val=&quot;004A1956&quot;/&gt;&lt;wsp:rsid wsp:val=&quot;004A1B20&quot;/&gt;&lt;wsp:rsid wsp:val=&quot;004A201F&quot;/&gt;&lt;wsp:rsid wsp:val=&quot;004A2130&quot;/&gt;&lt;wsp:rsid wsp:val=&quot;004A23B8&quot;/&gt;&lt;wsp:rsid wsp:val=&quot;004A23C0&quot;/&gt;&lt;wsp:rsid wsp:val=&quot;004A23F9&quot;/&gt;&lt;wsp:rsid wsp:val=&quot;004A28D4&quot;/&gt;&lt;wsp:rsid wsp:val=&quot;004A2908&quot;/&gt;&lt;wsp:rsid wsp:val=&quot;004A2B3D&quot;/&gt;&lt;wsp:rsid wsp:val=&quot;004A2BE1&quot;/&gt;&lt;wsp:rsid wsp:val=&quot;004A2E44&quot;/&gt;&lt;wsp:rsid wsp:val=&quot;004A30F7&quot;/&gt;&lt;wsp:rsid wsp:val=&quot;004A31F1&quot;/&gt;&lt;wsp:rsid wsp:val=&quot;004A338B&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16A&quot;/&gt;&lt;wsp:rsid wsp:val=&quot;004A65F8&quot;/&gt;&lt;wsp:rsid wsp:val=&quot;004A66D4&quot;/&gt;&lt;wsp:rsid wsp:val=&quot;004A6EAC&quot;/&gt;&lt;wsp:rsid wsp:val=&quot;004A705C&quot;/&gt;&lt;wsp:rsid wsp:val=&quot;004A717D&quot;/&gt;&lt;wsp:rsid wsp:val=&quot;004A7276&quot;/&gt;&lt;wsp:rsid wsp:val=&quot;004A72DE&quot;/&gt;&lt;wsp:rsid wsp:val=&quot;004A78BC&quot;/&gt;&lt;wsp:rsid wsp:val=&quot;004A7943&quot;/&gt;&lt;wsp:rsid wsp:val=&quot;004A7EE7&quot;/&gt;&lt;wsp:rsid wsp:val=&quot;004A7FB0&quot;/&gt;&lt;wsp:rsid wsp:val=&quot;004B067B&quot;/&gt;&lt;wsp:rsid wsp:val=&quot;004B06EF&quot;/&gt;&lt;wsp:rsid wsp:val=&quot;004B0706&quot;/&gt;&lt;wsp:rsid wsp:val=&quot;004B0787&quot;/&gt;&lt;wsp:rsid wsp:val=&quot;004B0823&quot;/&gt;&lt;wsp:rsid wsp:val=&quot;004B0A36&quot;/&gt;&lt;wsp:rsid wsp:val=&quot;004B1313&quot;/&gt;&lt;wsp:rsid wsp:val=&quot;004B169E&quot;/&gt;&lt;wsp:rsid wsp:val=&quot;004B1B53&quot;/&gt;&lt;wsp:rsid wsp:val=&quot;004B1C42&quot;/&gt;&lt;wsp:rsid wsp:val=&quot;004B1FFC&quot;/&gt;&lt;wsp:rsid wsp:val=&quot;004B232C&quot;/&gt;&lt;wsp:rsid wsp:val=&quot;004B2700&quot;/&gt;&lt;wsp:rsid wsp:val=&quot;004B2B31&quot;/&gt;&lt;wsp:rsid wsp:val=&quot;004B2C33&quot;/&gt;&lt;wsp:rsid wsp:val=&quot;004B2CDB&quot;/&gt;&lt;wsp:rsid wsp:val=&quot;004B2D76&quot;/&gt;&lt;wsp:rsid wsp:val=&quot;004B30DE&quot;/&gt;&lt;wsp:rsid wsp:val=&quot;004B385B&quot;/&gt;&lt;wsp:rsid wsp:val=&quot;004B3C3F&quot;/&gt;&lt;wsp:rsid wsp:val=&quot;004B43D3&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C4E&quot;/&gt;&lt;wsp:rsid wsp:val=&quot;004C2F01&quot;/&gt;&lt;wsp:rsid wsp:val=&quot;004C2F96&quot;/&gt;&lt;wsp:rsid wsp:val=&quot;004C3472&quot;/&gt;&lt;wsp:rsid wsp:val=&quot;004C34CF&quot;/&gt;&lt;wsp:rsid wsp:val=&quot;004C34E8&quot;/&gt;&lt;wsp:rsid wsp:val=&quot;004C3C51&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83F&quot;/&gt;&lt;wsp:rsid wsp:val=&quot;004C6915&quot;/&gt;&lt;wsp:rsid wsp:val=&quot;004C6ABD&quot;/&gt;&lt;wsp:rsid wsp:val=&quot;004C6D25&quot;/&gt;&lt;wsp:rsid wsp:val=&quot;004C6E58&quot;/&gt;&lt;wsp:rsid wsp:val=&quot;004C6EED&quot;/&gt;&lt;wsp:rsid wsp:val=&quot;004C730E&quot;/&gt;&lt;wsp:rsid wsp:val=&quot;004C7739&quot;/&gt;&lt;wsp:rsid wsp:val=&quot;004C7A83&quot;/&gt;&lt;wsp:rsid wsp:val=&quot;004C7BDF&quot;/&gt;&lt;wsp:rsid wsp:val=&quot;004C7EFE&quot;/&gt;&lt;wsp:rsid wsp:val=&quot;004D0200&quot;/&gt;&lt;wsp:rsid wsp:val=&quot;004D0E42&quot;/&gt;&lt;wsp:rsid wsp:val=&quot;004D171F&quot;/&gt;&lt;wsp:rsid wsp:val=&quot;004D1A33&quot;/&gt;&lt;wsp:rsid wsp:val=&quot;004D1D64&quot;/&gt;&lt;wsp:rsid wsp:val=&quot;004D1DED&quot;/&gt;&lt;wsp:rsid wsp:val=&quot;004D2474&quot;/&gt;&lt;wsp:rsid wsp:val=&quot;004D24F2&quot;/&gt;&lt;wsp:rsid wsp:val=&quot;004D27C4&quot;/&gt;&lt;wsp:rsid wsp:val=&quot;004D27C9&quot;/&gt;&lt;wsp:rsid wsp:val=&quot;004D2B5A&quot;/&gt;&lt;wsp:rsid wsp:val=&quot;004D2E03&quot;/&gt;&lt;wsp:rsid wsp:val=&quot;004D2E1A&quot;/&gt;&lt;wsp:rsid wsp:val=&quot;004D2E57&quot;/&gt;&lt;wsp:rsid wsp:val=&quot;004D31C8&quot;/&gt;&lt;wsp:rsid wsp:val=&quot;004D320E&quot;/&gt;&lt;wsp:rsid wsp:val=&quot;004D3251&quot;/&gt;&lt;wsp:rsid wsp:val=&quot;004D34F4&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6CA&quot;/&gt;&lt;wsp:rsid wsp:val=&quot;004D5709&quot;/&gt;&lt;wsp:rsid wsp:val=&quot;004D58D1&quot;/&gt;&lt;wsp:rsid wsp:val=&quot;004D5F02&quot;/&gt;&lt;wsp:rsid wsp:val=&quot;004D68C0&quot;/&gt;&lt;wsp:rsid wsp:val=&quot;004D710C&quot;/&gt;&lt;wsp:rsid wsp:val=&quot;004D7448&quot;/&gt;&lt;wsp:rsid wsp:val=&quot;004D7570&quot;/&gt;&lt;wsp:rsid wsp:val=&quot;004E0033&quot;/&gt;&lt;wsp:rsid wsp:val=&quot;004E03BE&quot;/&gt;&lt;wsp:rsid wsp:val=&quot;004E05A5&quot;/&gt;&lt;wsp:rsid wsp:val=&quot;004E0619&quot;/&gt;&lt;wsp:rsid wsp:val=&quot;004E0BC8&quot;/&gt;&lt;wsp:rsid wsp:val=&quot;004E0CD0&quot;/&gt;&lt;wsp:rsid wsp:val=&quot;004E120F&quot;/&gt;&lt;wsp:rsid wsp:val=&quot;004E1260&quot;/&gt;&lt;wsp:rsid wsp:val=&quot;004E1609&quot;/&gt;&lt;wsp:rsid wsp:val=&quot;004E161B&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B3E&quot;/&gt;&lt;wsp:rsid wsp:val=&quot;004E2C41&quot;/&gt;&lt;wsp:rsid wsp:val=&quot;004E2E33&quot;/&gt;&lt;wsp:rsid wsp:val=&quot;004E2F51&quot;/&gt;&lt;wsp:rsid wsp:val=&quot;004E2F60&quot;/&gt;&lt;wsp:rsid wsp:val=&quot;004E3579&quot;/&gt;&lt;wsp:rsid wsp:val=&quot;004E3892&quot;/&gt;&lt;wsp:rsid wsp:val=&quot;004E3C20&quot;/&gt;&lt;wsp:rsid wsp:val=&quot;004E3FD8&quot;/&gt;&lt;wsp:rsid wsp:val=&quot;004E471C&quot;/&gt;&lt;wsp:rsid wsp:val=&quot;004E4754&quot;/&gt;&lt;wsp:rsid wsp:val=&quot;004E48A1&quot;/&gt;&lt;wsp:rsid wsp:val=&quot;004E5181&quot;/&gt;&lt;wsp:rsid wsp:val=&quot;004E534C&quot;/&gt;&lt;wsp:rsid wsp:val=&quot;004E53AE&quot;/&gt;&lt;wsp:rsid wsp:val=&quot;004E5449&quot;/&gt;&lt;wsp:rsid wsp:val=&quot;004E5AEA&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6EE&quot;/&gt;&lt;wsp:rsid wsp:val=&quot;004E7B7F&quot;/&gt;&lt;wsp:rsid wsp:val=&quot;004E7C1A&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3E2&quot;/&gt;&lt;wsp:rsid wsp:val=&quot;004F359A&quot;/&gt;&lt;wsp:rsid wsp:val=&quot;004F3DD1&quot;/&gt;&lt;wsp:rsid wsp:val=&quot;004F40F1&quot;/&gt;&lt;wsp:rsid wsp:val=&quot;004F4477&quot;/&gt;&lt;wsp:rsid wsp:val=&quot;004F456F&quot;/&gt;&lt;wsp:rsid wsp:val=&quot;004F4760&quot;/&gt;&lt;wsp:rsid wsp:val=&quot;004F497D&quot;/&gt;&lt;wsp:rsid wsp:val=&quot;004F4E04&quot;/&gt;&lt;wsp:rsid wsp:val=&quot;004F4E53&quot;/&gt;&lt;wsp:rsid wsp:val=&quot;004F4F06&quot;/&gt;&lt;wsp:rsid wsp:val=&quot;004F55BE&quot;/&gt;&lt;wsp:rsid wsp:val=&quot;004F58AB&quot;/&gt;&lt;wsp:rsid wsp:val=&quot;004F627A&quot;/&gt;&lt;wsp:rsid wsp:val=&quot;004F66FA&quot;/&gt;&lt;wsp:rsid wsp:val=&quot;004F67A9&quot;/&gt;&lt;wsp:rsid wsp:val=&quot;004F681F&quot;/&gt;&lt;wsp:rsid wsp:val=&quot;004F6AFE&quot;/&gt;&lt;wsp:rsid wsp:val=&quot;004F6F20&quot;/&gt;&lt;wsp:rsid wsp:val=&quot;004F7245&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4F7FC6&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2C&quot;/&gt;&lt;wsp:rsid wsp:val=&quot;00501577&quot;/&gt;&lt;wsp:rsid wsp:val=&quot;00501723&quot;/&gt;&lt;wsp:rsid wsp:val=&quot;00501A8C&quot;/&gt;&lt;wsp:rsid wsp:val=&quot;00501DEE&quot;/&gt;&lt;wsp:rsid wsp:val=&quot;00501F0D&quot;/&gt;&lt;wsp:rsid wsp:val=&quot;00502425&quot;/&gt;&lt;wsp:rsid wsp:val=&quot;005029A2&quot;/&gt;&lt;wsp:rsid wsp:val=&quot;005029FC&quot;/&gt;&lt;wsp:rsid wsp:val=&quot;00502D19&quot;/&gt;&lt;wsp:rsid wsp:val=&quot;00502FCA&quot;/&gt;&lt;wsp:rsid wsp:val=&quot;0050328D&quot;/&gt;&lt;wsp:rsid wsp:val=&quot;005035E7&quot;/&gt;&lt;wsp:rsid wsp:val=&quot;005038A7&quot;/&gt;&lt;wsp:rsid wsp:val=&quot;00503AA5&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35E&quot;/&gt;&lt;wsp:rsid wsp:val=&quot;00506571&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B25&quot;/&gt;&lt;wsp:rsid wsp:val=&quot;0051179B&quot;/&gt;&lt;wsp:rsid wsp:val=&quot;00511E67&quot;/&gt;&lt;wsp:rsid wsp:val=&quot;00511FB2&quot;/&gt;&lt;wsp:rsid wsp:val=&quot;00512086&quot;/&gt;&lt;wsp:rsid wsp:val=&quot;00512747&quot;/&gt;&lt;wsp:rsid wsp:val=&quot;00512B8F&quot;/&gt;&lt;wsp:rsid wsp:val=&quot;00512E1C&quot;/&gt;&lt;wsp:rsid wsp:val=&quot;005136B4&quot;/&gt;&lt;wsp:rsid wsp:val=&quot;00513C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0FE&quot;/&gt;&lt;wsp:rsid wsp:val=&quot;00515907&quot;/&gt;&lt;wsp:rsid wsp:val=&quot;0051591A&quot;/&gt;&lt;wsp:rsid wsp:val=&quot;00515E2B&quot;/&gt;&lt;wsp:rsid wsp:val=&quot;00516B96&quot;/&gt;&lt;wsp:rsid wsp:val=&quot;00516DD3&quot;/&gt;&lt;wsp:rsid wsp:val=&quot;005173A4&quot;/&gt;&lt;wsp:rsid wsp:val=&quot;0051770E&quot;/&gt;&lt;wsp:rsid wsp:val=&quot;00517B28&quot;/&gt;&lt;wsp:rsid wsp:val=&quot;0052001B&quot;/&gt;&lt;wsp:rsid wsp:val=&quot;00520423&quot;/&gt;&lt;wsp:rsid wsp:val=&quot;0052051E&quot;/&gt;&lt;wsp:rsid wsp:val=&quot;005205C8&quot;/&gt;&lt;wsp:rsid wsp:val=&quot;005217C4&quot;/&gt;&lt;wsp:rsid wsp:val=&quot;00521D65&quot;/&gt;&lt;wsp:rsid wsp:val=&quot;005221A4&quot;/&gt;&lt;wsp:rsid wsp:val=&quot;0052243B&quot;/&gt;&lt;wsp:rsid wsp:val=&quot;00522F19&quot;/&gt;&lt;wsp:rsid wsp:val=&quot;00522F77&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BBB&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184&quot;/&gt;&lt;wsp:rsid wsp:val=&quot;00530406&quot;/&gt;&lt;wsp:rsid wsp:val=&quot;0053058D&quot;/&gt;&lt;wsp:rsid wsp:val=&quot;00530AFD&quot;/&gt;&lt;wsp:rsid wsp:val=&quot;00530F11&quot;/&gt;&lt;wsp:rsid wsp:val=&quot;00530F7D&quot;/&gt;&lt;wsp:rsid wsp:val=&quot;0053173A&quot;/&gt;&lt;wsp:rsid wsp:val=&quot;00531746&quot;/&gt;&lt;wsp:rsid wsp:val=&quot;00531824&quot;/&gt;&lt;wsp:rsid wsp:val=&quot;00531AF4&quot;/&gt;&lt;wsp:rsid wsp:val=&quot;00531C01&quot;/&gt;&lt;wsp:rsid wsp:val=&quot;00531F71&quot;/&gt;&lt;wsp:rsid wsp:val=&quot;00532462&quot;/&gt;&lt;wsp:rsid wsp:val=&quot;00532486&quot;/&gt;&lt;wsp:rsid wsp:val=&quot;00532710&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357&quot;/&gt;&lt;wsp:rsid wsp:val=&quot;005347FB&quot;/&gt;&lt;wsp:rsid wsp:val=&quot;005349C5&quot;/&gt;&lt;wsp:rsid wsp:val=&quot;005349EB&quot;/&gt;&lt;wsp:rsid wsp:val=&quot;00534AA6&quot;/&gt;&lt;wsp:rsid wsp:val=&quot;00534C83&quot;/&gt;&lt;wsp:rsid wsp:val=&quot;00534DB1&quot;/&gt;&lt;wsp:rsid wsp:val=&quot;00535633&quot;/&gt;&lt;wsp:rsid wsp:val=&quot;00535A27&quot;/&gt;&lt;wsp:rsid wsp:val=&quot;0053637E&quot;/&gt;&lt;wsp:rsid wsp:val=&quot;005365F6&quot;/&gt;&lt;wsp:rsid wsp:val=&quot;00536625&quot;/&gt;&lt;wsp:rsid wsp:val=&quot;00536AEE&quot;/&gt;&lt;wsp:rsid wsp:val=&quot;00536D3C&quot;/&gt;&lt;wsp:rsid wsp:val=&quot;0053713E&quot;/&gt;&lt;wsp:rsid wsp:val=&quot;00537BE9&quot;/&gt;&lt;wsp:rsid wsp:val=&quot;00537E22&quot;/&gt;&lt;wsp:rsid wsp:val=&quot;00540147&quot;/&gt;&lt;wsp:rsid wsp:val=&quot;00540E6F&quot;/&gt;&lt;wsp:rsid wsp:val=&quot;00540EB6&quot;/&gt;&lt;wsp:rsid wsp:val=&quot;00540FF7&quot;/&gt;&lt;wsp:rsid wsp:val=&quot;00540FF9&quot;/&gt;&lt;wsp:rsid wsp:val=&quot;0054101A&quot;/&gt;&lt;wsp:rsid wsp:val=&quot;005417A0&quot;/&gt;&lt;wsp:rsid wsp:val=&quot;00541B6E&quot;/&gt;&lt;wsp:rsid wsp:val=&quot;00541E2B&quot;/&gt;&lt;wsp:rsid wsp:val=&quot;00542B39&quot;/&gt;&lt;wsp:rsid wsp:val=&quot;005436D7&quot;/&gt;&lt;wsp:rsid wsp:val=&quot;00543703&quot;/&gt;&lt;wsp:rsid wsp:val=&quot;005437F5&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EA&quot;/&gt;&lt;wsp:rsid wsp:val=&quot;00545C3D&quot;/&gt;&lt;wsp:rsid wsp:val=&quot;00545E6A&quot;/&gt;&lt;wsp:rsid wsp:val=&quot;00545FD7&quot;/&gt;&lt;wsp:rsid wsp:val=&quot;00546310&quot;/&gt;&lt;wsp:rsid wsp:val=&quot;005465E6&quot;/&gt;&lt;wsp:rsid wsp:val=&quot;00546738&quot;/&gt;&lt;wsp:rsid wsp:val=&quot;005467D6&quot;/&gt;&lt;wsp:rsid wsp:val=&quot;00546942&quot;/&gt;&lt;wsp:rsid wsp:val=&quot;00547123&quot;/&gt;&lt;wsp:rsid wsp:val=&quot;00547591&quot;/&gt;&lt;wsp:rsid wsp:val=&quot;005504D9&quot;/&gt;&lt;wsp:rsid wsp:val=&quot;00550B85&quot;/&gt;&lt;wsp:rsid wsp:val=&quot;00550BF1&quot;/&gt;&lt;wsp:rsid wsp:val=&quot;00550C80&quot;/&gt;&lt;wsp:rsid wsp:val=&quot;00550D6F&quot;/&gt;&lt;wsp:rsid wsp:val=&quot;00550E94&quot;/&gt;&lt;wsp:rsid wsp:val=&quot;005511B1&quot;/&gt;&lt;wsp:rsid wsp:val=&quot;00551B86&quot;/&gt;&lt;wsp:rsid wsp:val=&quot;00551E1E&quot;/&gt;&lt;wsp:rsid wsp:val=&quot;00551E52&quot;/&gt;&lt;wsp:rsid wsp:val=&quot;00552038&quot;/&gt;&lt;wsp:rsid wsp:val=&quot;0055233E&quot;/&gt;&lt;wsp:rsid wsp:val=&quot;00552569&quot;/&gt;&lt;wsp:rsid wsp:val=&quot;005526F2&quot;/&gt;&lt;wsp:rsid wsp:val=&quot;00552869&quot;/&gt;&lt;wsp:rsid wsp:val=&quot;00552A96&quot;/&gt;&lt;wsp:rsid wsp:val=&quot;00552C0F&quot;/&gt;&lt;wsp:rsid wsp:val=&quot;00552FF4&quot;/&gt;&lt;wsp:rsid wsp:val=&quot;005537EE&quot;/&gt;&lt;wsp:rsid wsp:val=&quot;00553F00&quot;/&gt;&lt;wsp:rsid wsp:val=&quot;0055410A&quot;/&gt;&lt;wsp:rsid wsp:val=&quot;005547B9&quot;/&gt;&lt;wsp:rsid wsp:val=&quot;005547CB&quot;/&gt;&lt;wsp:rsid wsp:val=&quot;00554DB6&quot;/&gt;&lt;wsp:rsid wsp:val=&quot;00554DF7&quot;/&gt;&lt;wsp:rsid wsp:val=&quot;005551B2&quot;/&gt;&lt;wsp:rsid wsp:val=&quot;00555675&quot;/&gt;&lt;wsp:rsid wsp:val=&quot;0055569E&quot;/&gt;&lt;wsp:rsid wsp:val=&quot;00555713&quot;/&gt;&lt;wsp:rsid wsp:val=&quot;00555772&quot;/&gt;&lt;wsp:rsid wsp:val=&quot;00555794&quot;/&gt;&lt;wsp:rsid wsp:val=&quot;00555AC0&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938&quot;/&gt;&lt;wsp:rsid wsp:val=&quot;00564E2D&quot;/&gt;&lt;wsp:rsid wsp:val=&quot;00564F02&quot;/&gt;&lt;wsp:rsid wsp:val=&quot;00565679&quot;/&gt;&lt;wsp:rsid wsp:val=&quot;00565F48&quot;/&gt;&lt;wsp:rsid wsp:val=&quot;0056675F&quot;/&gt;&lt;wsp:rsid wsp:val=&quot;00566AC7&quot;/&gt;&lt;wsp:rsid wsp:val=&quot;0056719E&quot;/&gt;&lt;wsp:rsid wsp:val=&quot;005701C5&quot;/&gt;&lt;wsp:rsid wsp:val=&quot;005703E3&quot;/&gt;&lt;wsp:rsid wsp:val=&quot;0057046D&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9CA&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2A7&quot;/&gt;&lt;wsp:rsid wsp:val=&quot;00574767&quot;/&gt;&lt;wsp:rsid wsp:val=&quot;00574886&quot;/&gt;&lt;wsp:rsid wsp:val=&quot;00574B86&quot;/&gt;&lt;wsp:rsid wsp:val=&quot;005753DB&quot;/&gt;&lt;wsp:rsid wsp:val=&quot;005755A4&quot;/&gt;&lt;wsp:rsid wsp:val=&quot;00575638&quot;/&gt;&lt;wsp:rsid wsp:val=&quot;005757AC&quot;/&gt;&lt;wsp:rsid wsp:val=&quot;005758BA&quot;/&gt;&lt;wsp:rsid wsp:val=&quot;00575956&quot;/&gt;&lt;wsp:rsid wsp:val=&quot;00575E27&quot;/&gt;&lt;wsp:rsid wsp:val=&quot;00575EC1&quot;/&gt;&lt;wsp:rsid wsp:val=&quot;005768C7&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47&quot;/&gt;&lt;wsp:rsid wsp:val=&quot;005834CE&quot;/&gt;&lt;wsp:rsid wsp:val=&quot;005836D0&quot;/&gt;&lt;wsp:rsid wsp:val=&quot;00583C6C&quot;/&gt;&lt;wsp:rsid wsp:val=&quot;00583E78&quot;/&gt;&lt;wsp:rsid wsp:val=&quot;00583F5E&quot;/&gt;&lt;wsp:rsid wsp:val=&quot;00584496&quot;/&gt;&lt;wsp:rsid wsp:val=&quot;00584D31&quot;/&gt;&lt;wsp:rsid wsp:val=&quot;00584DB8&quot;/&gt;&lt;wsp:rsid wsp:val=&quot;005854EF&quot;/&gt;&lt;wsp:rsid wsp:val=&quot;00585821&quot;/&gt;&lt;wsp:rsid wsp:val=&quot;00585932&quot;/&gt;&lt;wsp:rsid wsp:val=&quot;00585ADD&quot;/&gt;&lt;wsp:rsid wsp:val=&quot;00585C3A&quot;/&gt;&lt;wsp:rsid wsp:val=&quot;00586004&quot;/&gt;&lt;wsp:rsid wsp:val=&quot;0058628A&quot;/&gt;&lt;wsp:rsid wsp:val=&quot;005863AF&quot;/&gt;&lt;wsp:rsid wsp:val=&quot;005864E6&quot;/&gt;&lt;wsp:rsid wsp:val=&quot;00586897&quot;/&gt;&lt;wsp:rsid wsp:val=&quot;00587117&quot;/&gt;&lt;wsp:rsid wsp:val=&quot;0058759B&quot;/&gt;&lt;wsp:rsid wsp:val=&quot;0058764D&quot;/&gt;&lt;wsp:rsid wsp:val=&quot;005876F1&quot;/&gt;&lt;wsp:rsid wsp:val=&quot;00590203&quot;/&gt;&lt;wsp:rsid wsp:val=&quot;00590749&quot;/&gt;&lt;wsp:rsid wsp:val=&quot;00590BF6&quot;/&gt;&lt;wsp:rsid wsp:val=&quot;00591048&quot;/&gt;&lt;wsp:rsid wsp:val=&quot;00591777&quot;/&gt;&lt;wsp:rsid wsp:val=&quot;00591B9B&quot;/&gt;&lt;wsp:rsid wsp:val=&quot;00591B9C&quot;/&gt;&lt;wsp:rsid wsp:val=&quot;00592160&quot;/&gt;&lt;wsp:rsid wsp:val=&quot;0059231E&quot;/&gt;&lt;wsp:rsid wsp:val=&quot;005923C9&quot;/&gt;&lt;wsp:rsid wsp:val=&quot;005927CA&quot;/&gt;&lt;wsp:rsid wsp:val=&quot;0059284F&quot;/&gt;&lt;wsp:rsid wsp:val=&quot;00592CE8&quot;/&gt;&lt;wsp:rsid wsp:val=&quot;00593E31&quot;/&gt;&lt;wsp:rsid wsp:val=&quot;00594131&quot;/&gt;&lt;wsp:rsid wsp:val=&quot;005942B6&quot;/&gt;&lt;wsp:rsid wsp:val=&quot;005943C6&quot;/&gt;&lt;wsp:rsid wsp:val=&quot;0059485A&quot;/&gt;&lt;wsp:rsid wsp:val=&quot;005954F2&quot;/&gt;&lt;wsp:rsid wsp:val=&quot;00595777&quot;/&gt;&lt;wsp:rsid wsp:val=&quot;00595D68&quot;/&gt;&lt;wsp:rsid wsp:val=&quot;00595E99&quot;/&gt;&lt;wsp:rsid wsp:val=&quot;00596308&quot;/&gt;&lt;wsp:rsid wsp:val=&quot;005968C4&quot;/&gt;&lt;wsp:rsid wsp:val=&quot;005968F0&quot;/&gt;&lt;wsp:rsid wsp:val=&quot;00596A56&quot;/&gt;&lt;wsp:rsid wsp:val=&quot;00596CC1&quot;/&gt;&lt;wsp:rsid wsp:val=&quot;005970DB&quot;/&gt;&lt;wsp:rsid wsp:val=&quot;0059715B&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674&quot;/&gt;&lt;wsp:rsid wsp:val=&quot;005A46AA&quot;/&gt;&lt;wsp:rsid wsp:val=&quot;005A4999&quot;/&gt;&lt;wsp:rsid wsp:val=&quot;005A4E38&quot;/&gt;&lt;wsp:rsid wsp:val=&quot;005A4E39&quot;/&gt;&lt;wsp:rsid wsp:val=&quot;005A5008&quot;/&gt;&lt;wsp:rsid wsp:val=&quot;005A50CE&quot;/&gt;&lt;wsp:rsid wsp:val=&quot;005A588D&quot;/&gt;&lt;wsp:rsid wsp:val=&quot;005A59CF&quot;/&gt;&lt;wsp:rsid wsp:val=&quot;005A5AC1&quot;/&gt;&lt;wsp:rsid wsp:val=&quot;005A6441&quot;/&gt;&lt;wsp:rsid wsp:val=&quot;005A6A3A&quot;/&gt;&lt;wsp:rsid wsp:val=&quot;005A6B20&quot;/&gt;&lt;wsp:rsid wsp:val=&quot;005A6B41&quot;/&gt;&lt;wsp:rsid wsp:val=&quot;005A6FA1&quot;/&gt;&lt;wsp:rsid wsp:val=&quot;005A7F72&quot;/&gt;&lt;wsp:rsid wsp:val=&quot;005B00FD&quot;/&gt;&lt;wsp:rsid wsp:val=&quot;005B0814&quot;/&gt;&lt;wsp:rsid wsp:val=&quot;005B0AD4&quot;/&gt;&lt;wsp:rsid wsp:val=&quot;005B0BCD&quot;/&gt;&lt;wsp:rsid wsp:val=&quot;005B107A&quot;/&gt;&lt;wsp:rsid wsp:val=&quot;005B1367&quot;/&gt;&lt;wsp:rsid wsp:val=&quot;005B157F&quot;/&gt;&lt;wsp:rsid wsp:val=&quot;005B1C8E&quot;/&gt;&lt;wsp:rsid wsp:val=&quot;005B1EB5&quot;/&gt;&lt;wsp:rsid wsp:val=&quot;005B23B6&quot;/&gt;&lt;wsp:rsid wsp:val=&quot;005B2793&quot;/&gt;&lt;wsp:rsid wsp:val=&quot;005B2967&quot;/&gt;&lt;wsp:rsid wsp:val=&quot;005B2D4D&quot;/&gt;&lt;wsp:rsid wsp:val=&quot;005B2EB8&quot;/&gt;&lt;wsp:rsid wsp:val=&quot;005B3260&quot;/&gt;&lt;wsp:rsid wsp:val=&quot;005B34BD&quot;/&gt;&lt;wsp:rsid wsp:val=&quot;005B355C&quot;/&gt;&lt;wsp:rsid wsp:val=&quot;005B36EE&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5E06&quot;/&gt;&lt;wsp:rsid wsp:val=&quot;005B6477&quot;/&gt;&lt;wsp:rsid wsp:val=&quot;005B66A9&quot;/&gt;&lt;wsp:rsid wsp:val=&quot;005B66F3&quot;/&gt;&lt;wsp:rsid wsp:val=&quot;005B6C25&quot;/&gt;&lt;wsp:rsid wsp:val=&quot;005B6D91&quot;/&gt;&lt;wsp:rsid wsp:val=&quot;005B6F97&quot;/&gt;&lt;wsp:rsid wsp:val=&quot;005B6FAE&quot;/&gt;&lt;wsp:rsid wsp:val=&quot;005B703E&quot;/&gt;&lt;wsp:rsid wsp:val=&quot;005B70E8&quot;/&gt;&lt;wsp:rsid wsp:val=&quot;005B7389&quot;/&gt;&lt;wsp:rsid wsp:val=&quot;005B767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0FF&quot;/&gt;&lt;wsp:rsid wsp:val=&quot;005C44FE&quot;/&gt;&lt;wsp:rsid wsp:val=&quot;005C482A&quot;/&gt;&lt;wsp:rsid wsp:val=&quot;005C4B4D&quot;/&gt;&lt;wsp:rsid wsp:val=&quot;005C4DE3&quot;/&gt;&lt;wsp:rsid wsp:val=&quot;005C5183&quot;/&gt;&lt;wsp:rsid wsp:val=&quot;005C5379&quot;/&gt;&lt;wsp:rsid wsp:val=&quot;005C543D&quot;/&gt;&lt;wsp:rsid wsp:val=&quot;005C5656&quot;/&gt;&lt;wsp:rsid wsp:val=&quot;005C5849&quot;/&gt;&lt;wsp:rsid wsp:val=&quot;005C5985&quot;/&gt;&lt;wsp:rsid wsp:val=&quot;005C61E1&quot;/&gt;&lt;wsp:rsid wsp:val=&quot;005C71B0&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04C&quot;/&gt;&lt;wsp:rsid wsp:val=&quot;005D31D3&quot;/&gt;&lt;wsp:rsid wsp:val=&quot;005D37FF&quot;/&gt;&lt;wsp:rsid wsp:val=&quot;005D38F9&quot;/&gt;&lt;wsp:rsid wsp:val=&quot;005D4764&quot;/&gt;&lt;wsp:rsid wsp:val=&quot;005D5086&quot;/&gt;&lt;wsp:rsid wsp:val=&quot;005D5499&quot;/&gt;&lt;wsp:rsid wsp:val=&quot;005D576B&quot;/&gt;&lt;wsp:rsid wsp:val=&quot;005D594D&quot;/&gt;&lt;wsp:rsid wsp:val=&quot;005D5E46&quot;/&gt;&lt;wsp:rsid wsp:val=&quot;005D5F21&quot;/&gt;&lt;wsp:rsid wsp:val=&quot;005D607D&quot;/&gt;&lt;wsp:rsid wsp:val=&quot;005D609E&quot;/&gt;&lt;wsp:rsid wsp:val=&quot;005D63B9&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5AA&quot;/&gt;&lt;wsp:rsid wsp:val=&quot;005E1A58&quot;/&gt;&lt;wsp:rsid wsp:val=&quot;005E1AD0&quot;/&gt;&lt;wsp:rsid wsp:val=&quot;005E1C06&quot;/&gt;&lt;wsp:rsid wsp:val=&quot;005E1CE7&quot;/&gt;&lt;wsp:rsid wsp:val=&quot;005E27A3&quot;/&gt;&lt;wsp:rsid wsp:val=&quot;005E29D1&quot;/&gt;&lt;wsp:rsid wsp:val=&quot;005E2E1D&quot;/&gt;&lt;wsp:rsid wsp:val=&quot;005E2E2C&quot;/&gt;&lt;wsp:rsid wsp:val=&quot;005E35FD&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877&quot;/&gt;&lt;wsp:rsid wsp:val=&quot;005E5B43&quot;/&gt;&lt;wsp:rsid wsp:val=&quot;005E66F1&quot;/&gt;&lt;wsp:rsid wsp:val=&quot;005E6888&quot;/&gt;&lt;wsp:rsid wsp:val=&quot;005E6AFB&quot;/&gt;&lt;wsp:rsid wsp:val=&quot;005E6C69&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549&quot;/&gt;&lt;wsp:rsid wsp:val=&quot;005F172A&quot;/&gt;&lt;wsp:rsid wsp:val=&quot;005F1912&quot;/&gt;&lt;wsp:rsid wsp:val=&quot;005F1C6B&quot;/&gt;&lt;wsp:rsid wsp:val=&quot;005F1CD6&quot;/&gt;&lt;wsp:rsid wsp:val=&quot;005F1FE4&quot;/&gt;&lt;wsp:rsid wsp:val=&quot;005F21BD&quot;/&gt;&lt;wsp:rsid wsp:val=&quot;005F2405&quot;/&gt;&lt;wsp:rsid wsp:val=&quot;005F2441&quot;/&gt;&lt;wsp:rsid wsp:val=&quot;005F2582&quot;/&gt;&lt;wsp:rsid wsp:val=&quot;005F312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4A4A&quot;/&gt;&lt;wsp:rsid wsp:val=&quot;005F4D53&quot;/&gt;&lt;wsp:rsid wsp:val=&quot;005F4E8D&quot;/&gt;&lt;wsp:rsid wsp:val=&quot;005F509E&quot;/&gt;&lt;wsp:rsid wsp:val=&quot;005F5526&quot;/&gt;&lt;wsp:rsid wsp:val=&quot;005F5BF5&quot;/&gt;&lt;wsp:rsid wsp:val=&quot;005F5E38&quot;/&gt;&lt;wsp:rsid wsp:val=&quot;005F5F84&quot;/&gt;&lt;wsp:rsid wsp:val=&quot;005F660A&quot;/&gt;&lt;wsp:rsid wsp:val=&quot;005F6680&quot;/&gt;&lt;wsp:rsid wsp:val=&quot;005F6697&quot;/&gt;&lt;wsp:rsid wsp:val=&quot;005F6F9C&quot;/&gt;&lt;wsp:rsid wsp:val=&quot;005F6FFC&quot;/&gt;&lt;wsp:rsid wsp:val=&quot;005F7F11&quot;/&gt;&lt;wsp:rsid wsp:val=&quot;006004DE&quot;/&gt;&lt;wsp:rsid wsp:val=&quot;00600797&quot;/&gt;&lt;wsp:rsid wsp:val=&quot;00600E1A&quot;/&gt;&lt;wsp:rsid wsp:val=&quot;00601072&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946&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25E&quot;/&gt;&lt;wsp:rsid wsp:val=&quot;006074A6&quot;/&gt;&lt;wsp:rsid wsp:val=&quot;006074B1&quot;/&gt;&lt;wsp:rsid wsp:val=&quot;0060765E&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AEB&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3D3B&quot;/&gt;&lt;wsp:rsid wsp:val=&quot;00614064&quot;/&gt;&lt;wsp:rsid wsp:val=&quot;006141D8&quot;/&gt;&lt;wsp:rsid wsp:val=&quot;00614A84&quot;/&gt;&lt;wsp:rsid wsp:val=&quot;00614CB4&quot;/&gt;&lt;wsp:rsid wsp:val=&quot;00614D1E&quot;/&gt;&lt;wsp:rsid wsp:val=&quot;0061524B&quot;/&gt;&lt;wsp:rsid wsp:val=&quot;006154A9&quot;/&gt;&lt;wsp:rsid wsp:val=&quot;0061565F&quot;/&gt;&lt;wsp:rsid wsp:val=&quot;00615850&quot;/&gt;&lt;wsp:rsid wsp:val=&quot;00615BDB&quot;/&gt;&lt;wsp:rsid wsp:val=&quot;006163CC&quot;/&gt;&lt;wsp:rsid wsp:val=&quot;00616885&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0ABB&quot;/&gt;&lt;wsp:rsid wsp:val=&quot;006212C0&quot;/&gt;&lt;wsp:rsid wsp:val=&quot;00621345&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BFF&quot;/&gt;&lt;wsp:rsid wsp:val=&quot;00624C6E&quot;/&gt;&lt;wsp:rsid wsp:val=&quot;00624FB3&quot;/&gt;&lt;wsp:rsid wsp:val=&quot;00625423&quot;/&gt;&lt;wsp:rsid wsp:val=&quot;00625B24&quot;/&gt;&lt;wsp:rsid wsp:val=&quot;0062657C&quot;/&gt;&lt;wsp:rsid wsp:val=&quot;006269CB&quot;/&gt;&lt;wsp:rsid wsp:val=&quot;00626BA9&quot;/&gt;&lt;wsp:rsid wsp:val=&quot;00626C25&quot;/&gt;&lt;wsp:rsid wsp:val=&quot;00626E64&quot;/&gt;&lt;wsp:rsid wsp:val=&quot;00627BA3&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7F2&quot;/&gt;&lt;wsp:rsid wsp:val=&quot;00632927&quot;/&gt;&lt;wsp:rsid wsp:val=&quot;00632A0E&quot;/&gt;&lt;wsp:rsid wsp:val=&quot;00632A4C&quot;/&gt;&lt;wsp:rsid wsp:val=&quot;00632BF5&quot;/&gt;&lt;wsp:rsid wsp:val=&quot;00632DDE&quot;/&gt;&lt;wsp:rsid wsp:val=&quot;00633296&quot;/&gt;&lt;wsp:rsid wsp:val=&quot;0063342B&quot;/&gt;&lt;wsp:rsid wsp:val=&quot;006338F7&quot;/&gt;&lt;wsp:rsid wsp:val=&quot;00633951&quot;/&gt;&lt;wsp:rsid wsp:val=&quot;00633965&quot;/&gt;&lt;wsp:rsid wsp:val=&quot;00633B5E&quot;/&gt;&lt;wsp:rsid wsp:val=&quot;00633C0A&quot;/&gt;&lt;wsp:rsid wsp:val=&quot;00633D62&quot;/&gt;&lt;wsp:rsid wsp:val=&quot;00633F15&quot;/&gt;&lt;wsp:rsid wsp:val=&quot;0063405E&quot;/&gt;&lt;wsp:rsid wsp:val=&quot;00634112&quot;/&gt;&lt;wsp:rsid wsp:val=&quot;006341AD&quot;/&gt;&lt;wsp:rsid wsp:val=&quot;006347F5&quot;/&gt;&lt;wsp:rsid wsp:val=&quot;00635372&quot;/&gt;&lt;wsp:rsid wsp:val=&quot;006358FB&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E00&quot;/&gt;&lt;wsp:rsid wsp:val=&quot;00637F20&quot;/&gt;&lt;wsp:rsid wsp:val=&quot;006401C6&quot;/&gt;&lt;wsp:rsid wsp:val=&quot;00640207&quot;/&gt;&lt;wsp:rsid wsp:val=&quot;00640222&quot;/&gt;&lt;wsp:rsid wsp:val=&quot;00640299&quot;/&gt;&lt;wsp:rsid wsp:val=&quot;00640529&quot;/&gt;&lt;wsp:rsid wsp:val=&quot;006409F3&quot;/&gt;&lt;wsp:rsid wsp:val=&quot;00640C8D&quot;/&gt;&lt;wsp:rsid wsp:val=&quot;00640D97&quot;/&gt;&lt;wsp:rsid wsp:val=&quot;00641008&quot;/&gt;&lt;wsp:rsid wsp:val=&quot;00641055&quot;/&gt;&lt;wsp:rsid wsp:val=&quot;00641061&quot;/&gt;&lt;wsp:rsid wsp:val=&quot;006419ED&quot;/&gt;&lt;wsp:rsid wsp:val=&quot;00641D74&quot;/&gt;&lt;wsp:rsid wsp:val=&quot;006429F0&quot;/&gt;&lt;wsp:rsid wsp:val=&quot;00642D10&quot;/&gt;&lt;wsp:rsid wsp:val=&quot;00643769&quot;/&gt;&lt;wsp:rsid wsp:val=&quot;006437A9&quot;/&gt;&lt;wsp:rsid wsp:val=&quot;00643973&quot;/&gt;&lt;wsp:rsid wsp:val=&quot;00644177&quot;/&gt;&lt;wsp:rsid wsp:val=&quot;006441D6&quot;/&gt;&lt;wsp:rsid wsp:val=&quot;00644200&quot;/&gt;&lt;wsp:rsid wsp:val=&quot;0064428B&quot;/&gt;&lt;wsp:rsid wsp:val=&quot;00644511&quot;/&gt;&lt;wsp:rsid wsp:val=&quot;0064486C&quot;/&gt;&lt;wsp:rsid wsp:val=&quot;00644E60&quot;/&gt;&lt;wsp:rsid wsp:val=&quot;00644F00&quot;/&gt;&lt;wsp:rsid wsp:val=&quot;006457B7&quot;/&gt;&lt;wsp:rsid wsp:val=&quot;006479C0&quot;/&gt;&lt;wsp:rsid wsp:val=&quot;00647AF8&quot;/&gt;&lt;wsp:rsid wsp:val=&quot;00647CB3&quot;/&gt;&lt;wsp:rsid wsp:val=&quot;00647CDE&quot;/&gt;&lt;wsp:rsid wsp:val=&quot;00647D60&quot;/&gt;&lt;wsp:rsid wsp:val=&quot;0065011B&quot;/&gt;&lt;wsp:rsid wsp:val=&quot;00650150&quot;/&gt;&lt;wsp:rsid wsp:val=&quot;00650854&quot;/&gt;&lt;wsp:rsid wsp:val=&quot;00650B51&quot;/&gt;&lt;wsp:rsid wsp:val=&quot;00650B9B&quot;/&gt;&lt;wsp:rsid wsp:val=&quot;00650CF1&quot;/&gt;&lt;wsp:rsid wsp:val=&quot;00650D1E&quot;/&gt;&lt;wsp:rsid wsp:val=&quot;00650DFE&quot;/&gt;&lt;wsp:rsid wsp:val=&quot;00650EB8&quot;/&gt;&lt;wsp:rsid wsp:val=&quot;00650F2B&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2BDC&quot;/&gt;&lt;wsp:rsid wsp:val=&quot;00652F17&quot;/&gt;&lt;wsp:rsid wsp:val=&quot;00653273&quot;/&gt;&lt;wsp:rsid wsp:val=&quot;0065336F&quot;/&gt;&lt;wsp:rsid wsp:val=&quot;0065371C&quot;/&gt;&lt;wsp:rsid wsp:val=&quot;00653BEA&quot;/&gt;&lt;wsp:rsid wsp:val=&quot;00653EE1&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918&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5E9&quot;/&gt;&lt;wsp:rsid wsp:val=&quot;00661636&quot;/&gt;&lt;wsp:rsid wsp:val=&quot;00661664&quot;/&gt;&lt;wsp:rsid wsp:val=&quot;00661CC2&quot;/&gt;&lt;wsp:rsid wsp:val=&quot;00661D38&quot;/&gt;&lt;wsp:rsid wsp:val=&quot;00661D9A&quot;/&gt;&lt;wsp:rsid wsp:val=&quot;00661DCC&quot;/&gt;&lt;wsp:rsid wsp:val=&quot;00662166&quot;/&gt;&lt;wsp:rsid wsp:val=&quot;00662D58&quot;/&gt;&lt;wsp:rsid wsp:val=&quot;00662DE9&quot;/&gt;&lt;wsp:rsid wsp:val=&quot;00662FA2&quot;/&gt;&lt;wsp:rsid wsp:val=&quot;006635DC&quot;/&gt;&lt;wsp:rsid wsp:val=&quot;0066376A&quot;/&gt;&lt;wsp:rsid wsp:val=&quot;00663908&quot;/&gt;&lt;wsp:rsid wsp:val=&quot;00663AC9&quot;/&gt;&lt;wsp:rsid wsp:val=&quot;0066402E&quot;/&gt;&lt;wsp:rsid wsp:val=&quot;00664250&quot;/&gt;&lt;wsp:rsid wsp:val=&quot;00664496&quot;/&gt;&lt;wsp:rsid wsp:val=&quot;00664581&quot;/&gt;&lt;wsp:rsid wsp:val=&quot;006646F4&quot;/&gt;&lt;wsp:rsid wsp:val=&quot;00664BF5&quot;/&gt;&lt;wsp:rsid wsp:val=&quot;00665229&quot;/&gt;&lt;wsp:rsid wsp:val=&quot;00665316&quot;/&gt;&lt;wsp:rsid wsp:val=&quot;006654E8&quot;/&gt;&lt;wsp:rsid wsp:val=&quot;0066568F&quot;/&gt;&lt;wsp:rsid wsp:val=&quot;00665853&quot;/&gt;&lt;wsp:rsid wsp:val=&quot;00665882&quot;/&gt;&lt;wsp:rsid wsp:val=&quot;00665CCE&quot;/&gt;&lt;wsp:rsid wsp:val=&quot;006662D2&quot;/&gt;&lt;wsp:rsid wsp:val=&quot;00666948&quot;/&gt;&lt;wsp:rsid wsp:val=&quot;00666C94&quot;/&gt;&lt;wsp:rsid wsp:val=&quot;006672FC&quot;/&gt;&lt;wsp:rsid wsp:val=&quot;0066736D&quot;/&gt;&lt;wsp:rsid wsp:val=&quot;00667962&quot;/&gt;&lt;wsp:rsid wsp:val=&quot;00667A27&quot;/&gt;&lt;wsp:rsid wsp:val=&quot;00667AAB&quot;/&gt;&lt;wsp:rsid wsp:val=&quot;0067046E&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317&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5A9&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D5D&quot;/&gt;&lt;wsp:rsid wsp:val=&quot;00680E02&quot;/&gt;&lt;wsp:rsid wsp:val=&quot;00680F30&quot;/&gt;&lt;wsp:rsid wsp:val=&quot;00680F81&quot;/&gt;&lt;wsp:rsid wsp:val=&quot;0068102D&quot;/&gt;&lt;wsp:rsid wsp:val=&quot;0068139A&quot;/&gt;&lt;wsp:rsid wsp:val=&quot;006819F6&quot;/&gt;&lt;wsp:rsid wsp:val=&quot;00681A9A&quot;/&gt;&lt;wsp:rsid wsp:val=&quot;00681BF2&quot;/&gt;&lt;wsp:rsid wsp:val=&quot;00681CD5&quot;/&gt;&lt;wsp:rsid wsp:val=&quot;0068226B&quot;/&gt;&lt;wsp:rsid wsp:val=&quot;00682318&quot;/&gt;&lt;wsp:rsid wsp:val=&quot;006827C5&quot;/&gt;&lt;wsp:rsid wsp:val=&quot;00682A4A&quot;/&gt;&lt;wsp:rsid wsp:val=&quot;00682ED3&quot;/&gt;&lt;wsp:rsid wsp:val=&quot;00683136&quot;/&gt;&lt;wsp:rsid wsp:val=&quot;0068328A&quot;/&gt;&lt;wsp:rsid wsp:val=&quot;00683A5C&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576&quot;/&gt;&lt;wsp:rsid wsp:val=&quot;006879C9&quot;/&gt;&lt;wsp:rsid wsp:val=&quot;006879D8&quot;/&gt;&lt;wsp:rsid wsp:val=&quot;00687EE8&quot;/&gt;&lt;wsp:rsid wsp:val=&quot;006902E3&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54&quot;/&gt;&lt;wsp:rsid wsp:val=&quot;00693077&quot;/&gt;&lt;wsp:rsid wsp:val=&quot;00693295&quot;/&gt;&lt;wsp:rsid wsp:val=&quot;00693386&quot;/&gt;&lt;wsp:rsid wsp:val=&quot;00693AB9&quot;/&gt;&lt;wsp:rsid wsp:val=&quot;00693CA1&quot;/&gt;&lt;wsp:rsid wsp:val=&quot;00693CCC&quot;/&gt;&lt;wsp:rsid wsp:val=&quot;006943ED&quot;/&gt;&lt;wsp:rsid wsp:val=&quot;0069447C&quot;/&gt;&lt;wsp:rsid wsp:val=&quot;0069461D&quot;/&gt;&lt;wsp:rsid wsp:val=&quot;006949AD&quot;/&gt;&lt;wsp:rsid wsp:val=&quot;006949CD&quot;/&gt;&lt;wsp:rsid wsp:val=&quot;00694AB0&quot;/&gt;&lt;wsp:rsid wsp:val=&quot;00694D1C&quot;/&gt;&lt;wsp:rsid wsp:val=&quot;00694D7A&quot;/&gt;&lt;wsp:rsid wsp:val=&quot;00695A99&quot;/&gt;&lt;wsp:rsid wsp:val=&quot;00695E95&quot;/&gt;&lt;wsp:rsid wsp:val=&quot;006960EA&quot;/&gt;&lt;wsp:rsid wsp:val=&quot;00696244&quot;/&gt;&lt;wsp:rsid wsp:val=&quot;0069643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4AA3&quot;/&gt;&lt;wsp:rsid wsp:val=&quot;006A5185&quot;/&gt;&lt;wsp:rsid wsp:val=&quot;006A5A45&quot;/&gt;&lt;wsp:rsid wsp:val=&quot;006A5CA3&quot;/&gt;&lt;wsp:rsid wsp:val=&quot;006A5E26&quot;/&gt;&lt;wsp:rsid wsp:val=&quot;006A6725&quot;/&gt;&lt;wsp:rsid wsp:val=&quot;006A6B69&quot;/&gt;&lt;wsp:rsid wsp:val=&quot;006A6CCF&quot;/&gt;&lt;wsp:rsid wsp:val=&quot;006A7574&quot;/&gt;&lt;wsp:rsid wsp:val=&quot;006A764A&quot;/&gt;&lt;wsp:rsid wsp:val=&quot;006A7984&quot;/&gt;&lt;wsp:rsid wsp:val=&quot;006A7BF2&quot;/&gt;&lt;wsp:rsid wsp:val=&quot;006A7C40&quot;/&gt;&lt;wsp:rsid wsp:val=&quot;006A7FDD&quot;/&gt;&lt;wsp:rsid wsp:val=&quot;006B0489&quot;/&gt;&lt;wsp:rsid wsp:val=&quot;006B0A5E&quot;/&gt;&lt;wsp:rsid wsp:val=&quot;006B0C66&quot;/&gt;&lt;wsp:rsid wsp:val=&quot;006B0ED3&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86&quot;/&gt;&lt;wsp:rsid wsp:val=&quot;006B21E9&quot;/&gt;&lt;wsp:rsid wsp:val=&quot;006B242D&quot;/&gt;&lt;wsp:rsid wsp:val=&quot;006B2790&quot;/&gt;&lt;wsp:rsid wsp:val=&quot;006B393F&quot;/&gt;&lt;wsp:rsid wsp:val=&quot;006B3BD3&quot;/&gt;&lt;wsp:rsid wsp:val=&quot;006B3E55&quot;/&gt;&lt;wsp:rsid wsp:val=&quot;006B431F&quot;/&gt;&lt;wsp:rsid wsp:val=&quot;006B4566&quot;/&gt;&lt;wsp:rsid wsp:val=&quot;006B460F&quot;/&gt;&lt;wsp:rsid wsp:val=&quot;006B4D4E&quot;/&gt;&lt;wsp:rsid wsp:val=&quot;006B5064&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EE6&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289A&quot;/&gt;&lt;wsp:rsid wsp:val=&quot;006C28B8&quot;/&gt;&lt;wsp:rsid wsp:val=&quot;006C2EAC&quot;/&gt;&lt;wsp:rsid wsp:val=&quot;006C3009&quot;/&gt;&lt;wsp:rsid wsp:val=&quot;006C375B&quot;/&gt;&lt;wsp:rsid wsp:val=&quot;006C377A&quot;/&gt;&lt;wsp:rsid wsp:val=&quot;006C3F40&quot;/&gt;&lt;wsp:rsid wsp:val=&quot;006C44D3&quot;/&gt;&lt;wsp:rsid wsp:val=&quot;006C44E1&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6F&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5E&quot;/&gt;&lt;wsp:rsid wsp:val=&quot;006D03CD&quot;/&gt;&lt;wsp:rsid wsp:val=&quot;006D0A70&quot;/&gt;&lt;wsp:rsid wsp:val=&quot;006D0AD9&quot;/&gt;&lt;wsp:rsid wsp:val=&quot;006D0DED&quot;/&gt;&lt;wsp:rsid wsp:val=&quot;006D0F66&quot;/&gt;&lt;wsp:rsid wsp:val=&quot;006D158C&quot;/&gt;&lt;wsp:rsid wsp:val=&quot;006D19ED&quot;/&gt;&lt;wsp:rsid wsp:val=&quot;006D1A23&quot;/&gt;&lt;wsp:rsid wsp:val=&quot;006D1F1A&quot;/&gt;&lt;wsp:rsid wsp:val=&quot;006D21FF&quot;/&gt;&lt;wsp:rsid wsp:val=&quot;006D2488&quot;/&gt;&lt;wsp:rsid wsp:val=&quot;006D2627&quot;/&gt;&lt;wsp:rsid wsp:val=&quot;006D2B11&quot;/&gt;&lt;wsp:rsid wsp:val=&quot;006D2DBE&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9F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D25&quot;/&gt;&lt;wsp:rsid wsp:val=&quot;006D7598&quot;/&gt;&lt;wsp:rsid wsp:val=&quot;006D7B93&quot;/&gt;&lt;wsp:rsid wsp:val=&quot;006D7D41&quot;/&gt;&lt;wsp:rsid wsp:val=&quot;006D7DAD&quot;/&gt;&lt;wsp:rsid wsp:val=&quot;006E05BE&quot;/&gt;&lt;wsp:rsid wsp:val=&quot;006E078E&quot;/&gt;&lt;wsp:rsid wsp:val=&quot;006E0805&quot;/&gt;&lt;wsp:rsid wsp:val=&quot;006E0949&quot;/&gt;&lt;wsp:rsid wsp:val=&quot;006E0A84&quot;/&gt;&lt;wsp:rsid wsp:val=&quot;006E0ADC&quot;/&gt;&lt;wsp:rsid wsp:val=&quot;006E0B16&quot;/&gt;&lt;wsp:rsid wsp:val=&quot;006E0E60&quot;/&gt;&lt;wsp:rsid wsp:val=&quot;006E0ED0&quot;/&gt;&lt;wsp:rsid wsp:val=&quot;006E176F&quot;/&gt;&lt;wsp:rsid wsp:val=&quot;006E1EE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718&quot;/&gt;&lt;wsp:rsid wsp:val=&quot;006E574E&quot;/&gt;&lt;wsp:rsid wsp:val=&quot;006E5FE9&quot;/&gt;&lt;wsp:rsid wsp:val=&quot;006E6043&quot;/&gt;&lt;wsp:rsid wsp:val=&quot;006E6A05&quot;/&gt;&lt;wsp:rsid wsp:val=&quot;006E6BAB&quot;/&gt;&lt;wsp:rsid wsp:val=&quot;006E6DA9&quot;/&gt;&lt;wsp:rsid wsp:val=&quot;006E6F03&quot;/&gt;&lt;wsp:rsid wsp:val=&quot;006E71A8&quot;/&gt;&lt;wsp:rsid wsp:val=&quot;006E7320&quot;/&gt;&lt;wsp:rsid wsp:val=&quot;006E7496&quot;/&gt;&lt;wsp:rsid wsp:val=&quot;006E7872&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D86&quot;/&gt;&lt;wsp:rsid wsp:val=&quot;006F2030&quot;/&gt;&lt;wsp:rsid wsp:val=&quot;006F22CB&quot;/&gt;&lt;wsp:rsid wsp:val=&quot;006F291E&quot;/&gt;&lt;wsp:rsid wsp:val=&quot;006F2E21&quot;/&gt;&lt;wsp:rsid wsp:val=&quot;006F3052&quot;/&gt;&lt;wsp:rsid wsp:val=&quot;006F30AD&quot;/&gt;&lt;wsp:rsid wsp:val=&quot;006F314D&quot;/&gt;&lt;wsp:rsid wsp:val=&quot;006F3738&quot;/&gt;&lt;wsp:rsid wsp:val=&quot;006F3B01&quot;/&gt;&lt;wsp:rsid wsp:val=&quot;006F3BDF&quot;/&gt;&lt;wsp:rsid wsp:val=&quot;006F4072&quot;/&gt;&lt;wsp:rsid wsp:val=&quot;006F4189&quot;/&gt;&lt;wsp:rsid wsp:val=&quot;006F4A19&quot;/&gt;&lt;wsp:rsid wsp:val=&quot;006F557B&quot;/&gt;&lt;wsp:rsid wsp:val=&quot;006F5B41&quot;/&gt;&lt;wsp:rsid wsp:val=&quot;006F6689&quot;/&gt;&lt;wsp:rsid wsp:val=&quot;006F6740&quot;/&gt;&lt;wsp:rsid wsp:val=&quot;006F6AF6&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BFC&quot;/&gt;&lt;wsp:rsid wsp:val=&quot;007034BC&quot;/&gt;&lt;wsp:rsid wsp:val=&quot;007035F6&quot;/&gt;&lt;wsp:rsid wsp:val=&quot;007036E5&quot;/&gt;&lt;wsp:rsid wsp:val=&quot;00703D58&quot;/&gt;&lt;wsp:rsid wsp:val=&quot;007041C1&quot;/&gt;&lt;wsp:rsid wsp:val=&quot;00704266&quot;/&gt;&lt;wsp:rsid wsp:val=&quot;007044C2&quot;/&gt;&lt;wsp:rsid wsp:val=&quot;007047A7&quot;/&gt;&lt;wsp:rsid wsp:val=&quot;00704A33&quot;/&gt;&lt;wsp:rsid wsp:val=&quot;00704DEB&quot;/&gt;&lt;wsp:rsid wsp:val=&quot;00705584&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73F&quot;/&gt;&lt;wsp:rsid wsp:val=&quot;00710905&quot;/&gt;&lt;wsp:rsid wsp:val=&quot;00710994&quot;/&gt;&lt;wsp:rsid wsp:val=&quot;007109CD&quot;/&gt;&lt;wsp:rsid wsp:val=&quot;00710A3E&quot;/&gt;&lt;wsp:rsid wsp:val=&quot;00710AE6&quot;/&gt;&lt;wsp:rsid wsp:val=&quot;00710D33&quot;/&gt;&lt;wsp:rsid wsp:val=&quot;007110FE&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26E&quot;/&gt;&lt;wsp:rsid wsp:val=&quot;00712639&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AFB&quot;/&gt;&lt;wsp:rsid wsp:val=&quot;00716FC0&quot;/&gt;&lt;wsp:rsid wsp:val=&quot;00717267&quot;/&gt;&lt;wsp:rsid wsp:val=&quot;007178EE&quot;/&gt;&lt;wsp:rsid wsp:val=&quot;00717B0A&quot;/&gt;&lt;wsp:rsid wsp:val=&quot;00720759&quot;/&gt;&lt;wsp:rsid wsp:val=&quot;007208FF&quot;/&gt;&lt;wsp:rsid wsp:val=&quot;00720BD4&quot;/&gt;&lt;wsp:rsid wsp:val=&quot;00720F2A&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7E9F&quot;/&gt;&lt;wsp:rsid wsp:val=&quot;00730302&quot;/&gt;&lt;wsp:rsid wsp:val=&quot;00730E1C&quot;/&gt;&lt;wsp:rsid wsp:val=&quot;00730F9D&quot;/&gt;&lt;wsp:rsid wsp:val=&quot;0073128B&quot;/&gt;&lt;wsp:rsid wsp:val=&quot;0073171A&quot;/&gt;&lt;wsp:rsid wsp:val=&quot;00731793&quot;/&gt;&lt;wsp:rsid wsp:val=&quot;0073197F&quot;/&gt;&lt;wsp:rsid wsp:val=&quot;007319D1&quot;/&gt;&lt;wsp:rsid wsp:val=&quot;00731A41&quot;/&gt;&lt;wsp:rsid wsp:val=&quot;00731C75&quot;/&gt;&lt;wsp:rsid wsp:val=&quot;00731D37&quot;/&gt;&lt;wsp:rsid wsp:val=&quot;00731DAC&quot;/&gt;&lt;wsp:rsid wsp:val=&quot;00731E4B&quot;/&gt;&lt;wsp:rsid wsp:val=&quot;00732321&quot;/&gt;&lt;wsp:rsid wsp:val=&quot;00733074&quot;/&gt;&lt;wsp:rsid wsp:val=&quot;007332FE&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230&quot;/&gt;&lt;wsp:rsid wsp:val=&quot;0073448F&quot;/&gt;&lt;wsp:rsid wsp:val=&quot;0073497A&quot;/&gt;&lt;wsp:rsid wsp:val=&quot;00734ACE&quot;/&gt;&lt;wsp:rsid wsp:val=&quot;007356D0&quot;/&gt;&lt;wsp:rsid wsp:val=&quot;00735902&quot;/&gt;&lt;wsp:rsid wsp:val=&quot;0073637C&quot;/&gt;&lt;wsp:rsid wsp:val=&quot;007366CA&quot;/&gt;&lt;wsp:rsid wsp:val=&quot;00736D7B&quot;/&gt;&lt;wsp:rsid wsp:val=&quot;00736DFB&quot;/&gt;&lt;wsp:rsid wsp:val=&quot;007377ED&quot;/&gt;&lt;wsp:rsid wsp:val=&quot;007379C8&quot;/&gt;&lt;wsp:rsid wsp:val=&quot;00740094&quot;/&gt;&lt;wsp:rsid wsp:val=&quot;00740698&quot;/&gt;&lt;wsp:rsid wsp:val=&quot;007406C0&quot;/&gt;&lt;wsp:rsid wsp:val=&quot;00740789&quot;/&gt;&lt;wsp:rsid wsp:val=&quot;00740AC1&quot;/&gt;&lt;wsp:rsid wsp:val=&quot;00740BBF&quot;/&gt;&lt;wsp:rsid wsp:val=&quot;00740CD3&quot;/&gt;&lt;wsp:rsid wsp:val=&quot;0074108B&quot;/&gt;&lt;wsp:rsid wsp:val=&quot;007414F1&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C1A&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AA9&quot;/&gt;&lt;wsp:rsid wsp:val=&quot;00745EBB&quot;/&gt;&lt;wsp:rsid wsp:val=&quot;00746167&quot;/&gt;&lt;wsp:rsid wsp:val=&quot;00746199&quot;/&gt;&lt;wsp:rsid wsp:val=&quot;00746289&quot;/&gt;&lt;wsp:rsid wsp:val=&quot;007462A6&quot;/&gt;&lt;wsp:rsid wsp:val=&quot;0074633F&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9F9&quot;/&gt;&lt;wsp:rsid wsp:val=&quot;00750A31&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376&quot;/&gt;&lt;wsp:rsid wsp:val=&quot;007536BB&quot;/&gt;&lt;wsp:rsid wsp:val=&quot;00753B0F&quot;/&gt;&lt;wsp:rsid wsp:val=&quot;00753B9D&quot;/&gt;&lt;wsp:rsid wsp:val=&quot;00753F01&quot;/&gt;&lt;wsp:rsid wsp:val=&quot;0075412E&quot;/&gt;&lt;wsp:rsid wsp:val=&quot;007541D4&quot;/&gt;&lt;wsp:rsid wsp:val=&quot;0075452E&quot;/&gt;&lt;wsp:rsid wsp:val=&quot;00754836&quot;/&gt;&lt;wsp:rsid wsp:val=&quot;00754D64&quot;/&gt;&lt;wsp:rsid wsp:val=&quot;00754EDC&quot;/&gt;&lt;wsp:rsid wsp:val=&quot;00755407&quot;/&gt;&lt;wsp:rsid wsp:val=&quot;0075583A&quot;/&gt;&lt;wsp:rsid wsp:val=&quot;007559EC&quot;/&gt;&lt;wsp:rsid wsp:val=&quot;00755B06&quot;/&gt;&lt;wsp:rsid wsp:val=&quot;00755C07&quot;/&gt;&lt;wsp:rsid wsp:val=&quot;00755E06&quot;/&gt;&lt;wsp:rsid wsp:val=&quot;007564B4&quot;/&gt;&lt;wsp:rsid wsp:val=&quot;007565E2&quot;/&gt;&lt;wsp:rsid wsp:val=&quot;0075703D&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29&quot;/&gt;&lt;wsp:rsid wsp:val=&quot;00760194&quot;/&gt;&lt;wsp:rsid wsp:val=&quot;00760224&quot;/&gt;&lt;wsp:rsid wsp:val=&quot;00760340&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1B40&quot;/&gt;&lt;wsp:rsid wsp:val=&quot;0076200C&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59&quot;/&gt;&lt;wsp:rsid wsp:val=&quot;00766566&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B14&quot;/&gt;&lt;wsp:rsid wsp:val=&quot;00770CEE&quot;/&gt;&lt;wsp:rsid wsp:val=&quot;00771C48&quot;/&gt;&lt;wsp:rsid wsp:val=&quot;00771D7E&quot;/&gt;&lt;wsp:rsid wsp:val=&quot;00771ED4&quot;/&gt;&lt;wsp:rsid wsp:val=&quot;007721AD&quot;/&gt;&lt;wsp:rsid wsp:val=&quot;00772548&quot;/&gt;&lt;wsp:rsid wsp:val=&quot;00772963&quot;/&gt;&lt;wsp:rsid wsp:val=&quot;00772C23&quot;/&gt;&lt;wsp:rsid wsp:val=&quot;00772D15&quot;/&gt;&lt;wsp:rsid wsp:val=&quot;00772DC3&quot;/&gt;&lt;wsp:rsid wsp:val=&quot;007731A4&quot;/&gt;&lt;wsp:rsid wsp:val=&quot;007733C4&quot;/&gt;&lt;wsp:rsid wsp:val=&quot;007733E9&quot;/&gt;&lt;wsp:rsid wsp:val=&quot;007734DF&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6D1&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59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DAD&quot;/&gt;&lt;wsp:rsid wsp:val=&quot;007820AE&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1B7&quot;/&gt;&lt;wsp:rsid wsp:val=&quot;007842FE&quot;/&gt;&lt;wsp:rsid wsp:val=&quot;00784442&quot;/&gt;&lt;wsp:rsid wsp:val=&quot;00784702&quot;/&gt;&lt;wsp:rsid wsp:val=&quot;00784C31&quot;/&gt;&lt;wsp:rsid wsp:val=&quot;00784EA1&quot;/&gt;&lt;wsp:rsid wsp:val=&quot;00784FC7&quot;/&gt;&lt;wsp:rsid wsp:val=&quot;00785C4B&quot;/&gt;&lt;wsp:rsid wsp:val=&quot;00785CEB&quot;/&gt;&lt;wsp:rsid wsp:val=&quot;007861D1&quot;/&gt;&lt;wsp:rsid wsp:val=&quot;007861FB&quot;/&gt;&lt;wsp:rsid wsp:val=&quot;00786272&quot;/&gt;&lt;wsp:rsid wsp:val=&quot;007864B2&quot;/&gt;&lt;wsp:rsid wsp:val=&quot;00786613&quot;/&gt;&lt;wsp:rsid wsp:val=&quot;00786620&quot;/&gt;&lt;wsp:rsid wsp:val=&quot;007868B7&quot;/&gt;&lt;wsp:rsid wsp:val=&quot;00786BC0&quot;/&gt;&lt;wsp:rsid wsp:val=&quot;00786D21&quot;/&gt;&lt;wsp:rsid wsp:val=&quot;0078756D&quot;/&gt;&lt;wsp:rsid wsp:val=&quot;007875C4&quot;/&gt;&lt;wsp:rsid wsp:val=&quot;00787736&quot;/&gt;&lt;wsp:rsid wsp:val=&quot;00787977&quot;/&gt;&lt;wsp:rsid wsp:val=&quot;00787986&quot;/&gt;&lt;wsp:rsid wsp:val=&quot;00787A55&quot;/&gt;&lt;wsp:rsid wsp:val=&quot;00787F66&quot;/&gt;&lt;wsp:rsid wsp:val=&quot;00787FF1&quot;/&gt;&lt;wsp:rsid wsp:val=&quot;00790E7E&quot;/&gt;&lt;wsp:rsid wsp:val=&quot;007913A8&quot;/&gt;&lt;wsp:rsid wsp:val=&quot;007916D2&quot;/&gt;&lt;wsp:rsid wsp:val=&quot;007918E6&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CEE&quot;/&gt;&lt;wsp:rsid wsp:val=&quot;00793F70&quot;/&gt;&lt;wsp:rsid wsp:val=&quot;0079400D&quot;/&gt;&lt;wsp:rsid wsp:val=&quot;00794097&quot;/&gt;&lt;wsp:rsid wsp:val=&quot;007947FB&quot;/&gt;&lt;wsp:rsid wsp:val=&quot;00794842&quot;/&gt;&lt;wsp:rsid wsp:val=&quot;0079485D&quot;/&gt;&lt;wsp:rsid wsp:val=&quot;00794D84&quot;/&gt;&lt;wsp:rsid wsp:val=&quot;007954AC&quot;/&gt;&lt;wsp:rsid wsp:val=&quot;00795E2D&quot;/&gt;&lt;wsp:rsid wsp:val=&quot;0079601B&quot;/&gt;&lt;wsp:rsid wsp:val=&quot;007962E1&quot;/&gt;&lt;wsp:rsid wsp:val=&quot;00796417&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C33&quot;/&gt;&lt;wsp:rsid wsp:val=&quot;007A0DAC&quot;/&gt;&lt;wsp:rsid wsp:val=&quot;007A109B&quot;/&gt;&lt;wsp:rsid wsp:val=&quot;007A1189&quot;/&gt;&lt;wsp:rsid wsp:val=&quot;007A15BA&quot;/&gt;&lt;wsp:rsid wsp:val=&quot;007A166E&quot;/&gt;&lt;wsp:rsid wsp:val=&quot;007A16BA&quot;/&gt;&lt;wsp:rsid wsp:val=&quot;007A1964&quot;/&gt;&lt;wsp:rsid wsp:val=&quot;007A1B63&quot;/&gt;&lt;wsp:rsid wsp:val=&quot;007A2467&quot;/&gt;&lt;wsp:rsid wsp:val=&quot;007A288A&quot;/&gt;&lt;wsp:rsid wsp:val=&quot;007A2A53&quot;/&gt;&lt;wsp:rsid wsp:val=&quot;007A2BFF&quot;/&gt;&lt;wsp:rsid wsp:val=&quot;007A2DE7&quot;/&gt;&lt;wsp:rsid wsp:val=&quot;007A300F&quot;/&gt;&lt;wsp:rsid wsp:val=&quot;007A3040&quot;/&gt;&lt;wsp:rsid wsp:val=&quot;007A328E&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1A7&quot;/&gt;&lt;wsp:rsid wsp:val=&quot;007B0253&quot;/&gt;&lt;wsp:rsid wsp:val=&quot;007B073B&quot;/&gt;&lt;wsp:rsid wsp:val=&quot;007B0865&quot;/&gt;&lt;wsp:rsid wsp:val=&quot;007B08D1&quot;/&gt;&lt;wsp:rsid wsp:val=&quot;007B09ED&quot;/&gt;&lt;wsp:rsid wsp:val=&quot;007B0B92&quot;/&gt;&lt;wsp:rsid wsp:val=&quot;007B1061&quot;/&gt;&lt;wsp:rsid wsp:val=&quot;007B11AB&quot;/&gt;&lt;wsp:rsid wsp:val=&quot;007B1F9A&quot;/&gt;&lt;wsp:rsid wsp:val=&quot;007B21A9&quot;/&gt;&lt;wsp:rsid wsp:val=&quot;007B2638&quot;/&gt;&lt;wsp:rsid wsp:val=&quot;007B26C7&quot;/&gt;&lt;wsp:rsid wsp:val=&quot;007B27DC&quot;/&gt;&lt;wsp:rsid wsp:val=&quot;007B2884&quot;/&gt;&lt;wsp:rsid wsp:val=&quot;007B314C&quot;/&gt;&lt;wsp:rsid wsp:val=&quot;007B31E2&quot;/&gt;&lt;wsp:rsid wsp:val=&quot;007B322B&quot;/&gt;&lt;wsp:rsid wsp:val=&quot;007B33D1&quot;/&gt;&lt;wsp:rsid wsp:val=&quot;007B3476&quot;/&gt;&lt;wsp:rsid wsp:val=&quot;007B366F&quot;/&gt;&lt;wsp:rsid wsp:val=&quot;007B3D55&quot;/&gt;&lt;wsp:rsid wsp:val=&quot;007B4097&quot;/&gt;&lt;wsp:rsid wsp:val=&quot;007B40AD&quot;/&gt;&lt;wsp:rsid wsp:val=&quot;007B448A&quot;/&gt;&lt;wsp:rsid wsp:val=&quot;007B44DC&quot;/&gt;&lt;wsp:rsid wsp:val=&quot;007B4543&quot;/&gt;&lt;wsp:rsid wsp:val=&quot;007B4551&quot;/&gt;&lt;wsp:rsid wsp:val=&quot;007B4937&quot;/&gt;&lt;wsp:rsid wsp:val=&quot;007B4E41&quot;/&gt;&lt;wsp:rsid wsp:val=&quot;007B51B7&quot;/&gt;&lt;wsp:rsid wsp:val=&quot;007B53E5&quot;/&gt;&lt;wsp:rsid wsp:val=&quot;007B5A1D&quot;/&gt;&lt;wsp:rsid wsp:val=&quot;007B5A66&quot;/&gt;&lt;wsp:rsid wsp:val=&quot;007B630D&quot;/&gt;&lt;wsp:rsid wsp:val=&quot;007B697F&quot;/&gt;&lt;wsp:rsid wsp:val=&quot;007B6B11&quot;/&gt;&lt;wsp:rsid wsp:val=&quot;007B74C5&quot;/&gt;&lt;wsp:rsid wsp:val=&quot;007B7A2C&quot;/&gt;&lt;wsp:rsid wsp:val=&quot;007B7DE6&quot;/&gt;&lt;wsp:rsid wsp:val=&quot;007C00A7&quot;/&gt;&lt;wsp:rsid wsp:val=&quot;007C0880&quot;/&gt;&lt;wsp:rsid wsp:val=&quot;007C0BD2&quot;/&gt;&lt;wsp:rsid wsp:val=&quot;007C0CF6&quot;/&gt;&lt;wsp:rsid wsp:val=&quot;007C0F3A&quot;/&gt;&lt;wsp:rsid wsp:val=&quot;007C1065&quot;/&gt;&lt;wsp:rsid wsp:val=&quot;007C1537&quot;/&gt;&lt;wsp:rsid wsp:val=&quot;007C1B94&quot;/&gt;&lt;wsp:rsid wsp:val=&quot;007C2808&quot;/&gt;&lt;wsp:rsid wsp:val=&quot;007C2A39&quot;/&gt;&lt;wsp:rsid wsp:val=&quot;007C36F1&quot;/&gt;&lt;wsp:rsid wsp:val=&quot;007C3D88&quot;/&gt;&lt;wsp:rsid wsp:val=&quot;007C3EBA&quot;/&gt;&lt;wsp:rsid wsp:val=&quot;007C3F14&quot;/&gt;&lt;wsp:rsid wsp:val=&quot;007C49D7&quot;/&gt;&lt;wsp:rsid wsp:val=&quot;007C508D&quot;/&gt;&lt;wsp:rsid wsp:val=&quot;007C515A&quot;/&gt;&lt;wsp:rsid wsp:val=&quot;007C52ED&quot;/&gt;&lt;wsp:rsid wsp:val=&quot;007C56CE&quot;/&gt;&lt;wsp:rsid wsp:val=&quot;007C5AB0&quot;/&gt;&lt;wsp:rsid wsp:val=&quot;007C5CE6&quot;/&gt;&lt;wsp:rsid wsp:val=&quot;007C5DB6&quot;/&gt;&lt;wsp:rsid wsp:val=&quot;007C61AC&quot;/&gt;&lt;wsp:rsid wsp:val=&quot;007C61E0&quot;/&gt;&lt;wsp:rsid wsp:val=&quot;007C64BC&quot;/&gt;&lt;wsp:rsid wsp:val=&quot;007C6566&quot;/&gt;&lt;wsp:rsid wsp:val=&quot;007C6939&quot;/&gt;&lt;wsp:rsid wsp:val=&quot;007C6941&quot;/&gt;&lt;wsp:rsid wsp:val=&quot;007C6B25&quot;/&gt;&lt;wsp:rsid wsp:val=&quot;007C6C7F&quot;/&gt;&lt;wsp:rsid wsp:val=&quot;007C6D8A&quot;/&gt;&lt;wsp:rsid wsp:val=&quot;007C6ED4&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0EF&quot;/&gt;&lt;wsp:rsid wsp:val=&quot;007D214A&quot;/&gt;&lt;wsp:rsid wsp:val=&quot;007D265B&quot;/&gt;&lt;wsp:rsid wsp:val=&quot;007D357E&quot;/&gt;&lt;wsp:rsid wsp:val=&quot;007D3889&quot;/&gt;&lt;wsp:rsid wsp:val=&quot;007D39A2&quot;/&gt;&lt;wsp:rsid wsp:val=&quot;007D39D7&quot;/&gt;&lt;wsp:rsid wsp:val=&quot;007D3A84&quot;/&gt;&lt;wsp:rsid wsp:val=&quot;007D4169&quot;/&gt;&lt;wsp:rsid wsp:val=&quot;007D4287&quot;/&gt;&lt;wsp:rsid wsp:val=&quot;007D4E6A&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EB&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3BC&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C54&quot;/&gt;&lt;wsp:rsid wsp:val=&quot;007E2E4B&quot;/&gt;&lt;wsp:rsid wsp:val=&quot;007E3094&quot;/&gt;&lt;wsp:rsid wsp:val=&quot;007E3F68&quot;/&gt;&lt;wsp:rsid wsp:val=&quot;007E469D&quot;/&gt;&lt;wsp:rsid wsp:val=&quot;007E46A3&quot;/&gt;&lt;wsp:rsid wsp:val=&quot;007E486F&quot;/&gt;&lt;wsp:rsid wsp:val=&quot;007E48CD&quot;/&gt;&lt;wsp:rsid wsp:val=&quot;007E48E4&quot;/&gt;&lt;wsp:rsid wsp:val=&quot;007E4C1C&quot;/&gt;&lt;wsp:rsid wsp:val=&quot;007E4D0C&quot;/&gt;&lt;wsp:rsid wsp:val=&quot;007E4F0D&quot;/&gt;&lt;wsp:rsid wsp:val=&quot;007E5252&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3E6&quot;/&gt;&lt;wsp:rsid wsp:val=&quot;007F05E0&quot;/&gt;&lt;wsp:rsid wsp:val=&quot;007F0B77&quot;/&gt;&lt;wsp:rsid wsp:val=&quot;007F0DD3&quot;/&gt;&lt;wsp:rsid wsp:val=&quot;007F0FB3&quot;/&gt;&lt;wsp:rsid wsp:val=&quot;007F11F7&quot;/&gt;&lt;wsp:rsid wsp:val=&quot;007F18C0&quot;/&gt;&lt;wsp:rsid wsp:val=&quot;007F1A4C&quot;/&gt;&lt;wsp:rsid wsp:val=&quot;007F1BD7&quot;/&gt;&lt;wsp:rsid wsp:val=&quot;007F22A5&quot;/&gt;&lt;wsp:rsid wsp:val=&quot;007F23CE&quot;/&gt;&lt;wsp:rsid wsp:val=&quot;007F2771&quot;/&gt;&lt;wsp:rsid wsp:val=&quot;007F2807&quot;/&gt;&lt;wsp:rsid wsp:val=&quot;007F2DBB&quot;/&gt;&lt;wsp:rsid wsp:val=&quot;007F2ED4&quot;/&gt;&lt;wsp:rsid wsp:val=&quot;007F325B&quot;/&gt;&lt;wsp:rsid wsp:val=&quot;007F3FB0&quot;/&gt;&lt;wsp:rsid wsp:val=&quot;007F43A9&quot;/&gt;&lt;wsp:rsid wsp:val=&quot;007F5070&quot;/&gt;&lt;wsp:rsid wsp:val=&quot;007F5608&quot;/&gt;&lt;wsp:rsid wsp:val=&quot;007F5874&quot;/&gt;&lt;wsp:rsid wsp:val=&quot;007F59B1&quot;/&gt;&lt;wsp:rsid wsp:val=&quot;007F5A6C&quot;/&gt;&lt;wsp:rsid wsp:val=&quot;007F5D4A&quot;/&gt;&lt;wsp:rsid wsp:val=&quot;007F6562&quot;/&gt;&lt;wsp:rsid wsp:val=&quot;007F65F2&quot;/&gt;&lt;wsp:rsid wsp:val=&quot;007F664D&quot;/&gt;&lt;wsp:rsid wsp:val=&quot;007F6B1A&quot;/&gt;&lt;wsp:rsid wsp:val=&quot;007F6FFB&quot;/&gt;&lt;wsp:rsid wsp:val=&quot;007F70D6&quot;/&gt;&lt;wsp:rsid wsp:val=&quot;007F75A2&quot;/&gt;&lt;wsp:rsid wsp:val=&quot;007F7864&quot;/&gt;&lt;wsp:rsid wsp:val=&quot;007F795B&quot;/&gt;&lt;wsp:rsid wsp:val=&quot;007F7B6D&quot;/&gt;&lt;wsp:rsid wsp:val=&quot;007F7C2F&quot;/&gt;&lt;wsp:rsid wsp:val=&quot;007F7E76&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8B&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452&quot;/&gt;&lt;wsp:rsid wsp:val=&quot;00804867&quot;/&gt;&lt;wsp:rsid wsp:val=&quot;00804B2F&quot;/&gt;&lt;wsp:rsid wsp:val=&quot;00804C3F&quot;/&gt;&lt;wsp:rsid wsp:val=&quot;00805227&quot;/&gt;&lt;wsp:rsid wsp:val=&quot;00805597&quot;/&gt;&lt;wsp:rsid wsp:val=&quot;00806979&quot;/&gt;&lt;wsp:rsid wsp:val=&quot;0080699F&quot;/&gt;&lt;wsp:rsid wsp:val=&quot;00806ACA&quot;/&gt;&lt;wsp:rsid wsp:val=&quot;00806D29&quot;/&gt;&lt;wsp:rsid wsp:val=&quot;0080732E&quot;/&gt;&lt;wsp:rsid wsp:val=&quot;0080770D&quot;/&gt;&lt;wsp:rsid wsp:val=&quot;00807C71&quot;/&gt;&lt;wsp:rsid wsp:val=&quot;00807D28&quot;/&gt;&lt;wsp:rsid wsp:val=&quot;00807D5E&quot;/&gt;&lt;wsp:rsid wsp:val=&quot;00807E1B&quot;/&gt;&lt;wsp:rsid wsp:val=&quot;0081012C&quot;/&gt;&lt;wsp:rsid wsp:val=&quot;0081017A&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1A0&quot;/&gt;&lt;wsp:rsid wsp:val=&quot;00815469&quot;/&gt;&lt;wsp:rsid wsp:val=&quot;008154B6&quot;/&gt;&lt;wsp:rsid wsp:val=&quot;008155E8&quot;/&gt;&lt;wsp:rsid wsp:val=&quot;00815706&quot;/&gt;&lt;wsp:rsid wsp:val=&quot;00815E33&quot;/&gt;&lt;wsp:rsid wsp:val=&quot;00815E46&quot;/&gt;&lt;wsp:rsid wsp:val=&quot;00815F85&quot;/&gt;&lt;wsp:rsid wsp:val=&quot;00816654&quot;/&gt;&lt;wsp:rsid wsp:val=&quot;00816A25&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86&quot;/&gt;&lt;wsp:rsid wsp:val=&quot;00817C96&quot;/&gt;&lt;wsp:rsid wsp:val=&quot;00817D2A&quot;/&gt;&lt;wsp:rsid wsp:val=&quot;00817F27&quot;/&gt;&lt;wsp:rsid wsp:val=&quot;00820DF1&quot;/&gt;&lt;wsp:rsid wsp:val=&quot;0082172C&quot;/&gt;&lt;wsp:rsid wsp:val=&quot;00821992&quot;/&gt;&lt;wsp:rsid wsp:val=&quot;00821D8A&quot;/&gt;&lt;wsp:rsid wsp:val=&quot;0082241B&quot;/&gt;&lt;wsp:rsid wsp:val=&quot;0082266A&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6204&quot;/&gt;&lt;wsp:rsid wsp:val=&quot;008263FF&quot;/&gt;&lt;wsp:rsid wsp:val=&quot;0082667E&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30DB&quot;/&gt;&lt;wsp:rsid wsp:val=&quot;00833EF5&quot;/&gt;&lt;wsp:rsid wsp:val=&quot;0083417A&quot;/&gt;&lt;wsp:rsid wsp:val=&quot;00834512&quot;/&gt;&lt;wsp:rsid wsp:val=&quot;00834746&quot;/&gt;&lt;wsp:rsid wsp:val=&quot;008349CB&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BDF&quot;/&gt;&lt;wsp:rsid wsp:val=&quot;00836FC2&quot;/&gt;&lt;wsp:rsid wsp:val=&quot;00837034&quot;/&gt;&lt;wsp:rsid wsp:val=&quot;0083768C&quot;/&gt;&lt;wsp:rsid wsp:val=&quot;0083778C&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1AE&quot;/&gt;&lt;wsp:rsid wsp:val=&quot;00847721&quot;/&gt;&lt;wsp:rsid wsp:val=&quot;0084794A&quot;/&gt;&lt;wsp:rsid wsp:val=&quot;00847991&quot;/&gt;&lt;wsp:rsid wsp:val=&quot;00847BA6&quot;/&gt;&lt;wsp:rsid wsp:val=&quot;00847C4E&quot;/&gt;&lt;wsp:rsid wsp:val=&quot;00847F04&quot;/&gt;&lt;wsp:rsid wsp:val=&quot;00850433&quot;/&gt;&lt;wsp:rsid wsp:val=&quot;00850D1D&quot;/&gt;&lt;wsp:rsid wsp:val=&quot;008511F1&quot;/&gt;&lt;wsp:rsid wsp:val=&quot;0085130C&quot;/&gt;&lt;wsp:rsid wsp:val=&quot;00851B22&quot;/&gt;&lt;wsp:rsid wsp:val=&quot;008521C5&quot;/&gt;&lt;wsp:rsid wsp:val=&quot;00852338&quot;/&gt;&lt;wsp:rsid wsp:val=&quot;00852F3B&quot;/&gt;&lt;wsp:rsid wsp:val=&quot;00853132&quot;/&gt;&lt;wsp:rsid wsp:val=&quot;00853AFF&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37E&quot;/&gt;&lt;wsp:rsid wsp:val=&quot;008626B0&quot;/&gt;&lt;wsp:rsid wsp:val=&quot;00862988&quot;/&gt;&lt;wsp:rsid wsp:val=&quot;0086333C&quot;/&gt;&lt;wsp:rsid wsp:val=&quot;00863479&quot;/&gt;&lt;wsp:rsid wsp:val=&quot;00863AA0&quot;/&gt;&lt;wsp:rsid wsp:val=&quot;00863C8A&quot;/&gt;&lt;wsp:rsid wsp:val=&quot;00863E78&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6850&quot;/&gt;&lt;wsp:rsid wsp:val=&quot;00866897&quot;/&gt;&lt;wsp:rsid wsp:val=&quot;00866DFF&quot;/&gt;&lt;wsp:rsid wsp:val=&quot;00867347&quot;/&gt;&lt;wsp:rsid wsp:val=&quot;008674A2&quot;/&gt;&lt;wsp:rsid wsp:val=&quot;00867A2F&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328&quot;/&gt;&lt;wsp:rsid wsp:val=&quot;008734E7&quot;/&gt;&lt;wsp:rsid wsp:val=&quot;0087352A&quot;/&gt;&lt;wsp:rsid wsp:val=&quot;00873AA8&quot;/&gt;&lt;wsp:rsid wsp:val=&quot;00873BF0&quot;/&gt;&lt;wsp:rsid wsp:val=&quot;00874560&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35&quot;/&gt;&lt;wsp:rsid wsp:val=&quot;0088011E&quot;/&gt;&lt;wsp:rsid wsp:val=&quot;00880494&quot;/&gt;&lt;wsp:rsid wsp:val=&quot;008804C9&quot;/&gt;&lt;wsp:rsid wsp:val=&quot;0088052B&quot;/&gt;&lt;wsp:rsid wsp:val=&quot;00880B3D&quot;/&gt;&lt;wsp:rsid wsp:val=&quot;00880CCB&quot;/&gt;&lt;wsp:rsid wsp:val=&quot;00880D84&quot;/&gt;&lt;wsp:rsid wsp:val=&quot;008810DF&quot;/&gt;&lt;wsp:rsid wsp:val=&quot;008810FA&quot;/&gt;&lt;wsp:rsid wsp:val=&quot;00881703&quot;/&gt;&lt;wsp:rsid wsp:val=&quot;00881842&quot;/&gt;&lt;wsp:rsid wsp:val=&quot;00881F28&quot;/&gt;&lt;wsp:rsid wsp:val=&quot;008822B6&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712&quot;/&gt;&lt;wsp:rsid wsp:val=&quot;00885037&quot;/&gt;&lt;wsp:rsid wsp:val=&quot;0088579F&quot;/&gt;&lt;wsp:rsid wsp:val=&quot;0088599D&quot;/&gt;&lt;wsp:rsid wsp:val=&quot;00885D5D&quot;/&gt;&lt;wsp:rsid wsp:val=&quot;00885F46&quot;/&gt;&lt;wsp:rsid wsp:val=&quot;00886116&quot;/&gt;&lt;wsp:rsid wsp:val=&quot;0088651F&quot;/&gt;&lt;wsp:rsid wsp:val=&quot;008870D8&quot;/&gt;&lt;wsp:rsid wsp:val=&quot;00887184&quot;/&gt;&lt;wsp:rsid wsp:val=&quot;008873A5&quot;/&gt;&lt;wsp:rsid wsp:val=&quot;00887771&quot;/&gt;&lt;wsp:rsid wsp:val=&quot;00887F2E&quot;/&gt;&lt;wsp:rsid wsp:val=&quot;0089035C&quot;/&gt;&lt;wsp:rsid wsp:val=&quot;008904DB&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F63&quot;/&gt;&lt;wsp:rsid wsp:val=&quot;00892297&quot;/&gt;&lt;wsp:rsid wsp:val=&quot;008922DC&quot;/&gt;&lt;wsp:rsid wsp:val=&quot;008922DF&quot;/&gt;&lt;wsp:rsid wsp:val=&quot;00892357&quot;/&gt;&lt;wsp:rsid wsp:val=&quot;00892494&quot;/&gt;&lt;wsp:rsid wsp:val=&quot;00893024&quot;/&gt;&lt;wsp:rsid wsp:val=&quot;00893B3B&quot;/&gt;&lt;wsp:rsid wsp:val=&quot;00894304&quot;/&gt;&lt;wsp:rsid wsp:val=&quot;008943E0&quot;/&gt;&lt;wsp:rsid wsp:val=&quot;00894C16&quot;/&gt;&lt;wsp:rsid wsp:val=&quot;00894C3B&quot;/&gt;&lt;wsp:rsid wsp:val=&quot;00894D6C&quot;/&gt;&lt;wsp:rsid wsp:val=&quot;00894FEF&quot;/&gt;&lt;wsp:rsid wsp:val=&quot;00895243&quot;/&gt;&lt;wsp:rsid wsp:val=&quot;008953FF&quot;/&gt;&lt;wsp:rsid wsp:val=&quot;00895A0C&quot;/&gt;&lt;wsp:rsid wsp:val=&quot;0089622F&quot;/&gt;&lt;wsp:rsid wsp:val=&quot;00896A6F&quot;/&gt;&lt;wsp:rsid wsp:val=&quot;00896C7B&quot;/&gt;&lt;wsp:rsid wsp:val=&quot;00896D10&quot;/&gt;&lt;wsp:rsid wsp:val=&quot;00896DF5&quot;/&gt;&lt;wsp:rsid wsp:val=&quot;00896E32&quot;/&gt;&lt;wsp:rsid wsp:val=&quot;00897A26&quot;/&gt;&lt;wsp:rsid wsp:val=&quot;008A0173&quot;/&gt;&lt;wsp:rsid wsp:val=&quot;008A01E5&quot;/&gt;&lt;wsp:rsid wsp:val=&quot;008A0339&quot;/&gt;&lt;wsp:rsid wsp:val=&quot;008A03A0&quot;/&gt;&lt;wsp:rsid wsp:val=&quot;008A0473&quot;/&gt;&lt;wsp:rsid wsp:val=&quot;008A04C7&quot;/&gt;&lt;wsp:rsid wsp:val=&quot;008A111D&quot;/&gt;&lt;wsp:rsid wsp:val=&quot;008A12ED&quot;/&gt;&lt;wsp:rsid wsp:val=&quot;008A15B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23E&quot;/&gt;&lt;wsp:rsid wsp:val=&quot;008A24BD&quot;/&gt;&lt;wsp:rsid wsp:val=&quot;008A2AAE&quot;/&gt;&lt;wsp:rsid wsp:val=&quot;008A2AD3&quot;/&gt;&lt;wsp:rsid wsp:val=&quot;008A2F26&quot;/&gt;&lt;wsp:rsid wsp:val=&quot;008A2F9B&quot;/&gt;&lt;wsp:rsid wsp:val=&quot;008A2FA5&quot;/&gt;&lt;wsp:rsid wsp:val=&quot;008A36DE&quot;/&gt;&lt;wsp:rsid wsp:val=&quot;008A36ED&quot;/&gt;&lt;wsp:rsid wsp:val=&quot;008A3898&quot;/&gt;&lt;wsp:rsid wsp:val=&quot;008A39E0&quot;/&gt;&lt;wsp:rsid wsp:val=&quot;008A42D8&quot;/&gt;&lt;wsp:rsid wsp:val=&quot;008A457F&quot;/&gt;&lt;wsp:rsid wsp:val=&quot;008A45E8&quot;/&gt;&lt;wsp:rsid wsp:val=&quot;008A53C3&quot;/&gt;&lt;wsp:rsid wsp:val=&quot;008A59E9&quot;/&gt;&lt;wsp:rsid wsp:val=&quot;008A5BFE&quot;/&gt;&lt;wsp:rsid wsp:val=&quot;008A5E30&quot;/&gt;&lt;wsp:rsid wsp:val=&quot;008A631F&quot;/&gt;&lt;wsp:rsid wsp:val=&quot;008A668F&quot;/&gt;&lt;wsp:rsid wsp:val=&quot;008A725C&quot;/&gt;&lt;wsp:rsid wsp:val=&quot;008A72A4&quot;/&gt;&lt;wsp:rsid wsp:val=&quot;008A74E8&quot;/&gt;&lt;wsp:rsid wsp:val=&quot;008A74F5&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576&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4B36&quot;/&gt;&lt;wsp:rsid wsp:val=&quot;008B50A1&quot;/&gt;&lt;wsp:rsid wsp:val=&quot;008B5577&quot;/&gt;&lt;wsp:rsid wsp:val=&quot;008B56A4&quot;/&gt;&lt;wsp:rsid wsp:val=&quot;008B60E9&quot;/&gt;&lt;wsp:rsid wsp:val=&quot;008B60ED&quot;/&gt;&lt;wsp:rsid wsp:val=&quot;008B614C&quot;/&gt;&lt;wsp:rsid wsp:val=&quot;008B681C&quot;/&gt;&lt;wsp:rsid wsp:val=&quot;008B6E5C&quot;/&gt;&lt;wsp:rsid wsp:val=&quot;008B739E&quot;/&gt;&lt;wsp:rsid wsp:val=&quot;008B766A&quot;/&gt;&lt;wsp:rsid wsp:val=&quot;008B77DB&quot;/&gt;&lt;wsp:rsid wsp:val=&quot;008B7A0E&quot;/&gt;&lt;wsp:rsid wsp:val=&quot;008B7BD4&quot;/&gt;&lt;wsp:rsid wsp:val=&quot;008B7E5B&quot;/&gt;&lt;wsp:rsid wsp:val=&quot;008C003B&quot;/&gt;&lt;wsp:rsid wsp:val=&quot;008C022D&quot;/&gt;&lt;wsp:rsid wsp:val=&quot;008C0431&quot;/&gt;&lt;wsp:rsid wsp:val=&quot;008C1ABE&quot;/&gt;&lt;wsp:rsid wsp:val=&quot;008C2426&quot;/&gt;&lt;wsp:rsid wsp:val=&quot;008C2453&quot;/&gt;&lt;wsp:rsid wsp:val=&quot;008C24E8&quot;/&gt;&lt;wsp:rsid wsp:val=&quot;008C25FD&quot;/&gt;&lt;wsp:rsid wsp:val=&quot;008C265E&quot;/&gt;&lt;wsp:rsid wsp:val=&quot;008C26B4&quot;/&gt;&lt;wsp:rsid wsp:val=&quot;008C28BA&quot;/&gt;&lt;wsp:rsid wsp:val=&quot;008C3240&quot;/&gt;&lt;wsp:rsid wsp:val=&quot;008C3593&quot;/&gt;&lt;wsp:rsid wsp:val=&quot;008C3957&quot;/&gt;&lt;wsp:rsid wsp:val=&quot;008C3E0A&quot;/&gt;&lt;wsp:rsid wsp:val=&quot;008C4188&quot;/&gt;&lt;wsp:rsid wsp:val=&quot;008C49D5&quot;/&gt;&lt;wsp:rsid wsp:val=&quot;008C4B47&quot;/&gt;&lt;wsp:rsid wsp:val=&quot;008C59D5&quot;/&gt;&lt;wsp:rsid wsp:val=&quot;008C5B10&quot;/&gt;&lt;wsp:rsid wsp:val=&quot;008C6276&quot;/&gt;&lt;wsp:rsid wsp:val=&quot;008C6337&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2C&quot;/&gt;&lt;wsp:rsid wsp:val=&quot;008D02CB&quot;/&gt;&lt;wsp:rsid wsp:val=&quot;008D0459&quot;/&gt;&lt;wsp:rsid wsp:val=&quot;008D05D2&quot;/&gt;&lt;wsp:rsid wsp:val=&quot;008D0ECB&quot;/&gt;&lt;wsp:rsid wsp:val=&quot;008D13DC&quot;/&gt;&lt;wsp:rsid wsp:val=&quot;008D149D&quot;/&gt;&lt;wsp:rsid wsp:val=&quot;008D1509&quot;/&gt;&lt;wsp:rsid wsp:val=&quot;008D1D2C&quot;/&gt;&lt;wsp:rsid wsp:val=&quot;008D1E23&quot;/&gt;&lt;wsp:rsid wsp:val=&quot;008D2461&quot;/&gt;&lt;wsp:rsid wsp:val=&quot;008D2D60&quot;/&gt;&lt;wsp:rsid wsp:val=&quot;008D3208&quot;/&gt;&lt;wsp:rsid wsp:val=&quot;008D382D&quot;/&gt;&lt;wsp:rsid wsp:val=&quot;008D3F21&quot;/&gt;&lt;wsp:rsid wsp:val=&quot;008D40FF&quot;/&gt;&lt;wsp:rsid wsp:val=&quot;008D4277&quot;/&gt;&lt;wsp:rsid wsp:val=&quot;008D42C5&quot;/&gt;&lt;wsp:rsid wsp:val=&quot;008D453F&quot;/&gt;&lt;wsp:rsid wsp:val=&quot;008D508F&quot;/&gt;&lt;wsp:rsid wsp:val=&quot;008D538D&quot;/&gt;&lt;wsp:rsid wsp:val=&quot;008D592F&quot;/&gt;&lt;wsp:rsid wsp:val=&quot;008D59D0&quot;/&gt;&lt;wsp:rsid wsp:val=&quot;008D5F73&quot;/&gt;&lt;wsp:rsid wsp:val=&quot;008D5FCD&quot;/&gt;&lt;wsp:rsid wsp:val=&quot;008D60C9&quot;/&gt;&lt;wsp:rsid wsp:val=&quot;008D6733&quot;/&gt;&lt;wsp:rsid wsp:val=&quot;008D6909&quot;/&gt;&lt;wsp:rsid wsp:val=&quot;008D6D0E&quot;/&gt;&lt;wsp:rsid wsp:val=&quot;008D6F90&quot;/&gt;&lt;wsp:rsid wsp:val=&quot;008D72A4&quot;/&gt;&lt;wsp:rsid wsp:val=&quot;008D72CA&quot;/&gt;&lt;wsp:rsid wsp:val=&quot;008D7378&quot;/&gt;&lt;wsp:rsid wsp:val=&quot;008D7554&quot;/&gt;&lt;wsp:rsid wsp:val=&quot;008D7615&quot;/&gt;&lt;wsp:rsid wsp:val=&quot;008D76A0&quot;/&gt;&lt;wsp:rsid wsp:val=&quot;008D78C3&quot;/&gt;&lt;wsp:rsid wsp:val=&quot;008D7ACD&quot;/&gt;&lt;wsp:rsid wsp:val=&quot;008D7AD2&quot;/&gt;&lt;wsp:rsid wsp:val=&quot;008D7C2A&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40&quot;/&gt;&lt;wsp:rsid wsp:val=&quot;008E2051&quot;/&gt;&lt;wsp:rsid wsp:val=&quot;008E20EC&quot;/&gt;&lt;wsp:rsid wsp:val=&quot;008E2562&quot;/&gt;&lt;wsp:rsid wsp:val=&quot;008E290D&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BA3&quot;/&gt;&lt;wsp:rsid wsp:val=&quot;008E5B5F&quot;/&gt;&lt;wsp:rsid wsp:val=&quot;008E5D5A&quot;/&gt;&lt;wsp:rsid wsp:val=&quot;008E5EED&quot;/&gt;&lt;wsp:rsid wsp:val=&quot;008E60B3&quot;/&gt;&lt;wsp:rsid wsp:val=&quot;008E6333&quot;/&gt;&lt;wsp:rsid wsp:val=&quot;008E6465&quot;/&gt;&lt;wsp:rsid wsp:val=&quot;008E6535&quot;/&gt;&lt;wsp:rsid wsp:val=&quot;008E6658&quot;/&gt;&lt;wsp:rsid wsp:val=&quot;008E6788&quot;/&gt;&lt;wsp:rsid wsp:val=&quot;008E67B7&quot;/&gt;&lt;wsp:rsid wsp:val=&quot;008E6F34&quot;/&gt;&lt;wsp:rsid wsp:val=&quot;008E70B2&quot;/&gt;&lt;wsp:rsid wsp:val=&quot;008E7DB3&quot;/&gt;&lt;wsp:rsid wsp:val=&quot;008E7E01&quot;/&gt;&lt;wsp:rsid wsp:val=&quot;008E7E0A&quot;/&gt;&lt;wsp:rsid wsp:val=&quot;008F01AB&quot;/&gt;&lt;wsp:rsid wsp:val=&quot;008F0460&quot;/&gt;&lt;wsp:rsid wsp:val=&quot;008F0982&quot;/&gt;&lt;wsp:rsid wsp:val=&quot;008F0D27&quot;/&gt;&lt;wsp:rsid wsp:val=&quot;008F14C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9A&quot;/&gt;&lt;wsp:rsid wsp:val=&quot;008F6CD1&quot;/&gt;&lt;wsp:rsid wsp:val=&quot;008F6D52&quot;/&gt;&lt;wsp:rsid wsp:val=&quot;008F7069&quot;/&gt;&lt;wsp:rsid wsp:val=&quot;008F7462&quot;/&gt;&lt;wsp:rsid wsp:val=&quot;008F74EA&quot;/&gt;&lt;wsp:rsid wsp:val=&quot;008F74ED&quot;/&gt;&lt;wsp:rsid wsp:val=&quot;008F7738&quot;/&gt;&lt;wsp:rsid wsp:val=&quot;008F7940&quot;/&gt;&lt;wsp:rsid wsp:val=&quot;008F7BD6&quot;/&gt;&lt;wsp:rsid wsp:val=&quot;008F7CEF&quot;/&gt;&lt;wsp:rsid wsp:val=&quot;009000FD&quot;/&gt;&lt;wsp:rsid wsp:val=&quot;00900307&quot;/&gt;&lt;wsp:rsid wsp:val=&quot;00900983&quot;/&gt;&lt;wsp:rsid wsp:val=&quot;00900D3F&quot;/&gt;&lt;wsp:rsid wsp:val=&quot;00900DDE&quot;/&gt;&lt;wsp:rsid wsp:val=&quot;00900DF1&quot;/&gt;&lt;wsp:rsid wsp:val=&quot;00900EEB&quot;/&gt;&lt;wsp:rsid wsp:val=&quot;009016AE&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47C&quot;/&gt;&lt;wsp:rsid wsp:val=&quot;00903ABF&quot;/&gt;&lt;wsp:rsid wsp:val=&quot;00903C24&quot;/&gt;&lt;wsp:rsid wsp:val=&quot;00903C5A&quot;/&gt;&lt;wsp:rsid wsp:val=&quot;00903F59&quot;/&gt;&lt;wsp:rsid wsp:val=&quot;0090411E&quot;/&gt;&lt;wsp:rsid wsp:val=&quot;00904562&quot;/&gt;&lt;wsp:rsid wsp:val=&quot;009045C7&quot;/&gt;&lt;wsp:rsid wsp:val=&quot;0090480E&quot;/&gt;&lt;wsp:rsid wsp:val=&quot;00904840&quot;/&gt;&lt;wsp:rsid wsp:val=&quot;00904A52&quot;/&gt;&lt;wsp:rsid wsp:val=&quot;00904A62&quot;/&gt;&lt;wsp:rsid wsp:val=&quot;00904B6D&quot;/&gt;&lt;wsp:rsid wsp:val=&quot;00905A06&quot;/&gt;&lt;wsp:rsid wsp:val=&quot;00905A7E&quot;/&gt;&lt;wsp:rsid wsp:val=&quot;00906100&quot;/&gt;&lt;wsp:rsid wsp:val=&quot;009061A5&quot;/&gt;&lt;wsp:rsid wsp:val=&quot;009067B8&quot;/&gt;&lt;wsp:rsid wsp:val=&quot;00906EED&quot;/&gt;&lt;wsp:rsid wsp:val=&quot;00907071&quot;/&gt;&lt;wsp:rsid wsp:val=&quot;0090715C&quot;/&gt;&lt;wsp:rsid wsp:val=&quot;00907829&quot;/&gt;&lt;wsp:rsid wsp:val=&quot;00907A52&quot;/&gt;&lt;wsp:rsid wsp:val=&quot;00910577&quot;/&gt;&lt;wsp:rsid wsp:val=&quot;009108A7&quot;/&gt;&lt;wsp:rsid wsp:val=&quot;00910ED6&quot;/&gt;&lt;wsp:rsid wsp:val=&quot;009114BD&quot;/&gt;&lt;wsp:rsid wsp:val=&quot;00911A07&quot;/&gt;&lt;wsp:rsid wsp:val=&quot;00911CAD&quot;/&gt;&lt;wsp:rsid wsp:val=&quot;00911D05&quot;/&gt;&lt;wsp:rsid wsp:val=&quot;00911E1A&quot;/&gt;&lt;wsp:rsid wsp:val=&quot;009123B9&quot;/&gt;&lt;wsp:rsid wsp:val=&quot;00912531&quot;/&gt;&lt;wsp:rsid wsp:val=&quot;00913598&quot;/&gt;&lt;wsp:rsid wsp:val=&quot;00913649&quot;/&gt;&lt;wsp:rsid wsp:val=&quot;009138F9&quot;/&gt;&lt;wsp:rsid wsp:val=&quot;00913F4C&quot;/&gt;&lt;wsp:rsid wsp:val=&quot;00913F9C&quot;/&gt;&lt;wsp:rsid wsp:val=&quot;0091404B&quot;/&gt;&lt;wsp:rsid wsp:val=&quot;0091423A&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83&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581&quot;/&gt;&lt;wsp:rsid wsp:val=&quot;00925836&quot;/&gt;&lt;wsp:rsid wsp:val=&quot;00925A4B&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27A58&quot;/&gt;&lt;wsp:rsid wsp:val=&quot;00930305&quot;/&gt;&lt;wsp:rsid wsp:val=&quot;0093047C&quot;/&gt;&lt;wsp:rsid wsp:val=&quot;0093063D&quot;/&gt;&lt;wsp:rsid wsp:val=&quot;00931196&quot;/&gt;&lt;wsp:rsid wsp:val=&quot;00931273&quot;/&gt;&lt;wsp:rsid wsp:val=&quot;0093135E&quot;/&gt;&lt;wsp:rsid wsp:val=&quot;0093195D&quot;/&gt;&lt;wsp:rsid wsp:val=&quot;00931B38&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C8D&quot;/&gt;&lt;wsp:rsid wsp:val=&quot;00932E4B&quot;/&gt;&lt;wsp:rsid wsp:val=&quot;0093311E&quot;/&gt;&lt;wsp:rsid wsp:val=&quot;00933C2F&quot;/&gt;&lt;wsp:rsid wsp:val=&quot;00933D61&quot;/&gt;&lt;wsp:rsid wsp:val=&quot;00933DE4&quot;/&gt;&lt;wsp:rsid wsp:val=&quot;009342EB&quot;/&gt;&lt;wsp:rsid wsp:val=&quot;009343DA&quot;/&gt;&lt;wsp:rsid wsp:val=&quot;0093457F&quot;/&gt;&lt;wsp:rsid wsp:val=&quot;0093498D&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6AB9&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5E4&quot;/&gt;&lt;wsp:rsid wsp:val=&quot;00942A63&quot;/&gt;&lt;wsp:rsid wsp:val=&quot;00942BB8&quot;/&gt;&lt;wsp:rsid wsp:val=&quot;00943128&quot;/&gt;&lt;wsp:rsid wsp:val=&quot;0094335F&quot;/&gt;&lt;wsp:rsid wsp:val=&quot;00943D09&quot;/&gt;&lt;wsp:rsid wsp:val=&quot;00943D28&quot;/&gt;&lt;wsp:rsid wsp:val=&quot;009440F3&quot;/&gt;&lt;wsp:rsid wsp:val=&quot;00944202&quot;/&gt;&lt;wsp:rsid wsp:val=&quot;00944335&quot;/&gt;&lt;wsp:rsid wsp:val=&quot;0094465E&quot;/&gt;&lt;wsp:rsid wsp:val=&quot;00944710&quot;/&gt;&lt;wsp:rsid wsp:val=&quot;0094480B&quot;/&gt;&lt;wsp:rsid wsp:val=&quot;00944AF4&quot;/&gt;&lt;wsp:rsid wsp:val=&quot;00944D54&quot;/&gt;&lt;wsp:rsid wsp:val=&quot;00944F7E&quot;/&gt;&lt;wsp:rsid wsp:val=&quot;0094564D&quot;/&gt;&lt;wsp:rsid wsp:val=&quot;00945E49&quot;/&gt;&lt;wsp:rsid wsp:val=&quot;009462D8&quot;/&gt;&lt;wsp:rsid wsp:val=&quot;00946388&quot;/&gt;&lt;wsp:rsid wsp:val=&quot;00946588&quot;/&gt;&lt;wsp:rsid wsp:val=&quot;00946860&quot;/&gt;&lt;wsp:rsid wsp:val=&quot;00946CE5&quot;/&gt;&lt;wsp:rsid wsp:val=&quot;00946F59&quot;/&gt;&lt;wsp:rsid wsp:val=&quot;00947415&quot;/&gt;&lt;wsp:rsid wsp:val=&quot;0094776E&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2D3E&quot;/&gt;&lt;wsp:rsid wsp:val=&quot;009537A7&quot;/&gt;&lt;wsp:rsid wsp:val=&quot;00953B1F&quot;/&gt;&lt;wsp:rsid wsp:val=&quot;009542C9&quot;/&gt;&lt;wsp:rsid wsp:val=&quot;0095466F&quot;/&gt;&lt;wsp:rsid wsp:val=&quot;009548C3&quot;/&gt;&lt;wsp:rsid wsp:val=&quot;0095506D&quot;/&gt;&lt;wsp:rsid wsp:val=&quot;009554E1&quot;/&gt;&lt;wsp:rsid wsp:val=&quot;009555E2&quot;/&gt;&lt;wsp:rsid wsp:val=&quot;0095570A&quot;/&gt;&lt;wsp:rsid wsp:val=&quot;009557DF&quot;/&gt;&lt;wsp:rsid wsp:val=&quot;009558DB&quot;/&gt;&lt;wsp:rsid wsp:val=&quot;00955A2E&quot;/&gt;&lt;wsp:rsid wsp:val=&quot;00956101&quot;/&gt;&lt;wsp:rsid wsp:val=&quot;009563E4&quot;/&gt;&lt;wsp:rsid wsp:val=&quot;00956534&quot;/&gt;&lt;wsp:rsid wsp:val=&quot;0095660B&quot;/&gt;&lt;wsp:rsid wsp:val=&quot;00956769&quot;/&gt;&lt;wsp:rsid wsp:val=&quot;00956B4A&quot;/&gt;&lt;wsp:rsid wsp:val=&quot;00956DE3&quot;/&gt;&lt;wsp:rsid wsp:val=&quot;00957060&quot;/&gt;&lt;wsp:rsid wsp:val=&quot;009571DB&quot;/&gt;&lt;wsp:rsid wsp:val=&quot;009572DC&quot;/&gt;&lt;wsp:rsid wsp:val=&quot;00957487&quot;/&gt;&lt;wsp:rsid wsp:val=&quot;00957656&quot;/&gt;&lt;wsp:rsid wsp:val=&quot;0095776C&quot;/&gt;&lt;wsp:rsid wsp:val=&quot;009577E2&quot;/&gt;&lt;wsp:rsid wsp:val=&quot;00957D9C&quot;/&gt;&lt;wsp:rsid wsp:val=&quot;00960237&quot;/&gt;&lt;wsp:rsid wsp:val=&quot;009603AB&quot;/&gt;&lt;wsp:rsid wsp:val=&quot;009607AF&quot;/&gt;&lt;wsp:rsid wsp:val=&quot;00960A88&quot;/&gt;&lt;wsp:rsid wsp:val=&quot;00960C68&quot;/&gt;&lt;wsp:rsid wsp:val=&quot;00960CB6&quot;/&gt;&lt;wsp:rsid wsp:val=&quot;00960D27&quot;/&gt;&lt;wsp:rsid wsp:val=&quot;00960F10&quot;/&gt;&lt;wsp:rsid wsp:val=&quot;00961023&quot;/&gt;&lt;wsp:rsid wsp:val=&quot;009612F1&quot;/&gt;&lt;wsp:rsid wsp:val=&quot;009613DF&quot;/&gt;&lt;wsp:rsid wsp:val=&quot;009616FA&quot;/&gt;&lt;wsp:rsid wsp:val=&quot;0096183C&quot;/&gt;&lt;wsp:rsid wsp:val=&quot;00961E6D&quot;/&gt;&lt;wsp:rsid wsp:val=&quot;00961F21&quot;/&gt;&lt;wsp:rsid wsp:val=&quot;009621FF&quot;/&gt;&lt;wsp:rsid wsp:val=&quot;00962337&quot;/&gt;&lt;wsp:rsid wsp:val=&quot;0096292B&quot;/&gt;&lt;wsp:rsid wsp:val=&quot;00962E9E&quot;/&gt;&lt;wsp:rsid wsp:val=&quot;0096336E&quot;/&gt;&lt;wsp:rsid wsp:val=&quot;00963519&quot;/&gt;&lt;wsp:rsid wsp:val=&quot;0096392B&quot;/&gt;&lt;wsp:rsid wsp:val=&quot;0096397B&quot;/&gt;&lt;wsp:rsid wsp:val=&quot;00963985&quot;/&gt;&lt;wsp:rsid wsp:val=&quot;00963E3F&quot;/&gt;&lt;wsp:rsid wsp:val=&quot;009640C7&quot;/&gt;&lt;wsp:rsid wsp:val=&quot;0096490E&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5E40&quot;/&gt;&lt;wsp:rsid wsp:val=&quot;0096606A&quot;/&gt;&lt;wsp:rsid wsp:val=&quot;00966462&quot;/&gt;&lt;wsp:rsid wsp:val=&quot;0096671A&quot;/&gt;&lt;wsp:rsid wsp:val=&quot;0096691D&quot;/&gt;&lt;wsp:rsid wsp:val=&quot;00966EC4&quot;/&gt;&lt;wsp:rsid wsp:val=&quot;0096745F&quot;/&gt;&lt;wsp:rsid wsp:val=&quot;0096766C&quot;/&gt;&lt;wsp:rsid wsp:val=&quot;00967851&quot;/&gt;&lt;wsp:rsid wsp:val=&quot;0096791C&quot;/&gt;&lt;wsp:rsid wsp:val=&quot;00967D2D&quot;/&gt;&lt;wsp:rsid wsp:val=&quot;00967F74&quot;/&gt;&lt;wsp:rsid wsp:val=&quot;00970A5B&quot;/&gt;&lt;wsp:rsid wsp:val=&quot;00970F7A&quot;/&gt;&lt;wsp:rsid wsp:val=&quot;00970FE3&quot;/&gt;&lt;wsp:rsid wsp:val=&quot;00971190&quot;/&gt;&lt;wsp:rsid wsp:val=&quot;009713C9&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A&quot;/&gt;&lt;wsp:rsid wsp:val=&quot;00974EBD&quot;/&gt;&lt;wsp:rsid wsp:val=&quot;009750F1&quot;/&gt;&lt;wsp:rsid wsp:val=&quot;009751BA&quot;/&gt;&lt;wsp:rsid wsp:val=&quot;009752A9&quot;/&gt;&lt;wsp:rsid wsp:val=&quot;00975859&quot;/&gt;&lt;wsp:rsid wsp:val=&quot;009760EC&quot;/&gt;&lt;wsp:rsid wsp:val=&quot;00976DD5&quot;/&gt;&lt;wsp:rsid wsp:val=&quot;009771C4&quot;/&gt;&lt;wsp:rsid wsp:val=&quot;009775C2&quot;/&gt;&lt;wsp:rsid wsp:val=&quot;00977852&quot;/&gt;&lt;wsp:rsid wsp:val=&quot;009778AB&quot;/&gt;&lt;wsp:rsid wsp:val=&quot;009803A8&quot;/&gt;&lt;wsp:rsid wsp:val=&quot;00980403&quot;/&gt;&lt;wsp:rsid wsp:val=&quot;009804CB&quot;/&gt;&lt;wsp:rsid wsp:val=&quot;009809DD&quot;/&gt;&lt;wsp:rsid wsp:val=&quot;00980F14&quot;/&gt;&lt;wsp:rsid wsp:val=&quot;0098172B&quot;/&gt;&lt;wsp:rsid wsp:val=&quot;009817F9&quot;/&gt;&lt;wsp:rsid wsp:val=&quot;0098183B&quot;/&gt;&lt;wsp:rsid wsp:val=&quot;009818A6&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D14&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91B&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0920&quot;/&gt;&lt;wsp:rsid wsp:val=&quot;009A0A53&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21F&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92D&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030B&quot;/&gt;&lt;wsp:rsid wsp:val=&quot;009B0664&quot;/&gt;&lt;wsp:rsid wsp:val=&quot;009B0C12&quot;/&gt;&lt;wsp:rsid wsp:val=&quot;009B10C5&quot;/&gt;&lt;wsp:rsid wsp:val=&quot;009B20AD&quot;/&gt;&lt;wsp:rsid wsp:val=&quot;009B25DC&quot;/&gt;&lt;wsp:rsid wsp:val=&quot;009B3221&quot;/&gt;&lt;wsp:rsid wsp:val=&quot;009B33F1&quot;/&gt;&lt;wsp:rsid wsp:val=&quot;009B346F&quot;/&gt;&lt;wsp:rsid wsp:val=&quot;009B3745&quot;/&gt;&lt;wsp:rsid wsp:val=&quot;009B3C79&quot;/&gt;&lt;wsp:rsid wsp:val=&quot;009B4570&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D19&quot;/&gt;&lt;wsp:rsid wsp:val=&quot;009B7833&quot;/&gt;&lt;wsp:rsid wsp:val=&quot;009B7BB7&quot;/&gt;&lt;wsp:rsid wsp:val=&quot;009B7F7E&quot;/&gt;&lt;wsp:rsid wsp:val=&quot;009B7FFA&quot;/&gt;&lt;wsp:rsid wsp:val=&quot;009C00EF&quot;/&gt;&lt;wsp:rsid wsp:val=&quot;009C01D2&quot;/&gt;&lt;wsp:rsid wsp:val=&quot;009C054E&quot;/&gt;&lt;wsp:rsid wsp:val=&quot;009C080A&quot;/&gt;&lt;wsp:rsid wsp:val=&quot;009C098E&quot;/&gt;&lt;wsp:rsid wsp:val=&quot;009C0BC1&quot;/&gt;&lt;wsp:rsid wsp:val=&quot;009C0D57&quot;/&gt;&lt;wsp:rsid wsp:val=&quot;009C0DBE&quot;/&gt;&lt;wsp:rsid wsp:val=&quot;009C1001&quot;/&gt;&lt;wsp:rsid wsp:val=&quot;009C10DF&quot;/&gt;&lt;wsp:rsid wsp:val=&quot;009C159E&quot;/&gt;&lt;wsp:rsid wsp:val=&quot;009C163E&quot;/&gt;&lt;wsp:rsid wsp:val=&quot;009C1A15&quot;/&gt;&lt;wsp:rsid wsp:val=&quot;009C1A35&quot;/&gt;&lt;wsp:rsid wsp:val=&quot;009C1D4B&quot;/&gt;&lt;wsp:rsid wsp:val=&quot;009C1E0C&quot;/&gt;&lt;wsp:rsid wsp:val=&quot;009C26FB&quot;/&gt;&lt;wsp:rsid wsp:val=&quot;009C281C&quot;/&gt;&lt;wsp:rsid wsp:val=&quot;009C3B33&quot;/&gt;&lt;wsp:rsid wsp:val=&quot;009C3D88&quot;/&gt;&lt;wsp:rsid wsp:val=&quot;009C43C5&quot;/&gt;&lt;wsp:rsid wsp:val=&quot;009C45A3&quot;/&gt;&lt;wsp:rsid wsp:val=&quot;009C4838&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F47&quot;/&gt;&lt;wsp:rsid wsp:val=&quot;009C7FEB&quot;/&gt;&lt;wsp:rsid wsp:val=&quot;009D0361&quot;/&gt;&lt;wsp:rsid wsp:val=&quot;009D0720&quot;/&gt;&lt;wsp:rsid wsp:val=&quot;009D079F&quot;/&gt;&lt;wsp:rsid wsp:val=&quot;009D0897&quot;/&gt;&lt;wsp:rsid wsp:val=&quot;009D09A8&quot;/&gt;&lt;wsp:rsid wsp:val=&quot;009D1AC0&quot;/&gt;&lt;wsp:rsid wsp:val=&quot;009D1B37&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65E&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0AD1&quot;/&gt;&lt;wsp:rsid wsp:val=&quot;009E0CA7&quot;/&gt;&lt;wsp:rsid wsp:val=&quot;009E11A9&quot;/&gt;&lt;wsp:rsid wsp:val=&quot;009E176B&quot;/&gt;&lt;wsp:rsid wsp:val=&quot;009E1957&quot;/&gt;&lt;wsp:rsid wsp:val=&quot;009E1D4A&quot;/&gt;&lt;wsp:rsid wsp:val=&quot;009E1E13&quot;/&gt;&lt;wsp:rsid wsp:val=&quot;009E1F70&quot;/&gt;&lt;wsp:rsid wsp:val=&quot;009E1FFC&quot;/&gt;&lt;wsp:rsid wsp:val=&quot;009E2345&quot;/&gt;&lt;wsp:rsid wsp:val=&quot;009E2787&quot;/&gt;&lt;wsp:rsid wsp:val=&quot;009E2F97&quot;/&gt;&lt;wsp:rsid wsp:val=&quot;009E3235&quot;/&gt;&lt;wsp:rsid wsp:val=&quot;009E36B2&quot;/&gt;&lt;wsp:rsid wsp:val=&quot;009E3790&quot;/&gt;&lt;wsp:rsid wsp:val=&quot;009E3FBD&quot;/&gt;&lt;wsp:rsid wsp:val=&quot;009E457F&quot;/&gt;&lt;wsp:rsid wsp:val=&quot;009E5039&quot;/&gt;&lt;wsp:rsid wsp:val=&quot;009E532F&quot;/&gt;&lt;wsp:rsid wsp:val=&quot;009E53AA&quot;/&gt;&lt;wsp:rsid wsp:val=&quot;009E53D6&quot;/&gt;&lt;wsp:rsid wsp:val=&quot;009E55D6&quot;/&gt;&lt;wsp:rsid wsp:val=&quot;009E5656&quot;/&gt;&lt;wsp:rsid wsp:val=&quot;009E5AB4&quot;/&gt;&lt;wsp:rsid wsp:val=&quot;009E5CEB&quot;/&gt;&lt;wsp:rsid wsp:val=&quot;009E605E&quot;/&gt;&lt;wsp:rsid wsp:val=&quot;009E641D&quot;/&gt;&lt;wsp:rsid wsp:val=&quot;009E64BF&quot;/&gt;&lt;wsp:rsid wsp:val=&quot;009E653E&quot;/&gt;&lt;wsp:rsid wsp:val=&quot;009E6F6E&quot;/&gt;&lt;wsp:rsid wsp:val=&quot;009E7246&quot;/&gt;&lt;wsp:rsid wsp:val=&quot;009E73DA&quot;/&gt;&lt;wsp:rsid wsp:val=&quot;009E7677&quot;/&gt;&lt;wsp:rsid wsp:val=&quot;009E792D&quot;/&gt;&lt;wsp:rsid wsp:val=&quot;009E798E&quot;/&gt;&lt;wsp:rsid wsp:val=&quot;009F06F6&quot;/&gt;&lt;wsp:rsid wsp:val=&quot;009F0C38&quot;/&gt;&lt;wsp:rsid wsp:val=&quot;009F0CD1&quot;/&gt;&lt;wsp:rsid wsp:val=&quot;009F0F85&quot;/&gt;&lt;wsp:rsid wsp:val=&quot;009F1033&quot;/&gt;&lt;wsp:rsid wsp:val=&quot;009F187B&quot;/&gt;&lt;wsp:rsid wsp:val=&quot;009F1933&quot;/&gt;&lt;wsp:rsid wsp:val=&quot;009F2E7E&quot;/&gt;&lt;wsp:rsid wsp:val=&quot;009F310A&quot;/&gt;&lt;wsp:rsid wsp:val=&quot;009F3582&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956&quot;/&gt;&lt;wsp:rsid wsp:val=&quot;009F4D43&quot;/&gt;&lt;wsp:rsid wsp:val=&quot;009F4F05&quot;/&gt;&lt;wsp:rsid wsp:val=&quot;009F5606&quot;/&gt;&lt;wsp:rsid wsp:val=&quot;009F5CA4&quot;/&gt;&lt;wsp:rsid wsp:val=&quot;009F5DE0&quot;/&gt;&lt;wsp:rsid wsp:val=&quot;009F6410&quot;/&gt;&lt;wsp:rsid wsp:val=&quot;009F6457&quot;/&gt;&lt;wsp:rsid wsp:val=&quot;009F6627&quot;/&gt;&lt;wsp:rsid wsp:val=&quot;009F669B&quot;/&gt;&lt;wsp:rsid wsp:val=&quot;009F66DF&quot;/&gt;&lt;wsp:rsid wsp:val=&quot;009F6DF5&quot;/&gt;&lt;wsp:rsid wsp:val=&quot;009F7105&quot;/&gt;&lt;wsp:rsid wsp:val=&quot;009F7169&quot;/&gt;&lt;wsp:rsid wsp:val=&quot;009F76CB&quot;/&gt;&lt;wsp:rsid wsp:val=&quot;009F7883&quot;/&gt;&lt;wsp:rsid wsp:val=&quot;009F7E6D&quot;/&gt;&lt;wsp:rsid wsp:val=&quot;00A00519&quot;/&gt;&lt;wsp:rsid wsp:val=&quot;00A0056A&quot;/&gt;&lt;wsp:rsid wsp:val=&quot;00A00892&quot;/&gt;&lt;wsp:rsid wsp:val=&quot;00A00E09&quot;/&gt;&lt;wsp:rsid wsp:val=&quot;00A01006&quot;/&gt;&lt;wsp:rsid wsp:val=&quot;00A011C6&quot;/&gt;&lt;wsp:rsid wsp:val=&quot;00A0267E&quot;/&gt;&lt;wsp:rsid wsp:val=&quot;00A02A7C&quot;/&gt;&lt;wsp:rsid wsp:val=&quot;00A02B26&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4D0C&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80A&quot;/&gt;&lt;wsp:rsid wsp:val=&quot;00A07B16&quot;/&gt;&lt;wsp:rsid wsp:val=&quot;00A07D0F&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0F42&quot;/&gt;&lt;wsp:rsid wsp:val=&quot;00A114B5&quot;/&gt;&lt;wsp:rsid wsp:val=&quot;00A115BF&quot;/&gt;&lt;wsp:rsid wsp:val=&quot;00A11ABB&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0CE&quot;/&gt;&lt;wsp:rsid wsp:val=&quot;00A145D0&quot;/&gt;&lt;wsp:rsid wsp:val=&quot;00A14743&quot;/&gt;&lt;wsp:rsid wsp:val=&quot;00A14917&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700&quot;/&gt;&lt;wsp:rsid wsp:val=&quot;00A16A02&quot;/&gt;&lt;wsp:rsid wsp:val=&quot;00A171E3&quot;/&gt;&lt;wsp:rsid wsp:val=&quot;00A17345&quot;/&gt;&lt;wsp:rsid wsp:val=&quot;00A1789B&quot;/&gt;&lt;wsp:rsid wsp:val=&quot;00A178A4&quot;/&gt;&lt;wsp:rsid wsp:val=&quot;00A20253&quot;/&gt;&lt;wsp:rsid wsp:val=&quot;00A2049C&quot;/&gt;&lt;wsp:rsid wsp:val=&quot;00A205BF&quot;/&gt;&lt;wsp:rsid wsp:val=&quot;00A2081F&quot;/&gt;&lt;wsp:rsid wsp:val=&quot;00A20B11&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8E5&quot;/&gt;&lt;wsp:rsid wsp:val=&quot;00A25A28&quot;/&gt;&lt;wsp:rsid wsp:val=&quot;00A25F8A&quot;/&gt;&lt;wsp:rsid wsp:val=&quot;00A261E4&quot;/&gt;&lt;wsp:rsid wsp:val=&quot;00A26883&quot;/&gt;&lt;wsp:rsid wsp:val=&quot;00A26CF7&quot;/&gt;&lt;wsp:rsid wsp:val=&quot;00A26D60&quot;/&gt;&lt;wsp:rsid wsp:val=&quot;00A26EE0&quot;/&gt;&lt;wsp:rsid wsp:val=&quot;00A26EE3&quot;/&gt;&lt;wsp:rsid wsp:val=&quot;00A27263&quot;/&gt;&lt;wsp:rsid wsp:val=&quot;00A2735E&quot;/&gt;&lt;wsp:rsid wsp:val=&quot;00A3072C&quot;/&gt;&lt;wsp:rsid wsp:val=&quot;00A3097E&quot;/&gt;&lt;wsp:rsid wsp:val=&quot;00A30BAE&quot;/&gt;&lt;wsp:rsid wsp:val=&quot;00A313D0&quot;/&gt;&lt;wsp:rsid wsp:val=&quot;00A314A9&quot;/&gt;&lt;wsp:rsid wsp:val=&quot;00A31591&quot;/&gt;&lt;wsp:rsid wsp:val=&quot;00A31629&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2E42&quot;/&gt;&lt;wsp:rsid wsp:val=&quot;00A33271&quot;/&gt;&lt;wsp:rsid wsp:val=&quot;00A336B5&quot;/&gt;&lt;wsp:rsid wsp:val=&quot;00A33C3D&quot;/&gt;&lt;wsp:rsid wsp:val=&quot;00A33C9E&quot;/&gt;&lt;wsp:rsid wsp:val=&quot;00A34A25&quot;/&gt;&lt;wsp:rsid wsp:val=&quot;00A34FD0&quot;/&gt;&lt;wsp:rsid wsp:val=&quot;00A35492&quot;/&gt;&lt;wsp:rsid wsp:val=&quot;00A35735&quot;/&gt;&lt;wsp:rsid wsp:val=&quot;00A35A0B&quot;/&gt;&lt;wsp:rsid wsp:val=&quot;00A362CB&quot;/&gt;&lt;wsp:rsid wsp:val=&quot;00A36694&quot;/&gt;&lt;wsp:rsid wsp:val=&quot;00A36D4B&quot;/&gt;&lt;wsp:rsid wsp:val=&quot;00A36DC8&quot;/&gt;&lt;wsp:rsid wsp:val=&quot;00A370C7&quot;/&gt;&lt;wsp:rsid wsp:val=&quot;00A3747D&quot;/&gt;&lt;wsp:rsid wsp:val=&quot;00A37A59&quot;/&gt;&lt;wsp:rsid wsp:val=&quot;00A37F77&quot;/&gt;&lt;wsp:rsid wsp:val=&quot;00A40296&quot;/&gt;&lt;wsp:rsid wsp:val=&quot;00A402A6&quot;/&gt;&lt;wsp:rsid wsp:val=&quot;00A40531&quot;/&gt;&lt;wsp:rsid wsp:val=&quot;00A40889&quot;/&gt;&lt;wsp:rsid wsp:val=&quot;00A41009&quot;/&gt;&lt;wsp:rsid wsp:val=&quot;00A41179&quot;/&gt;&lt;wsp:rsid wsp:val=&quot;00A41772&quot;/&gt;&lt;wsp:rsid wsp:val=&quot;00A42461&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907&quot;/&gt;&lt;wsp:rsid wsp:val=&quot;00A43A09&quot;/&gt;&lt;wsp:rsid wsp:val=&quot;00A43A47&quot;/&gt;&lt;wsp:rsid wsp:val=&quot;00A43C2C&quot;/&gt;&lt;wsp:rsid wsp:val=&quot;00A43CF0&quot;/&gt;&lt;wsp:rsid wsp:val=&quot;00A44882&quot;/&gt;&lt;wsp:rsid wsp:val=&quot;00A44AA5&quot;/&gt;&lt;wsp:rsid wsp:val=&quot;00A44AA6&quot;/&gt;&lt;wsp:rsid wsp:val=&quot;00A44B72&quot;/&gt;&lt;wsp:rsid wsp:val=&quot;00A44E28&quot;/&gt;&lt;wsp:rsid wsp:val=&quot;00A45381&quot;/&gt;&lt;wsp:rsid wsp:val=&quot;00A4570E&quot;/&gt;&lt;wsp:rsid wsp:val=&quot;00A4579A&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ACF&quot;/&gt;&lt;wsp:rsid wsp:val=&quot;00A47B4B&quot;/&gt;&lt;wsp:rsid wsp:val=&quot;00A47BED&quot;/&gt;&lt;wsp:rsid wsp:val=&quot;00A47D9D&quot;/&gt;&lt;wsp:rsid wsp:val=&quot;00A5022A&quot;/&gt;&lt;wsp:rsid wsp:val=&quot;00A5044D&quot;/&gt;&lt;wsp:rsid wsp:val=&quot;00A506CE&quot;/&gt;&lt;wsp:rsid wsp:val=&quot;00A50B00&quot;/&gt;&lt;wsp:rsid wsp:val=&quot;00A50D17&quot;/&gt;&lt;wsp:rsid wsp:val=&quot;00A511FB&quot;/&gt;&lt;wsp:rsid wsp:val=&quot;00A514EB&quot;/&gt;&lt;wsp:rsid wsp:val=&quot;00A521E0&quot;/&gt;&lt;wsp:rsid wsp:val=&quot;00A52700&quot;/&gt;&lt;wsp:rsid wsp:val=&quot;00A52B0A&quot;/&gt;&lt;wsp:rsid wsp:val=&quot;00A52D1E&quot;/&gt;&lt;wsp:rsid wsp:val=&quot;00A53808&quot;/&gt;&lt;wsp:rsid wsp:val=&quot;00A53831&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89D&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649&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BD5&quot;/&gt;&lt;wsp:rsid wsp:val=&quot;00A620AA&quot;/&gt;&lt;wsp:rsid wsp:val=&quot;00A6252C&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828&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70A35&quot;/&gt;&lt;wsp:rsid wsp:val=&quot;00A7141F&quot;/&gt;&lt;wsp:rsid wsp:val=&quot;00A71CAA&quot;/&gt;&lt;wsp:rsid wsp:val=&quot;00A71CDC&quot;/&gt;&lt;wsp:rsid wsp:val=&quot;00A71D6B&quot;/&gt;&lt;wsp:rsid wsp:val=&quot;00A723F7&quot;/&gt;&lt;wsp:rsid wsp:val=&quot;00A734AF&quot;/&gt;&lt;wsp:rsid wsp:val=&quot;00A73873&quot;/&gt;&lt;wsp:rsid wsp:val=&quot;00A73D8D&quot;/&gt;&lt;wsp:rsid wsp:val=&quot;00A7449E&quot;/&gt;&lt;wsp:rsid wsp:val=&quot;00A744A2&quot;/&gt;&lt;wsp:rsid wsp:val=&quot;00A745D9&quot;/&gt;&lt;wsp:rsid wsp:val=&quot;00A74C89&quot;/&gt;&lt;wsp:rsid wsp:val=&quot;00A74E04&quot;/&gt;&lt;wsp:rsid wsp:val=&quot;00A74F6C&quot;/&gt;&lt;wsp:rsid wsp:val=&quot;00A75021&quot;/&gt;&lt;wsp:rsid wsp:val=&quot;00A7518C&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2E&quot;/&gt;&lt;wsp:rsid wsp:val=&quot;00A770A5&quot;/&gt;&lt;wsp:rsid wsp:val=&quot;00A7735F&quot;/&gt;&lt;wsp:rsid wsp:val=&quot;00A77594&quot;/&gt;&lt;wsp:rsid wsp:val=&quot;00A77960&quot;/&gt;&lt;wsp:rsid wsp:val=&quot;00A77C0E&quot;/&gt;&lt;wsp:rsid wsp:val=&quot;00A8029A&quot;/&gt;&lt;wsp:rsid wsp:val=&quot;00A806D6&quot;/&gt;&lt;wsp:rsid wsp:val=&quot;00A80915&quot;/&gt;&lt;wsp:rsid wsp:val=&quot;00A80E52&quot;/&gt;&lt;wsp:rsid wsp:val=&quot;00A8115F&quot;/&gt;&lt;wsp:rsid wsp:val=&quot;00A81281&quot;/&gt;&lt;wsp:rsid wsp:val=&quot;00A8135C&quot;/&gt;&lt;wsp:rsid wsp:val=&quot;00A81633&quot;/&gt;&lt;wsp:rsid wsp:val=&quot;00A8172F&quot;/&gt;&lt;wsp:rsid wsp:val=&quot;00A8221B&quot;/&gt;&lt;wsp:rsid wsp:val=&quot;00A82665&quot;/&gt;&lt;wsp:rsid wsp:val=&quot;00A826CD&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890&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EEB&quot;/&gt;&lt;wsp:rsid wsp:val=&quot;00A86FEF&quot;/&gt;&lt;wsp:rsid wsp:val=&quot;00A87482&quot;/&gt;&lt;wsp:rsid wsp:val=&quot;00A87C98&quot;/&gt;&lt;wsp:rsid wsp:val=&quot;00A9018C&quot;/&gt;&lt;wsp:rsid wsp:val=&quot;00A90218&quot;/&gt;&lt;wsp:rsid wsp:val=&quot;00A905F1&quot;/&gt;&lt;wsp:rsid wsp:val=&quot;00A90BC8&quot;/&gt;&lt;wsp:rsid wsp:val=&quot;00A90E27&quot;/&gt;&lt;wsp:rsid wsp:val=&quot;00A91218&quot;/&gt;&lt;wsp:rsid wsp:val=&quot;00A912BE&quot;/&gt;&lt;wsp:rsid wsp:val=&quot;00A91469&quot;/&gt;&lt;wsp:rsid wsp:val=&quot;00A9164F&quot;/&gt;&lt;wsp:rsid wsp:val=&quot;00A917CC&quot;/&gt;&lt;wsp:rsid wsp:val=&quot;00A91933&quot;/&gt;&lt;wsp:rsid wsp:val=&quot;00A91B1D&quot;/&gt;&lt;wsp:rsid wsp:val=&quot;00A91F3E&quot;/&gt;&lt;wsp:rsid wsp:val=&quot;00A92245&quot;/&gt;&lt;wsp:rsid wsp:val=&quot;00A9266D&quot;/&gt;&lt;wsp:rsid wsp:val=&quot;00A92AD8&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CD4&quot;/&gt;&lt;wsp:rsid wsp:val=&quot;00A95DBB&quot;/&gt;&lt;wsp:rsid wsp:val=&quot;00A96058&quot;/&gt;&lt;wsp:rsid wsp:val=&quot;00A96801&quot;/&gt;&lt;wsp:rsid wsp:val=&quot;00A9692B&quot;/&gt;&lt;wsp:rsid wsp:val=&quot;00A96D7E&quot;/&gt;&lt;wsp:rsid wsp:val=&quot;00A9727C&quot;/&gt;&lt;wsp:rsid wsp:val=&quot;00A9746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80D&quot;/&gt;&lt;wsp:rsid wsp:val=&quot;00AA4B1B&quot;/&gt;&lt;wsp:rsid wsp:val=&quot;00AA4E54&quot;/&gt;&lt;wsp:rsid wsp:val=&quot;00AA523D&quot;/&gt;&lt;wsp:rsid wsp:val=&quot;00AA5584&quot;/&gt;&lt;wsp:rsid wsp:val=&quot;00AA5BD3&quot;/&gt;&lt;wsp:rsid wsp:val=&quot;00AA6026&quot;/&gt;&lt;wsp:rsid wsp:val=&quot;00AA6206&quot;/&gt;&lt;wsp:rsid wsp:val=&quot;00AA630A&quot;/&gt;&lt;wsp:rsid wsp:val=&quot;00AA69EF&quot;/&gt;&lt;wsp:rsid wsp:val=&quot;00AA6B64&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0EE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C9A&quot;/&gt;&lt;wsp:rsid wsp:val=&quot;00AB3D94&quot;/&gt;&lt;wsp:rsid wsp:val=&quot;00AB3E16&quot;/&gt;&lt;wsp:rsid wsp:val=&quot;00AB3E3E&quot;/&gt;&lt;wsp:rsid wsp:val=&quot;00AB3F13&quot;/&gt;&lt;wsp:rsid wsp:val=&quot;00AB3F37&quot;/&gt;&lt;wsp:rsid wsp:val=&quot;00AB3F49&quot;/&gt;&lt;wsp:rsid wsp:val=&quot;00AB3FF4&quot;/&gt;&lt;wsp:rsid wsp:val=&quot;00AB4157&quot;/&gt;&lt;wsp:rsid wsp:val=&quot;00AB42FF&quot;/&gt;&lt;wsp:rsid wsp:val=&quot;00AB513E&quot;/&gt;&lt;wsp:rsid wsp:val=&quot;00AB53BA&quot;/&gt;&lt;wsp:rsid wsp:val=&quot;00AB57AD&quot;/&gt;&lt;wsp:rsid wsp:val=&quot;00AB583A&quot;/&gt;&lt;wsp:rsid wsp:val=&quot;00AB642C&quot;/&gt;&lt;wsp:rsid wsp:val=&quot;00AB6D53&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DBB&quot;/&gt;&lt;wsp:rsid wsp:val=&quot;00AC1191&quot;/&gt;&lt;wsp:rsid wsp:val=&quot;00AC1281&quot;/&gt;&lt;wsp:rsid wsp:val=&quot;00AC2AEF&quot;/&gt;&lt;wsp:rsid wsp:val=&quot;00AC2D39&quot;/&gt;&lt;wsp:rsid wsp:val=&quot;00AC2D4E&quot;/&gt;&lt;wsp:rsid wsp:val=&quot;00AC3084&quot;/&gt;&lt;wsp:rsid wsp:val=&quot;00AC3431&quot;/&gt;&lt;wsp:rsid wsp:val=&quot;00AC38DE&quot;/&gt;&lt;wsp:rsid wsp:val=&quot;00AC38E9&quot;/&gt;&lt;wsp:rsid wsp:val=&quot;00AC407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5CF&quot;/&gt;&lt;wsp:rsid wsp:val=&quot;00AC690A&quot;/&gt;&lt;wsp:rsid wsp:val=&quot;00AC6D0A&quot;/&gt;&lt;wsp:rsid wsp:val=&quot;00AC7885&quot;/&gt;&lt;wsp:rsid wsp:val=&quot;00AD0EAA&quot;/&gt;&lt;wsp:rsid wsp:val=&quot;00AD12BD&quot;/&gt;&lt;wsp:rsid wsp:val=&quot;00AD158D&quot;/&gt;&lt;wsp:rsid wsp:val=&quot;00AD1618&quot;/&gt;&lt;wsp:rsid wsp:val=&quot;00AD163D&quot;/&gt;&lt;wsp:rsid wsp:val=&quot;00AD174D&quot;/&gt;&lt;wsp:rsid wsp:val=&quot;00AD1CB3&quot;/&gt;&lt;wsp:rsid wsp:val=&quot;00AD1DFE&quot;/&gt;&lt;wsp:rsid wsp:val=&quot;00AD1F06&quot;/&gt;&lt;wsp:rsid wsp:val=&quot;00AD2695&quot;/&gt;&lt;wsp:rsid wsp:val=&quot;00AD26A0&quot;/&gt;&lt;wsp:rsid wsp:val=&quot;00AD27FC&quot;/&gt;&lt;wsp:rsid wsp:val=&quot;00AD284F&quot;/&gt;&lt;wsp:rsid wsp:val=&quot;00AD28FD&quot;/&gt;&lt;wsp:rsid wsp:val=&quot;00AD2A26&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490A&quot;/&gt;&lt;wsp:rsid wsp:val=&quot;00AD4B36&quot;/&gt;&lt;wsp:rsid wsp:val=&quot;00AD514B&quot;/&gt;&lt;wsp:rsid wsp:val=&quot;00AD5542&quot;/&gt;&lt;wsp:rsid wsp:val=&quot;00AD5930&quot;/&gt;&lt;wsp:rsid wsp:val=&quot;00AD5AEC&quot;/&gt;&lt;wsp:rsid wsp:val=&quot;00AD5F5A&quot;/&gt;&lt;wsp:rsid wsp:val=&quot;00AD6C7F&quot;/&gt;&lt;wsp:rsid wsp:val=&quot;00AD6F59&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4AB&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053&quot;/&gt;&lt;wsp:rsid wsp:val=&quot;00AE552C&quot;/&gt;&lt;wsp:rsid wsp:val=&quot;00AE567B&quot;/&gt;&lt;wsp:rsid wsp:val=&quot;00AE5749&quot;/&gt;&lt;wsp:rsid wsp:val=&quot;00AE5BD5&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1199&quot;/&gt;&lt;wsp:rsid wsp:val=&quot;00AF13DC&quot;/&gt;&lt;wsp:rsid wsp:val=&quot;00AF1414&quot;/&gt;&lt;wsp:rsid wsp:val=&quot;00AF1726&quot;/&gt;&lt;wsp:rsid wsp:val=&quot;00AF28B0&quot;/&gt;&lt;wsp:rsid wsp:val=&quot;00AF2D55&quot;/&gt;&lt;wsp:rsid wsp:val=&quot;00AF2DED&quot;/&gt;&lt;wsp:rsid wsp:val=&quot;00AF377C&quot;/&gt;&lt;wsp:rsid wsp:val=&quot;00AF3B25&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70E&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2B9&quot;/&gt;&lt;wsp:rsid wsp:val=&quot;00B064EE&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1BF&quot;/&gt;&lt;wsp:rsid wsp:val=&quot;00B114C4&quot;/&gt;&lt;wsp:rsid wsp:val=&quot;00B115A9&quot;/&gt;&lt;wsp:rsid wsp:val=&quot;00B11882&quot;/&gt;&lt;wsp:rsid wsp:val=&quot;00B11E29&quot;/&gt;&lt;wsp:rsid wsp:val=&quot;00B1269B&quot;/&gt;&lt;wsp:rsid wsp:val=&quot;00B12E8C&quot;/&gt;&lt;wsp:rsid wsp:val=&quot;00B12F78&quot;/&gt;&lt;wsp:rsid wsp:val=&quot;00B13282&quot;/&gt;&lt;wsp:rsid wsp:val=&quot;00B137BE&quot;/&gt;&lt;wsp:rsid wsp:val=&quot;00B137D3&quot;/&gt;&lt;wsp:rsid wsp:val=&quot;00B13823&quot;/&gt;&lt;wsp:rsid wsp:val=&quot;00B1388A&quot;/&gt;&lt;wsp:rsid wsp:val=&quot;00B13BA9&quot;/&gt;&lt;wsp:rsid wsp:val=&quot;00B13F1F&quot;/&gt;&lt;wsp:rsid wsp:val=&quot;00B1426D&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8E5&quot;/&gt;&lt;wsp:rsid wsp:val=&quot;00B16B5F&quot;/&gt;&lt;wsp:rsid wsp:val=&quot;00B16E3A&quot;/&gt;&lt;wsp:rsid wsp:val=&quot;00B16F43&quot;/&gt;&lt;wsp:rsid wsp:val=&quot;00B1736C&quot;/&gt;&lt;wsp:rsid wsp:val=&quot;00B1743B&quot;/&gt;&lt;wsp:rsid wsp:val=&quot;00B17744&quot;/&gt;&lt;wsp:rsid wsp:val=&quot;00B17853&quot;/&gt;&lt;wsp:rsid wsp:val=&quot;00B20057&quot;/&gt;&lt;wsp:rsid wsp:val=&quot;00B20075&quot;/&gt;&lt;wsp:rsid wsp:val=&quot;00B2043A&quot;/&gt;&lt;wsp:rsid wsp:val=&quot;00B206FB&quot;/&gt;&lt;wsp:rsid wsp:val=&quot;00B20A9B&quot;/&gt;&lt;wsp:rsid wsp:val=&quot;00B20E2B&quot;/&gt;&lt;wsp:rsid wsp:val=&quot;00B21016&quot;/&gt;&lt;wsp:rsid wsp:val=&quot;00B215F9&quot;/&gt;&lt;wsp:rsid wsp:val=&quot;00B21C01&quot;/&gt;&lt;wsp:rsid wsp:val=&quot;00B21C8F&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48B&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6CBA&quot;/&gt;&lt;wsp:rsid wsp:val=&quot;00B2757B&quot;/&gt;&lt;wsp:rsid wsp:val=&quot;00B27D54&quot;/&gt;&lt;wsp:rsid wsp:val=&quot;00B302DB&quot;/&gt;&lt;wsp:rsid wsp:val=&quot;00B30558&quot;/&gt;&lt;wsp:rsid wsp:val=&quot;00B305C0&quot;/&gt;&lt;wsp:rsid wsp:val=&quot;00B30992&quot;/&gt;&lt;wsp:rsid wsp:val=&quot;00B30D8A&quot;/&gt;&lt;wsp:rsid wsp:val=&quot;00B316C8&quot;/&gt;&lt;wsp:rsid wsp:val=&quot;00B31A26&quot;/&gt;&lt;wsp:rsid wsp:val=&quot;00B31E5F&quot;/&gt;&lt;wsp:rsid wsp:val=&quot;00B32607&quot;/&gt;&lt;wsp:rsid wsp:val=&quot;00B326BE&quot;/&gt;&lt;wsp:rsid wsp:val=&quot;00B32821&quot;/&gt;&lt;wsp:rsid wsp:val=&quot;00B329E2&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620&quot;/&gt;&lt;wsp:rsid wsp:val=&quot;00B35643&quot;/&gt;&lt;wsp:rsid wsp:val=&quot;00B35CB3&quot;/&gt;&lt;wsp:rsid wsp:val=&quot;00B35F8E&quot;/&gt;&lt;wsp:rsid wsp:val=&quot;00B36E04&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1EDA&quot;/&gt;&lt;wsp:rsid wsp:val=&quot;00B427E4&quot;/&gt;&lt;wsp:rsid wsp:val=&quot;00B42879&quot;/&gt;&lt;wsp:rsid wsp:val=&quot;00B42B9A&quot;/&gt;&lt;wsp:rsid wsp:val=&quot;00B42F07&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89B&quot;/&gt;&lt;wsp:rsid wsp:val=&quot;00B45A61&quot;/&gt;&lt;wsp:rsid wsp:val=&quot;00B460AA&quot;/&gt;&lt;wsp:rsid wsp:val=&quot;00B462D6&quot;/&gt;&lt;wsp:rsid wsp:val=&quot;00B46825&quot;/&gt;&lt;wsp:rsid wsp:val=&quot;00B46BBB&quot;/&gt;&lt;wsp:rsid wsp:val=&quot;00B47784&quot;/&gt;&lt;wsp:rsid wsp:val=&quot;00B4783F&quot;/&gt;&lt;wsp:rsid wsp:val=&quot;00B47CEF&quot;/&gt;&lt;wsp:rsid wsp:val=&quot;00B47F65&quot;/&gt;&lt;wsp:rsid wsp:val=&quot;00B504F7&quot;/&gt;&lt;wsp:rsid wsp:val=&quot;00B5067D&quot;/&gt;&lt;wsp:rsid wsp:val=&quot;00B508A3&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428&quot;/&gt;&lt;wsp:rsid wsp:val=&quot;00B53EF5&quot;/&gt;&lt;wsp:rsid wsp:val=&quot;00B5428C&quot;/&gt;&lt;wsp:rsid wsp:val=&quot;00B5431B&quot;/&gt;&lt;wsp:rsid wsp:val=&quot;00B5475E&quot;/&gt;&lt;wsp:rsid wsp:val=&quot;00B54768&quot;/&gt;&lt;wsp:rsid wsp:val=&quot;00B54989&quot;/&gt;&lt;wsp:rsid wsp:val=&quot;00B54FA3&quot;/&gt;&lt;wsp:rsid wsp:val=&quot;00B553CF&quot;/&gt;&lt;wsp:rsid wsp:val=&quot;00B555B8&quot;/&gt;&lt;wsp:rsid wsp:val=&quot;00B55ACA&quot;/&gt;&lt;wsp:rsid wsp:val=&quot;00B55CFB&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DD7&quot;/&gt;&lt;wsp:rsid wsp:val=&quot;00B60E6E&quot;/&gt;&lt;wsp:rsid wsp:val=&quot;00B60EA9&quot;/&gt;&lt;wsp:rsid wsp:val=&quot;00B6184F&quot;/&gt;&lt;wsp:rsid wsp:val=&quot;00B619AF&quot;/&gt;&lt;wsp:rsid wsp:val=&quot;00B61B85&quot;/&gt;&lt;wsp:rsid wsp:val=&quot;00B61CFF&quot;/&gt;&lt;wsp:rsid wsp:val=&quot;00B61F70&quot;/&gt;&lt;wsp:rsid wsp:val=&quot;00B62301&quot;/&gt;&lt;wsp:rsid wsp:val=&quot;00B6237B&quot;/&gt;&lt;wsp:rsid wsp:val=&quot;00B6260C&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D1C&quot;/&gt;&lt;wsp:rsid wsp:val=&quot;00B664EC&quot;/&gt;&lt;wsp:rsid wsp:val=&quot;00B66801&quot;/&gt;&lt;wsp:rsid wsp:val=&quot;00B6796C&quot;/&gt;&lt;wsp:rsid wsp:val=&quot;00B67B2B&quot;/&gt;&lt;wsp:rsid wsp:val=&quot;00B67CE1&quot;/&gt;&lt;wsp:rsid wsp:val=&quot;00B67E89&quot;/&gt;&lt;wsp:rsid wsp:val=&quot;00B70333&quot;/&gt;&lt;wsp:rsid wsp:val=&quot;00B707DB&quot;/&gt;&lt;wsp:rsid wsp:val=&quot;00B70A49&quot;/&gt;&lt;wsp:rsid wsp:val=&quot;00B70AF6&quot;/&gt;&lt;wsp:rsid wsp:val=&quot;00B70CF0&quot;/&gt;&lt;wsp:rsid wsp:val=&quot;00B70DDA&quot;/&gt;&lt;wsp:rsid wsp:val=&quot;00B70EDB&quot;/&gt;&lt;wsp:rsid wsp:val=&quot;00B71A5D&quot;/&gt;&lt;wsp:rsid wsp:val=&quot;00B71F4F&quot;/&gt;&lt;wsp:rsid wsp:val=&quot;00B72184&quot;/&gt;&lt;wsp:rsid wsp:val=&quot;00B7273B&quot;/&gt;&lt;wsp:rsid wsp:val=&quot;00B727B8&quot;/&gt;&lt;wsp:rsid wsp:val=&quot;00B73259&quot;/&gt;&lt;wsp:rsid wsp:val=&quot;00B73453&quot;/&gt;&lt;wsp:rsid wsp:val=&quot;00B737C7&quot;/&gt;&lt;wsp:rsid wsp:val=&quot;00B73801&quot;/&gt;&lt;wsp:rsid wsp:val=&quot;00B741DB&quot;/&gt;&lt;wsp:rsid wsp:val=&quot;00B74921&quot;/&gt;&lt;wsp:rsid wsp:val=&quot;00B74A0D&quot;/&gt;&lt;wsp:rsid wsp:val=&quot;00B74EC0&quot;/&gt;&lt;wsp:rsid wsp:val=&quot;00B75549&quot;/&gt;&lt;wsp:rsid wsp:val=&quot;00B75667&quot;/&gt;&lt;wsp:rsid wsp:val=&quot;00B75A33&quot;/&gt;&lt;wsp:rsid wsp:val=&quot;00B76041&quot;/&gt;&lt;wsp:rsid wsp:val=&quot;00B765CD&quot;/&gt;&lt;wsp:rsid wsp:val=&quot;00B76727&quot;/&gt;&lt;wsp:rsid wsp:val=&quot;00B76E51&quot;/&gt;&lt;wsp:rsid wsp:val=&quot;00B77062&quot;/&gt;&lt;wsp:rsid wsp:val=&quot;00B7709F&quot;/&gt;&lt;wsp:rsid wsp:val=&quot;00B7723E&quot;/&gt;&lt;wsp:rsid wsp:val=&quot;00B774CC&quot;/&gt;&lt;wsp:rsid wsp:val=&quot;00B77BE8&quot;/&gt;&lt;wsp:rsid wsp:val=&quot;00B77D8A&quot;/&gt;&lt;wsp:rsid wsp:val=&quot;00B77FBB&quot;/&gt;&lt;wsp:rsid wsp:val=&quot;00B8053A&quot;/&gt;&lt;wsp:rsid wsp:val=&quot;00B8053B&quot;/&gt;&lt;wsp:rsid wsp:val=&quot;00B8059B&quot;/&gt;&lt;wsp:rsid wsp:val=&quot;00B80795&quot;/&gt;&lt;wsp:rsid wsp:val=&quot;00B80B2D&quot;/&gt;&lt;wsp:rsid wsp:val=&quot;00B80F5B&quot;/&gt;&lt;wsp:rsid wsp:val=&quot;00B81269&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9D3&quot;/&gt;&lt;wsp:rsid wsp:val=&quot;00B83AC3&quot;/&gt;&lt;wsp:rsid wsp:val=&quot;00B83DF6&quot;/&gt;&lt;wsp:rsid wsp:val=&quot;00B8408E&quot;/&gt;&lt;wsp:rsid wsp:val=&quot;00B844B3&quot;/&gt;&lt;wsp:rsid wsp:val=&quot;00B84979&quot;/&gt;&lt;wsp:rsid wsp:val=&quot;00B84BE8&quot;/&gt;&lt;wsp:rsid wsp:val=&quot;00B85402&quot;/&gt;&lt;wsp:rsid wsp:val=&quot;00B85A84&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84B&quot;/&gt;&lt;wsp:rsid wsp:val=&quot;00B90DC8&quot;/&gt;&lt;wsp:rsid wsp:val=&quot;00B91356&quot;/&gt;&lt;wsp:rsid wsp:val=&quot;00B9191A&quot;/&gt;&lt;wsp:rsid wsp:val=&quot;00B919B6&quot;/&gt;&lt;wsp:rsid wsp:val=&quot;00B91E0F&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4393&quot;/&gt;&lt;wsp:rsid wsp:val=&quot;00B94C9D&quot;/&gt;&lt;wsp:rsid wsp:val=&quot;00B950E8&quot;/&gt;&lt;wsp:rsid wsp:val=&quot;00B95242&quot;/&gt;&lt;wsp:rsid wsp:val=&quot;00B95305&quot;/&gt;&lt;wsp:rsid wsp:val=&quot;00B95377&quot;/&gt;&lt;wsp:rsid wsp:val=&quot;00B954FC&quot;/&gt;&lt;wsp:rsid wsp:val=&quot;00B9561D&quot;/&gt;&lt;wsp:rsid wsp:val=&quot;00B95A04&quot;/&gt;&lt;wsp:rsid wsp:val=&quot;00B95C49&quot;/&gt;&lt;wsp:rsid wsp:val=&quot;00B95CE8&quot;/&gt;&lt;wsp:rsid wsp:val=&quot;00B95EEF&quot;/&gt;&lt;wsp:rsid wsp:val=&quot;00B96016&quot;/&gt;&lt;wsp:rsid wsp:val=&quot;00B96228&quot;/&gt;&lt;wsp:rsid wsp:val=&quot;00B96313&quot;/&gt;&lt;wsp:rsid wsp:val=&quot;00B96ABF&quot;/&gt;&lt;wsp:rsid wsp:val=&quot;00B96CBF&quot;/&gt;&lt;wsp:rsid wsp:val=&quot;00B96CF0&quot;/&gt;&lt;wsp:rsid wsp:val=&quot;00B96DA2&quot;/&gt;&lt;wsp:rsid wsp:val=&quot;00B97088&quot;/&gt;&lt;wsp:rsid wsp:val=&quot;00B97665&quot;/&gt;&lt;wsp:rsid wsp:val=&quot;00B977E6&quot;/&gt;&lt;wsp:rsid wsp:val=&quot;00B9786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202&quot;/&gt;&lt;wsp:rsid wsp:val=&quot;00BA342D&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3CE&quot;/&gt;&lt;wsp:rsid wsp:val=&quot;00BA54FB&quot;/&gt;&lt;wsp:rsid wsp:val=&quot;00BA5C97&quot;/&gt;&lt;wsp:rsid wsp:val=&quot;00BA5EFB&quot;/&gt;&lt;wsp:rsid wsp:val=&quot;00BA6282&quot;/&gt;&lt;wsp:rsid wsp:val=&quot;00BA659A&quot;/&gt;&lt;wsp:rsid wsp:val=&quot;00BA66F4&quot;/&gt;&lt;wsp:rsid wsp:val=&quot;00BA68C1&quot;/&gt;&lt;wsp:rsid wsp:val=&quot;00BA6CFD&quot;/&gt;&lt;wsp:rsid wsp:val=&quot;00BA7339&quot;/&gt;&lt;wsp:rsid wsp:val=&quot;00BA7423&quot;/&gt;&lt;wsp:rsid wsp:val=&quot;00BA74BF&quot;/&gt;&lt;wsp:rsid wsp:val=&quot;00BA7541&quot;/&gt;&lt;wsp:rsid wsp:val=&quot;00BA7688&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047&quot;/&gt;&lt;wsp:rsid wsp:val=&quot;00BB225D&quot;/&gt;&lt;wsp:rsid wsp:val=&quot;00BB2328&quot;/&gt;&lt;wsp:rsid wsp:val=&quot;00BB3355&quot;/&gt;&lt;wsp:rsid wsp:val=&quot;00BB363D&quot;/&gt;&lt;wsp:rsid wsp:val=&quot;00BB365A&quot;/&gt;&lt;wsp:rsid wsp:val=&quot;00BB368A&quot;/&gt;&lt;wsp:rsid wsp:val=&quot;00BB3BDC&quot;/&gt;&lt;wsp:rsid wsp:val=&quot;00BB3DF1&quot;/&gt;&lt;wsp:rsid wsp:val=&quot;00BB3F2A&quot;/&gt;&lt;wsp:rsid wsp:val=&quot;00BB3F4C&quot;/&gt;&lt;wsp:rsid wsp:val=&quot;00BB3F8F&quot;/&gt;&lt;wsp:rsid wsp:val=&quot;00BB424D&quot;/&gt;&lt;wsp:rsid wsp:val=&quot;00BB4A42&quot;/&gt;&lt;wsp:rsid wsp:val=&quot;00BB51A0&quot;/&gt;&lt;wsp:rsid wsp:val=&quot;00BB5321&quot;/&gt;&lt;wsp:rsid wsp:val=&quot;00BB55E4&quot;/&gt;&lt;wsp:rsid wsp:val=&quot;00BB56F2&quot;/&gt;&lt;wsp:rsid wsp:val=&quot;00BB56F3&quot;/&gt;&lt;wsp:rsid wsp:val=&quot;00BB5B6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C152B&quot;/&gt;&lt;wsp:rsid wsp:val=&quot;00BC15F2&quot;/&gt;&lt;wsp:rsid wsp:val=&quot;00BC169E&quot;/&gt;&lt;wsp:rsid wsp:val=&quot;00BC16BF&quot;/&gt;&lt;wsp:rsid wsp:val=&quot;00BC17BC&quot;/&gt;&lt;wsp:rsid wsp:val=&quot;00BC18B2&quot;/&gt;&lt;wsp:rsid wsp:val=&quot;00BC1A03&quot;/&gt;&lt;wsp:rsid wsp:val=&quot;00BC1A99&quot;/&gt;&lt;wsp:rsid wsp:val=&quot;00BC1CDD&quot;/&gt;&lt;wsp:rsid wsp:val=&quot;00BC1D7D&quot;/&gt;&lt;wsp:rsid wsp:val=&quot;00BC201A&quot;/&gt;&lt;wsp:rsid wsp:val=&quot;00BC27E0&quot;/&gt;&lt;wsp:rsid wsp:val=&quot;00BC2BC7&quot;/&gt;&lt;wsp:rsid wsp:val=&quot;00BC2F45&quot;/&gt;&lt;wsp:rsid wsp:val=&quot;00BC321B&quot;/&gt;&lt;wsp:rsid wsp:val=&quot;00BC344E&quot;/&gt;&lt;wsp:rsid wsp:val=&quot;00BC3799&quot;/&gt;&lt;wsp:rsid wsp:val=&quot;00BC38B8&quot;/&gt;&lt;wsp:rsid wsp:val=&quot;00BC3CF8&quot;/&gt;&lt;wsp:rsid wsp:val=&quot;00BC3FE8&quot;/&gt;&lt;wsp:rsid wsp:val=&quot;00BC499E&quot;/&gt;&lt;wsp:rsid wsp:val=&quot;00BC4E9D&quot;/&gt;&lt;wsp:rsid wsp:val=&quot;00BC4EBA&quot;/&gt;&lt;wsp:rsid wsp:val=&quot;00BC5BDD&quot;/&gt;&lt;wsp:rsid wsp:val=&quot;00BC5CE2&quot;/&gt;&lt;wsp:rsid wsp:val=&quot;00BC5E43&quot;/&gt;&lt;wsp:rsid wsp:val=&quot;00BC6582&quot;/&gt;&lt;wsp:rsid wsp:val=&quot;00BC6AA2&quot;/&gt;&lt;wsp:rsid wsp:val=&quot;00BC6F66&quot;/&gt;&lt;wsp:rsid wsp:val=&quot;00BC7040&quot;/&gt;&lt;wsp:rsid wsp:val=&quot;00BC70D5&quot;/&gt;&lt;wsp:rsid wsp:val=&quot;00BC71C5&quot;/&gt;&lt;wsp:rsid wsp:val=&quot;00BC7499&quot;/&gt;&lt;wsp:rsid wsp:val=&quot;00BC7659&quot;/&gt;&lt;wsp:rsid wsp:val=&quot;00BC77C9&quot;/&gt;&lt;wsp:rsid wsp:val=&quot;00BC7A42&quot;/&gt;&lt;wsp:rsid wsp:val=&quot;00BC7DDC&quot;/&gt;&lt;wsp:rsid wsp:val=&quot;00BD013E&quot;/&gt;&lt;wsp:rsid wsp:val=&quot;00BD082C&quot;/&gt;&lt;wsp:rsid wsp:val=&quot;00BD0FC4&quot;/&gt;&lt;wsp:rsid wsp:val=&quot;00BD140B&quot;/&gt;&lt;wsp:rsid wsp:val=&quot;00BD14A5&quot;/&gt;&lt;wsp:rsid wsp:val=&quot;00BD154C&quot;/&gt;&lt;wsp:rsid wsp:val=&quot;00BD2304&quot;/&gt;&lt;wsp:rsid wsp:val=&quot;00BD238C&quot;/&gt;&lt;wsp:rsid wsp:val=&quot;00BD26D1&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0C&quot;/&gt;&lt;wsp:rsid wsp:val=&quot;00BD49BA&quot;/&gt;&lt;wsp:rsid wsp:val=&quot;00BD4C3D&quot;/&gt;&lt;wsp:rsid wsp:val=&quot;00BD4F93&quot;/&gt;&lt;wsp:rsid wsp:val=&quot;00BD5587&quot;/&gt;&lt;wsp:rsid wsp:val=&quot;00BD5736&quot;/&gt;&lt;wsp:rsid wsp:val=&quot;00BD5A26&quot;/&gt;&lt;wsp:rsid wsp:val=&quot;00BD5FA4&quot;/&gt;&lt;wsp:rsid wsp:val=&quot;00BD602B&quot;/&gt;&lt;wsp:rsid wsp:val=&quot;00BD62A3&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1DCF&quot;/&gt;&lt;wsp:rsid wsp:val=&quot;00BE269D&quot;/&gt;&lt;wsp:rsid wsp:val=&quot;00BE28FE&quot;/&gt;&lt;wsp:rsid wsp:val=&quot;00BE312F&quot;/&gt;&lt;wsp:rsid wsp:val=&quot;00BE35AB&quot;/&gt;&lt;wsp:rsid wsp:val=&quot;00BE3EA0&quot;/&gt;&lt;wsp:rsid wsp:val=&quot;00BE403F&quot;/&gt;&lt;wsp:rsid wsp:val=&quot;00BE475F&quot;/&gt;&lt;wsp:rsid wsp:val=&quot;00BE5171&quot;/&gt;&lt;wsp:rsid wsp:val=&quot;00BE5268&quot;/&gt;&lt;wsp:rsid wsp:val=&quot;00BE52FA&quot;/&gt;&lt;wsp:rsid wsp:val=&quot;00BE5519&quot;/&gt;&lt;wsp:rsid wsp:val=&quot;00BE57B1&quot;/&gt;&lt;wsp:rsid wsp:val=&quot;00BE5813&quot;/&gt;&lt;wsp:rsid wsp:val=&quot;00BE5A43&quot;/&gt;&lt;wsp:rsid wsp:val=&quot;00BE5FFB&quot;/&gt;&lt;wsp:rsid wsp:val=&quot;00BE63D5&quot;/&gt;&lt;wsp:rsid wsp:val=&quot;00BE64C5&quot;/&gt;&lt;wsp:rsid wsp:val=&quot;00BE65B3&quot;/&gt;&lt;wsp:rsid wsp:val=&quot;00BE7501&quot;/&gt;&lt;wsp:rsid wsp:val=&quot;00BE7B27&quot;/&gt;&lt;wsp:rsid wsp:val=&quot;00BE7D26&quot;/&gt;&lt;wsp:rsid wsp:val=&quot;00BE7D45&quot;/&gt;&lt;wsp:rsid wsp:val=&quot;00BE7FAF&quot;/&gt;&lt;wsp:rsid wsp:val=&quot;00BF0058&quot;/&gt;&lt;wsp:rsid wsp:val=&quot;00BF0184&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7DC&quot;/&gt;&lt;wsp:rsid wsp:val=&quot;00BF1CD8&quot;/&gt;&lt;wsp:rsid wsp:val=&quot;00BF220D&quot;/&gt;&lt;wsp:rsid wsp:val=&quot;00BF2372&quot;/&gt;&lt;wsp:rsid wsp:val=&quot;00BF2817&quot;/&gt;&lt;wsp:rsid wsp:val=&quot;00BF28A5&quot;/&gt;&lt;wsp:rsid wsp:val=&quot;00BF2F0D&quot;/&gt;&lt;wsp:rsid wsp:val=&quot;00BF302E&quot;/&gt;&lt;wsp:rsid wsp:val=&quot;00BF31B5&quot;/&gt;&lt;wsp:rsid wsp:val=&quot;00BF31CB&quot;/&gt;&lt;wsp:rsid wsp:val=&quot;00BF334F&quot;/&gt;&lt;wsp:rsid wsp:val=&quot;00BF3A10&quot;/&gt;&lt;wsp:rsid wsp:val=&quot;00BF3A41&quot;/&gt;&lt;wsp:rsid wsp:val=&quot;00BF3C10&quot;/&gt;&lt;wsp:rsid wsp:val=&quot;00BF3FFA&quot;/&gt;&lt;wsp:rsid wsp:val=&quot;00BF4510&quot;/&gt;&lt;wsp:rsid wsp:val=&quot;00BF46F1&quot;/&gt;&lt;wsp:rsid wsp:val=&quot;00BF4B69&quot;/&gt;&lt;wsp:rsid wsp:val=&quot;00BF4D4F&quot;/&gt;&lt;wsp:rsid wsp:val=&quot;00BF56A8&quot;/&gt;&lt;wsp:rsid wsp:val=&quot;00BF5763&quot;/&gt;&lt;wsp:rsid wsp:val=&quot;00BF5BC1&quot;/&gt;&lt;wsp:rsid wsp:val=&quot;00BF60E3&quot;/&gt;&lt;wsp:rsid wsp:val=&quot;00BF63BB&quot;/&gt;&lt;wsp:rsid wsp:val=&quot;00BF6C19&quot;/&gt;&lt;wsp:rsid wsp:val=&quot;00BF6FBF&quot;/&gt;&lt;wsp:rsid wsp:val=&quot;00BF70A1&quot;/&gt;&lt;wsp:rsid wsp:val=&quot;00BF70F8&quot;/&gt;&lt;wsp:rsid wsp:val=&quot;00BF7D39&quot;/&gt;&lt;wsp:rsid wsp:val=&quot;00BF7D43&quot;/&gt;&lt;wsp:rsid wsp:val=&quot;00C00924&quot;/&gt;&lt;wsp:rsid wsp:val=&quot;00C00EE9&quot;/&gt;&lt;wsp:rsid wsp:val=&quot;00C00F1A&quot;/&gt;&lt;wsp:rsid wsp:val=&quot;00C010F5&quot;/&gt;&lt;wsp:rsid wsp:val=&quot;00C01375&quot;/&gt;&lt;wsp:rsid wsp:val=&quot;00C0150C&quot;/&gt;&lt;wsp:rsid wsp:val=&quot;00C01552&quot;/&gt;&lt;wsp:rsid wsp:val=&quot;00C01835&quot;/&gt;&lt;wsp:rsid wsp:val=&quot;00C01846&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9B6&quot;/&gt;&lt;wsp:rsid wsp:val=&quot;00C03B7B&quot;/&gt;&lt;wsp:rsid wsp:val=&quot;00C04B82&quot;/&gt;&lt;wsp:rsid wsp:val=&quot;00C050FA&quot;/&gt;&lt;wsp:rsid wsp:val=&quot;00C057E0&quot;/&gt;&lt;wsp:rsid wsp:val=&quot;00C05829&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554&quot;/&gt;&lt;wsp:rsid wsp:val=&quot;00C079D6&quot;/&gt;&lt;wsp:rsid wsp:val=&quot;00C07A6C&quot;/&gt;&lt;wsp:rsid wsp:val=&quot;00C07AE3&quot;/&gt;&lt;wsp:rsid wsp:val=&quot;00C07AE4&quot;/&gt;&lt;wsp:rsid wsp:val=&quot;00C07D3E&quot;/&gt;&lt;wsp:rsid wsp:val=&quot;00C10599&quot;/&gt;&lt;wsp:rsid wsp:val=&quot;00C106DF&quot;/&gt;&lt;wsp:rsid wsp:val=&quot;00C1114F&quot;/&gt;&lt;wsp:rsid wsp:val=&quot;00C11183&quot;/&gt;&lt;wsp:rsid wsp:val=&quot;00C11197&quot;/&gt;&lt;wsp:rsid wsp:val=&quot;00C1120D&quot;/&gt;&lt;wsp:rsid wsp:val=&quot;00C11B32&quot;/&gt;&lt;wsp:rsid wsp:val=&quot;00C11C33&quot;/&gt;&lt;wsp:rsid wsp:val=&quot;00C11C73&quot;/&gt;&lt;wsp:rsid wsp:val=&quot;00C11FE5&quot;/&gt;&lt;wsp:rsid wsp:val=&quot;00C11FF6&quot;/&gt;&lt;wsp:rsid wsp:val=&quot;00C1286D&quot;/&gt;&lt;wsp:rsid wsp:val=&quot;00C12DB8&quot;/&gt;&lt;wsp:rsid wsp:val=&quot;00C12E86&quot;/&gt;&lt;wsp:rsid wsp:val=&quot;00C12EB5&quot;/&gt;&lt;wsp:rsid wsp:val=&quot;00C13504&quot;/&gt;&lt;wsp:rsid wsp:val=&quot;00C13757&quot;/&gt;&lt;wsp:rsid wsp:val=&quot;00C13C1B&quot;/&gt;&lt;wsp:rsid wsp:val=&quot;00C13C8A&quot;/&gt;&lt;wsp:rsid wsp:val=&quot;00C13F22&quot;/&gt;&lt;wsp:rsid wsp:val=&quot;00C13F33&quot;/&gt;&lt;wsp:rsid wsp:val=&quot;00C140FE&quot;/&gt;&lt;wsp:rsid wsp:val=&quot;00C144B5&quot;/&gt;&lt;wsp:rsid wsp:val=&quot;00C14697&quot;/&gt;&lt;wsp:rsid wsp:val=&quot;00C14A34&quot;/&gt;&lt;wsp:rsid wsp:val=&quot;00C14BE8&quot;/&gt;&lt;wsp:rsid wsp:val=&quot;00C15135&quot;/&gt;&lt;wsp:rsid wsp:val=&quot;00C151B2&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F77&quot;/&gt;&lt;wsp:rsid wsp:val=&quot;00C20FC7&quot;/&gt;&lt;wsp:rsid wsp:val=&quot;00C217F5&quot;/&gt;&lt;wsp:rsid wsp:val=&quot;00C218D5&quot;/&gt;&lt;wsp:rsid wsp:val=&quot;00C21B1D&quot;/&gt;&lt;wsp:rsid wsp:val=&quot;00C21BF4&quot;/&gt;&lt;wsp:rsid wsp:val=&quot;00C21C53&quot;/&gt;&lt;wsp:rsid wsp:val=&quot;00C222B1&quot;/&gt;&lt;wsp:rsid wsp:val=&quot;00C222CF&quot;/&gt;&lt;wsp:rsid wsp:val=&quot;00C232DD&quot;/&gt;&lt;wsp:rsid wsp:val=&quot;00C23989&quot;/&gt;&lt;wsp:rsid wsp:val=&quot;00C2423A&quot;/&gt;&lt;wsp:rsid wsp:val=&quot;00C2495F&quot;/&gt;&lt;wsp:rsid wsp:val=&quot;00C24CA2&quot;/&gt;&lt;wsp:rsid wsp:val=&quot;00C24EE5&quot;/&gt;&lt;wsp:rsid wsp:val=&quot;00C24F74&quot;/&gt;&lt;wsp:rsid wsp:val=&quot;00C250CF&quot;/&gt;&lt;wsp:rsid wsp:val=&quot;00C2544D&quot;/&gt;&lt;wsp:rsid wsp:val=&quot;00C25912&quot;/&gt;&lt;wsp:rsid wsp:val=&quot;00C25D3A&quot;/&gt;&lt;wsp:rsid wsp:val=&quot;00C263AE&quot;/&gt;&lt;wsp:rsid wsp:val=&quot;00C2660B&quot;/&gt;&lt;wsp:rsid wsp:val=&quot;00C26871&quot;/&gt;&lt;wsp:rsid wsp:val=&quot;00C2695A&quot;/&gt;&lt;wsp:rsid wsp:val=&quot;00C2716B&quot;/&gt;&lt;wsp:rsid wsp:val=&quot;00C274BE&quot;/&gt;&lt;wsp:rsid wsp:val=&quot;00C27A81&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7D0&quot;/&gt;&lt;wsp:rsid wsp:val=&quot;00C32BB7&quot;/&gt;&lt;wsp:rsid wsp:val=&quot;00C33152&quot;/&gt;&lt;wsp:rsid wsp:val=&quot;00C336E5&quot;/&gt;&lt;wsp:rsid wsp:val=&quot;00C339DE&quot;/&gt;&lt;wsp:rsid wsp:val=&quot;00C33AA7&quot;/&gt;&lt;wsp:rsid wsp:val=&quot;00C33AC0&quot;/&gt;&lt;wsp:rsid wsp:val=&quot;00C33DCE&quot;/&gt;&lt;wsp:rsid wsp:val=&quot;00C34010&quot;/&gt;&lt;wsp:rsid wsp:val=&quot;00C34319&quot;/&gt;&lt;wsp:rsid wsp:val=&quot;00C3463A&quot;/&gt;&lt;wsp:rsid wsp:val=&quot;00C346BB&quot;/&gt;&lt;wsp:rsid wsp:val=&quot;00C346C1&quot;/&gt;&lt;wsp:rsid wsp:val=&quot;00C34C05&quot;/&gt;&lt;wsp:rsid wsp:val=&quot;00C34EE1&quot;/&gt;&lt;wsp:rsid wsp:val=&quot;00C34F2A&quot;/&gt;&lt;wsp:rsid wsp:val=&quot;00C35659&quot;/&gt;&lt;wsp:rsid wsp:val=&quot;00C3566B&quot;/&gt;&lt;wsp:rsid wsp:val=&quot;00C35675&quot;/&gt;&lt;wsp:rsid wsp:val=&quot;00C35A42&quot;/&gt;&lt;wsp:rsid wsp:val=&quot;00C35B23&quot;/&gt;&lt;wsp:rsid wsp:val=&quot;00C35D4F&quot;/&gt;&lt;wsp:rsid wsp:val=&quot;00C36DAD&quot;/&gt;&lt;wsp:rsid wsp:val=&quot;00C37050&quot;/&gt;&lt;wsp:rsid wsp:val=&quot;00C37493&quot;/&gt;&lt;wsp:rsid wsp:val=&quot;00C37925&quot;/&gt;&lt;wsp:rsid wsp:val=&quot;00C37AEC&quot;/&gt;&lt;wsp:rsid wsp:val=&quot;00C37DED&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29&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8EB&quot;/&gt;&lt;wsp:rsid wsp:val=&quot;00C45A9C&quot;/&gt;&lt;wsp:rsid wsp:val=&quot;00C460F0&quot;/&gt;&lt;wsp:rsid wsp:val=&quot;00C46253&quot;/&gt;&lt;wsp:rsid wsp:val=&quot;00C466EB&quot;/&gt;&lt;wsp:rsid wsp:val=&quot;00C46A93&quot;/&gt;&lt;wsp:rsid wsp:val=&quot;00C46B53&quot;/&gt;&lt;wsp:rsid wsp:val=&quot;00C46BDD&quot;/&gt;&lt;wsp:rsid wsp:val=&quot;00C46D57&quot;/&gt;&lt;wsp:rsid wsp:val=&quot;00C46D92&quot;/&gt;&lt;wsp:rsid wsp:val=&quot;00C47073&quot;/&gt;&lt;wsp:rsid wsp:val=&quot;00C470AA&quot;/&gt;&lt;wsp:rsid wsp:val=&quot;00C47202&quot;/&gt;&lt;wsp:rsid wsp:val=&quot;00C47AE8&quot;/&gt;&lt;wsp:rsid wsp:val=&quot;00C5008A&quot;/&gt;&lt;wsp:rsid wsp:val=&quot;00C503BD&quot;/&gt;&lt;wsp:rsid wsp:val=&quot;00C50420&quot;/&gt;&lt;wsp:rsid wsp:val=&quot;00C50748&quot;/&gt;&lt;wsp:rsid wsp:val=&quot;00C508B7&quot;/&gt;&lt;wsp:rsid wsp:val=&quot;00C50D41&quot;/&gt;&lt;wsp:rsid wsp:val=&quot;00C515CC&quot;/&gt;&lt;wsp:rsid wsp:val=&quot;00C5196E&quot;/&gt;&lt;wsp:rsid wsp:val=&quot;00C51D11&quot;/&gt;&lt;wsp:rsid wsp:val=&quot;00C5257E&quot;/&gt;&lt;wsp:rsid wsp:val=&quot;00C52DE3&quot;/&gt;&lt;wsp:rsid wsp:val=&quot;00C531B4&quot;/&gt;&lt;wsp:rsid wsp:val=&quot;00C532F9&quot;/&gt;&lt;wsp:rsid wsp:val=&quot;00C5393D&quot;/&gt;&lt;wsp:rsid wsp:val=&quot;00C53E22&quot;/&gt;&lt;wsp:rsid wsp:val=&quot;00C544DE&quot;/&gt;&lt;wsp:rsid wsp:val=&quot;00C54757&quot;/&gt;&lt;wsp:rsid wsp:val=&quot;00C54C62&quot;/&gt;&lt;wsp:rsid wsp:val=&quot;00C55138&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54&quot;/&gt;&lt;wsp:rsid wsp:val=&quot;00C57CC6&quot;/&gt;&lt;wsp:rsid wsp:val=&quot;00C60062&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AAC&quot;/&gt;&lt;wsp:rsid wsp:val=&quot;00C62BE7&quot;/&gt;&lt;wsp:rsid wsp:val=&quot;00C62C31&quot;/&gt;&lt;wsp:rsid wsp:val=&quot;00C633AB&quot;/&gt;&lt;wsp:rsid wsp:val=&quot;00C6343A&quot;/&gt;&lt;wsp:rsid wsp:val=&quot;00C641E7&quot;/&gt;&lt;wsp:rsid wsp:val=&quot;00C64376&quot;/&gt;&lt;wsp:rsid wsp:val=&quot;00C64626&quot;/&gt;&lt;wsp:rsid wsp:val=&quot;00C646FA&quot;/&gt;&lt;wsp:rsid wsp:val=&quot;00C64849&quot;/&gt;&lt;wsp:rsid wsp:val=&quot;00C64EDC&quot;/&gt;&lt;wsp:rsid wsp:val=&quot;00C65361&quot;/&gt;&lt;wsp:rsid wsp:val=&quot;00C657B6&quot;/&gt;&lt;wsp:rsid wsp:val=&quot;00C658B2&quot;/&gt;&lt;wsp:rsid wsp:val=&quot;00C65D24&quot;/&gt;&lt;wsp:rsid wsp:val=&quot;00C65F58&quot;/&gt;&lt;wsp:rsid wsp:val=&quot;00C66571&quot;/&gt;&lt;wsp:rsid wsp:val=&quot;00C666DB&quot;/&gt;&lt;wsp:rsid wsp:val=&quot;00C667F6&quot;/&gt;&lt;wsp:rsid wsp:val=&quot;00C66990&quot;/&gt;&lt;wsp:rsid wsp:val=&quot;00C66B5B&quot;/&gt;&lt;wsp:rsid wsp:val=&quot;00C66B89&quot;/&gt;&lt;wsp:rsid wsp:val=&quot;00C66C34&quot;/&gt;&lt;wsp:rsid wsp:val=&quot;00C66FBC&quot;/&gt;&lt;wsp:rsid wsp:val=&quot;00C67231&quot;/&gt;&lt;wsp:rsid wsp:val=&quot;00C7040D&quot;/&gt;&lt;wsp:rsid wsp:val=&quot;00C7079A&quot;/&gt;&lt;wsp:rsid wsp:val=&quot;00C709AD&quot;/&gt;&lt;wsp:rsid wsp:val=&quot;00C70B8C&quot;/&gt;&lt;wsp:rsid wsp:val=&quot;00C71468&quot;/&gt;&lt;wsp:rsid wsp:val=&quot;00C720BB&quot;/&gt;&lt;wsp:rsid wsp:val=&quot;00C723AF&quot;/&gt;&lt;wsp:rsid wsp:val=&quot;00C7251B&quot;/&gt;&lt;wsp:rsid wsp:val=&quot;00C72EF5&quot;/&gt;&lt;wsp:rsid wsp:val=&quot;00C73224&quot;/&gt;&lt;wsp:rsid wsp:val=&quot;00C732C5&quot;/&gt;&lt;wsp:rsid wsp:val=&quot;00C73302&quot;/&gt;&lt;wsp:rsid wsp:val=&quot;00C7357D&quot;/&gt;&lt;wsp:rsid wsp:val=&quot;00C73979&quot;/&gt;&lt;wsp:rsid wsp:val=&quot;00C73AE8&quot;/&gt;&lt;wsp:rsid wsp:val=&quot;00C740FD&quot;/&gt;&lt;wsp:rsid wsp:val=&quot;00C74157&quot;/&gt;&lt;wsp:rsid wsp:val=&quot;00C7448E&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816&quot;/&gt;&lt;wsp:rsid wsp:val=&quot;00C76A56&quot;/&gt;&lt;wsp:rsid wsp:val=&quot;00C76A6B&quot;/&gt;&lt;wsp:rsid wsp:val=&quot;00C7731D&quot;/&gt;&lt;wsp:rsid wsp:val=&quot;00C775EF&quot;/&gt;&lt;wsp:rsid wsp:val=&quot;00C7799E&quot;/&gt;&lt;wsp:rsid wsp:val=&quot;00C77A1D&quot;/&gt;&lt;wsp:rsid wsp:val=&quot;00C77DF7&quot;/&gt;&lt;wsp:rsid wsp:val=&quot;00C77EC8&quot;/&gt;&lt;wsp:rsid wsp:val=&quot;00C80547&quot;/&gt;&lt;wsp:rsid wsp:val=&quot;00C80B54&quot;/&gt;&lt;wsp:rsid wsp:val=&quot;00C80FD1&quot;/&gt;&lt;wsp:rsid wsp:val=&quot;00C815EC&quot;/&gt;&lt;wsp:rsid wsp:val=&quot;00C81672&quot;/&gt;&lt;wsp:rsid wsp:val=&quot;00C8198E&quot;/&gt;&lt;wsp:rsid wsp:val=&quot;00C81B30&quot;/&gt;&lt;wsp:rsid wsp:val=&quot;00C822F3&quot;/&gt;&lt;wsp:rsid wsp:val=&quot;00C82387&quot;/&gt;&lt;wsp:rsid wsp:val=&quot;00C838D6&quot;/&gt;&lt;wsp:rsid wsp:val=&quot;00C83E22&quot;/&gt;&lt;wsp:rsid wsp:val=&quot;00C84623&quot;/&gt;&lt;wsp:rsid wsp:val=&quot;00C84FD0&quot;/&gt;&lt;wsp:rsid wsp:val=&quot;00C8512A&quot;/&gt;&lt;wsp:rsid wsp:val=&quot;00C85253&quot;/&gt;&lt;wsp:rsid wsp:val=&quot;00C8534D&quot;/&gt;&lt;wsp:rsid wsp:val=&quot;00C85B13&quot;/&gt;&lt;wsp:rsid wsp:val=&quot;00C8624E&quot;/&gt;&lt;wsp:rsid wsp:val=&quot;00C86379&quot;/&gt;&lt;wsp:rsid wsp:val=&quot;00C86466&quot;/&gt;&lt;wsp:rsid wsp:val=&quot;00C864DB&quot;/&gt;&lt;wsp:rsid wsp:val=&quot;00C865DF&quot;/&gt;&lt;wsp:rsid wsp:val=&quot;00C86629&quot;/&gt;&lt;wsp:rsid wsp:val=&quot;00C86F7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4A&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C81&quot;/&gt;&lt;wsp:rsid wsp:val=&quot;00C94E45&quot;/&gt;&lt;wsp:rsid wsp:val=&quot;00C94EFB&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887&quot;/&gt;&lt;wsp:rsid wsp:val=&quot;00C96A19&quot;/&gt;&lt;wsp:rsid wsp:val=&quot;00C96D98&quot;/&gt;&lt;wsp:rsid wsp:val=&quot;00C96FE0&quot;/&gt;&lt;wsp:rsid wsp:val=&quot;00C973E2&quot;/&gt;&lt;wsp:rsid wsp:val=&quot;00C975B2&quot;/&gt;&lt;wsp:rsid wsp:val=&quot;00C97AF1&quot;/&gt;&lt;wsp:rsid wsp:val=&quot;00CA09AA&quot;/&gt;&lt;wsp:rsid wsp:val=&quot;00CA0BAF&quot;/&gt;&lt;wsp:rsid wsp:val=&quot;00CA114D&quot;/&gt;&lt;wsp:rsid wsp:val=&quot;00CA1225&quot;/&gt;&lt;wsp:rsid wsp:val=&quot;00CA18D2&quot;/&gt;&lt;wsp:rsid wsp:val=&quot;00CA2919&quot;/&gt;&lt;wsp:rsid wsp:val=&quot;00CA2A6C&quot;/&gt;&lt;wsp:rsid wsp:val=&quot;00CA2A7E&quot;/&gt;&lt;wsp:rsid wsp:val=&quot;00CA2B09&quot;/&gt;&lt;wsp:rsid wsp:val=&quot;00CA2C56&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D0B&quot;/&gt;&lt;wsp:rsid wsp:val=&quot;00CA73B2&quot;/&gt;&lt;wsp:rsid wsp:val=&quot;00CA74E8&quot;/&gt;&lt;wsp:rsid wsp:val=&quot;00CA765C&quot;/&gt;&lt;wsp:rsid wsp:val=&quot;00CA7EE9&quot;/&gt;&lt;wsp:rsid wsp:val=&quot;00CB016A&quot;/&gt;&lt;wsp:rsid wsp:val=&quot;00CB023D&quot;/&gt;&lt;wsp:rsid wsp:val=&quot;00CB047F&quot;/&gt;&lt;wsp:rsid wsp:val=&quot;00CB0C2A&quot;/&gt;&lt;wsp:rsid wsp:val=&quot;00CB11BD&quot;/&gt;&lt;wsp:rsid wsp:val=&quot;00CB1368&quot;/&gt;&lt;wsp:rsid wsp:val=&quot;00CB1F2A&quot;/&gt;&lt;wsp:rsid wsp:val=&quot;00CB257C&quot;/&gt;&lt;wsp:rsid wsp:val=&quot;00CB2836&quot;/&gt;&lt;wsp:rsid wsp:val=&quot;00CB2A15&quot;/&gt;&lt;wsp:rsid wsp:val=&quot;00CB2F65&quot;/&gt;&lt;wsp:rsid wsp:val=&quot;00CB4141&quot;/&gt;&lt;wsp:rsid wsp:val=&quot;00CB480A&quot;/&gt;&lt;wsp:rsid wsp:val=&quot;00CB4FA5&quot;/&gt;&lt;wsp:rsid wsp:val=&quot;00CB558B&quot;/&gt;&lt;wsp:rsid wsp:val=&quot;00CB5751&quot;/&gt;&lt;wsp:rsid wsp:val=&quot;00CB58DD&quot;/&gt;&lt;wsp:rsid wsp:val=&quot;00CB5A9F&quot;/&gt;&lt;wsp:rsid wsp:val=&quot;00CB5EF8&quot;/&gt;&lt;wsp:rsid wsp:val=&quot;00CB5F8D&quot;/&gt;&lt;wsp:rsid wsp:val=&quot;00CB6343&quot;/&gt;&lt;wsp:rsid wsp:val=&quot;00CB6590&quot;/&gt;&lt;wsp:rsid wsp:val=&quot;00CB68B3&quot;/&gt;&lt;wsp:rsid wsp:val=&quot;00CB68CD&quot;/&gt;&lt;wsp:rsid wsp:val=&quot;00CB6F9E&quot;/&gt;&lt;wsp:rsid wsp:val=&quot;00CB72D4&quot;/&gt;&lt;wsp:rsid wsp:val=&quot;00CB7648&quot;/&gt;&lt;wsp:rsid wsp:val=&quot;00CB77AE&quot;/&gt;&lt;wsp:rsid wsp:val=&quot;00CB7B6B&quot;/&gt;&lt;wsp:rsid wsp:val=&quot;00CB7DC3&quot;/&gt;&lt;wsp:rsid wsp:val=&quot;00CC009C&quot;/&gt;&lt;wsp:rsid wsp:val=&quot;00CC00B7&quot;/&gt;&lt;wsp:rsid wsp:val=&quot;00CC034B&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79&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0CB&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223B&quot;/&gt;&lt;wsp:rsid wsp:val=&quot;00CD2585&quot;/&gt;&lt;wsp:rsid wsp:val=&quot;00CD25A6&quot;/&gt;&lt;wsp:rsid wsp:val=&quot;00CD283A&quot;/&gt;&lt;wsp:rsid wsp:val=&quot;00CD2C72&quot;/&gt;&lt;wsp:rsid wsp:val=&quot;00CD309B&quot;/&gt;&lt;wsp:rsid wsp:val=&quot;00CD3122&quot;/&gt;&lt;wsp:rsid wsp:val=&quot;00CD325D&quot;/&gt;&lt;wsp:rsid wsp:val=&quot;00CD325F&quot;/&gt;&lt;wsp:rsid wsp:val=&quot;00CD3675&quot;/&gt;&lt;wsp:rsid wsp:val=&quot;00CD3756&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D69&quot;/&gt;&lt;wsp:rsid wsp:val=&quot;00CD61E3&quot;/&gt;&lt;wsp:rsid wsp:val=&quot;00CD6814&quot;/&gt;&lt;wsp:rsid wsp:val=&quot;00CD6E0B&quot;/&gt;&lt;wsp:rsid wsp:val=&quot;00CD6F88&quot;/&gt;&lt;wsp:rsid wsp:val=&quot;00CD70C0&quot;/&gt;&lt;wsp:rsid wsp:val=&quot;00CD74D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1C11&quot;/&gt;&lt;wsp:rsid wsp:val=&quot;00CE212D&quot;/&gt;&lt;wsp:rsid wsp:val=&quot;00CE253D&quot;/&gt;&lt;wsp:rsid wsp:val=&quot;00CE2561&quot;/&gt;&lt;wsp:rsid wsp:val=&quot;00CE2E29&quot;/&gt;&lt;wsp:rsid wsp:val=&quot;00CE3257&quot;/&gt;&lt;wsp:rsid wsp:val=&quot;00CE37BB&quot;/&gt;&lt;wsp:rsid wsp:val=&quot;00CE399E&quot;/&gt;&lt;wsp:rsid wsp:val=&quot;00CE4FAE&quot;/&gt;&lt;wsp:rsid wsp:val=&quot;00CE50E3&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AB6&quot;/&gt;&lt;wsp:rsid wsp:val=&quot;00CF2FBF&quot;/&gt;&lt;wsp:rsid wsp:val=&quot;00CF33BA&quot;/&gt;&lt;wsp:rsid wsp:val=&quot;00CF3956&quot;/&gt;&lt;wsp:rsid wsp:val=&quot;00CF3F01&quot;/&gt;&lt;wsp:rsid wsp:val=&quot;00CF3FB4&quot;/&gt;&lt;wsp:rsid wsp:val=&quot;00CF4079&quot;/&gt;&lt;wsp:rsid wsp:val=&quot;00CF43E3&quot;/&gt;&lt;wsp:rsid wsp:val=&quot;00CF46E1&quot;/&gt;&lt;wsp:rsid wsp:val=&quot;00CF4743&quot;/&gt;&lt;wsp:rsid wsp:val=&quot;00CF4FF0&quot;/&gt;&lt;wsp:rsid wsp:val=&quot;00CF50A9&quot;/&gt;&lt;wsp:rsid wsp:val=&quot;00CF5390&quot;/&gt;&lt;wsp:rsid wsp:val=&quot;00CF542D&quot;/&gt;&lt;wsp:rsid wsp:val=&quot;00CF59F6&quot;/&gt;&lt;wsp:rsid wsp:val=&quot;00CF61A3&quot;/&gt;&lt;wsp:rsid wsp:val=&quot;00CF66DE&quot;/&gt;&lt;wsp:rsid wsp:val=&quot;00CF67B5&quot;/&gt;&lt;wsp:rsid wsp:val=&quot;00CF6848&quot;/&gt;&lt;wsp:rsid wsp:val=&quot;00CF6AF3&quot;/&gt;&lt;wsp:rsid wsp:val=&quot;00CF6B1E&quot;/&gt;&lt;wsp:rsid wsp:val=&quot;00CF6C9A&quot;/&gt;&lt;wsp:rsid wsp:val=&quot;00CF6E82&quot;/&gt;&lt;wsp:rsid wsp:val=&quot;00CF6F64&quot;/&gt;&lt;wsp:rsid wsp:val=&quot;00CF71EC&quot;/&gt;&lt;wsp:rsid wsp:val=&quot;00CF7CCF&quot;/&gt;&lt;wsp:rsid wsp:val=&quot;00CF7FC8&quot;/&gt;&lt;wsp:rsid wsp:val=&quot;00D00007&quot;/&gt;&lt;wsp:rsid wsp:val=&quot;00D00419&quot;/&gt;&lt;wsp:rsid wsp:val=&quot;00D00522&quot;/&gt;&lt;wsp:rsid wsp:val=&quot;00D00AD0&quot;/&gt;&lt;wsp:rsid wsp:val=&quot;00D00B22&quot;/&gt;&lt;wsp:rsid wsp:val=&quot;00D017EE&quot;/&gt;&lt;wsp:rsid wsp:val=&quot;00D0182B&quot;/&gt;&lt;wsp:rsid wsp:val=&quot;00D0186E&quot;/&gt;&lt;wsp:rsid wsp:val=&quot;00D01C73&quot;/&gt;&lt;wsp:rsid wsp:val=&quot;00D01E6B&quot;/&gt;&lt;wsp:rsid wsp:val=&quot;00D02369&quot;/&gt;&lt;wsp:rsid wsp:val=&quot;00D0287C&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722&quot;/&gt;&lt;wsp:rsid wsp:val=&quot;00D11873&quot;/&gt;&lt;wsp:rsid wsp:val=&quot;00D11C58&quot;/&gt;&lt;wsp:rsid wsp:val=&quot;00D11C73&quot;/&gt;&lt;wsp:rsid wsp:val=&quot;00D11C79&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89&quot;/&gt;&lt;wsp:rsid wsp:val=&quot;00D153CD&quot;/&gt;&lt;wsp:rsid wsp:val=&quot;00D156B2&quot;/&gt;&lt;wsp:rsid wsp:val=&quot;00D15D9D&quot;/&gt;&lt;wsp:rsid wsp:val=&quot;00D1624D&quot;/&gt;&lt;wsp:rsid wsp:val=&quot;00D16AC4&quot;/&gt;&lt;wsp:rsid wsp:val=&quot;00D16BA8&quot;/&gt;&lt;wsp:rsid wsp:val=&quot;00D17306&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43C&quot;/&gt;&lt;wsp:rsid wsp:val=&quot;00D22D2B&quot;/&gt;&lt;wsp:rsid wsp:val=&quot;00D23171&quot;/&gt;&lt;wsp:rsid wsp:val=&quot;00D23214&quot;/&gt;&lt;wsp:rsid wsp:val=&quot;00D2322E&quot;/&gt;&lt;wsp:rsid wsp:val=&quot;00D2333C&quot;/&gt;&lt;wsp:rsid wsp:val=&quot;00D23556&quot;/&gt;&lt;wsp:rsid wsp:val=&quot;00D2390D&quot;/&gt;&lt;wsp:rsid wsp:val=&quot;00D23972&quot;/&gt;&lt;wsp:rsid wsp:val=&quot;00D23B89&quot;/&gt;&lt;wsp:rsid wsp:val=&quot;00D23CE2&quot;/&gt;&lt;wsp:rsid wsp:val=&quot;00D23EAA&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2F46&quot;/&gt;&lt;wsp:rsid wsp:val=&quot;00D33313&quot;/&gt;&lt;wsp:rsid wsp:val=&quot;00D33410&quot;/&gt;&lt;wsp:rsid wsp:val=&quot;00D33A6B&quot;/&gt;&lt;wsp:rsid wsp:val=&quot;00D33AB3&quot;/&gt;&lt;wsp:rsid wsp:val=&quot;00D33AFC&quot;/&gt;&lt;wsp:rsid wsp:val=&quot;00D33D07&quot;/&gt;&lt;wsp:rsid wsp:val=&quot;00D3410B&quot;/&gt;&lt;wsp:rsid wsp:val=&quot;00D344C9&quot;/&gt;&lt;wsp:rsid wsp:val=&quot;00D3461F&quot;/&gt;&lt;wsp:rsid wsp:val=&quot;00D34F03&quot;/&gt;&lt;wsp:rsid wsp:val=&quot;00D353FF&quot;/&gt;&lt;wsp:rsid wsp:val=&quot;00D3573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C2D&quot;/&gt;&lt;wsp:rsid wsp:val=&quot;00D403D9&quot;/&gt;&lt;wsp:rsid wsp:val=&quot;00D404CE&quot;/&gt;&lt;wsp:rsid wsp:val=&quot;00D40E24&quot;/&gt;&lt;wsp:rsid wsp:val=&quot;00D40E25&quot;/&gt;&lt;wsp:rsid wsp:val=&quot;00D40E78&quot;/&gt;&lt;wsp:rsid wsp:val=&quot;00D40F42&quot;/&gt;&lt;wsp:rsid wsp:val=&quot;00D41009&quot;/&gt;&lt;wsp:rsid wsp:val=&quot;00D41901&quot;/&gt;&lt;wsp:rsid wsp:val=&quot;00D41B4E&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70E&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B2B&quot;/&gt;&lt;wsp:rsid wsp:val=&quot;00D45C69&quot;/&gt;&lt;wsp:rsid wsp:val=&quot;00D45ED8&quot;/&gt;&lt;wsp:rsid wsp:val=&quot;00D46061&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819&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47&quot;/&gt;&lt;wsp:rsid wsp:val=&quot;00D51F84&quot;/&gt;&lt;wsp:rsid wsp:val=&quot;00D51F90&quot;/&gt;&lt;wsp:rsid wsp:val=&quot;00D52200&quot;/&gt;&lt;wsp:rsid wsp:val=&quot;00D5254D&quot;/&gt;&lt;wsp:rsid wsp:val=&quot;00D525A6&quot;/&gt;&lt;wsp:rsid wsp:val=&quot;00D5294C&quot;/&gt;&lt;wsp:rsid wsp:val=&quot;00D5342F&quot;/&gt;&lt;wsp:rsid wsp:val=&quot;00D53539&quot;/&gt;&lt;wsp:rsid wsp:val=&quot;00D5354F&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10&quot;/&gt;&lt;wsp:rsid wsp:val=&quot;00D55C37&quot;/&gt;&lt;wsp:rsid wsp:val=&quot;00D5605B&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161&quot;/&gt;&lt;wsp:rsid wsp:val=&quot;00D57291&quot;/&gt;&lt;wsp:rsid wsp:val=&quot;00D572B2&quot;/&gt;&lt;wsp:rsid wsp:val=&quot;00D578C5&quot;/&gt;&lt;wsp:rsid wsp:val=&quot;00D57C20&quot;/&gt;&lt;wsp:rsid wsp:val=&quot;00D57F0A&quot;/&gt;&lt;wsp:rsid wsp:val=&quot;00D600BE&quot;/&gt;&lt;wsp:rsid wsp:val=&quot;00D60161&quot;/&gt;&lt;wsp:rsid wsp:val=&quot;00D60207&quot;/&gt;&lt;wsp:rsid wsp:val=&quot;00D604C3&quot;/&gt;&lt;wsp:rsid wsp:val=&quot;00D60BCB&quot;/&gt;&lt;wsp:rsid wsp:val=&quot;00D60CB2&quot;/&gt;&lt;wsp:rsid wsp:val=&quot;00D60DD4&quot;/&gt;&lt;wsp:rsid wsp:val=&quot;00D610A5&quot;/&gt;&lt;wsp:rsid wsp:val=&quot;00D61834&quot;/&gt;&lt;wsp:rsid wsp:val=&quot;00D61EE5&quot;/&gt;&lt;wsp:rsid wsp:val=&quot;00D620D9&quot;/&gt;&lt;wsp:rsid wsp:val=&quot;00D62243&quot;/&gt;&lt;wsp:rsid wsp:val=&quot;00D62334&quot;/&gt;&lt;wsp:rsid wsp:val=&quot;00D6278F&quot;/&gt;&lt;wsp:rsid wsp:val=&quot;00D62949&quot;/&gt;&lt;wsp:rsid wsp:val=&quot;00D62CA4&quot;/&gt;&lt;wsp:rsid wsp:val=&quot;00D62DEC&quot;/&gt;&lt;wsp:rsid wsp:val=&quot;00D635D5&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08F&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54&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3209&quot;/&gt;&lt;wsp:rsid wsp:val=&quot;00D732A1&quot;/&gt;&lt;wsp:rsid wsp:val=&quot;00D73347&quot;/&gt;&lt;wsp:rsid wsp:val=&quot;00D733A4&quot;/&gt;&lt;wsp:rsid wsp:val=&quot;00D73A3C&quot;/&gt;&lt;wsp:rsid wsp:val=&quot;00D73A6B&quot;/&gt;&lt;wsp:rsid wsp:val=&quot;00D73B96&quot;/&gt;&lt;wsp:rsid wsp:val=&quot;00D73DAD&quot;/&gt;&lt;wsp:rsid wsp:val=&quot;00D73DE0&quot;/&gt;&lt;wsp:rsid wsp:val=&quot;00D73E0D&quot;/&gt;&lt;wsp:rsid wsp:val=&quot;00D740A5&quot;/&gt;&lt;wsp:rsid wsp:val=&quot;00D743AD&quot;/&gt;&lt;wsp:rsid wsp:val=&quot;00D74461&quot;/&gt;&lt;wsp:rsid wsp:val=&quot;00D7480B&quot;/&gt;&lt;wsp:rsid wsp:val=&quot;00D74AF7&quot;/&gt;&lt;wsp:rsid wsp:val=&quot;00D74CA8&quot;/&gt;&lt;wsp:rsid wsp:val=&quot;00D74EA0&quot;/&gt;&lt;wsp:rsid wsp:val=&quot;00D7505F&quot;/&gt;&lt;wsp:rsid wsp:val=&quot;00D75458&quot;/&gt;&lt;wsp:rsid wsp:val=&quot;00D7568F&quot;/&gt;&lt;wsp:rsid wsp:val=&quot;00D75843&quot;/&gt;&lt;wsp:rsid wsp:val=&quot;00D758A0&quot;/&gt;&lt;wsp:rsid wsp:val=&quot;00D758A1&quot;/&gt;&lt;wsp:rsid wsp:val=&quot;00D75BA0&quot;/&gt;&lt;wsp:rsid wsp:val=&quot;00D75CD8&quot;/&gt;&lt;wsp:rsid wsp:val=&quot;00D75CDA&quot;/&gt;&lt;wsp:rsid wsp:val=&quot;00D75E85&quot;/&gt;&lt;wsp:rsid wsp:val=&quot;00D761CB&quot;/&gt;&lt;wsp:rsid wsp:val=&quot;00D76A4B&quot;/&gt;&lt;wsp:rsid wsp:val=&quot;00D76DDA&quot;/&gt;&lt;wsp:rsid wsp:val=&quot;00D76E83&quot;/&gt;&lt;wsp:rsid wsp:val=&quot;00D771C9&quot;/&gt;&lt;wsp:rsid wsp:val=&quot;00D774D2&quot;/&gt;&lt;wsp:rsid wsp:val=&quot;00D776EF&quot;/&gt;&lt;wsp:rsid wsp:val=&quot;00D778C8&quot;/&gt;&lt;wsp:rsid wsp:val=&quot;00D77B6A&quot;/&gt;&lt;wsp:rsid wsp:val=&quot;00D77C05&quot;/&gt;&lt;wsp:rsid wsp:val=&quot;00D800A1&quot;/&gt;&lt;wsp:rsid wsp:val=&quot;00D801DE&quot;/&gt;&lt;wsp:rsid wsp:val=&quot;00D8036A&quot;/&gt;&lt;wsp:rsid wsp:val=&quot;00D805D6&quot;/&gt;&lt;wsp:rsid wsp:val=&quot;00D80AB8&quot;/&gt;&lt;wsp:rsid wsp:val=&quot;00D80C93&quot;/&gt;&lt;wsp:rsid wsp:val=&quot;00D80CCB&quot;/&gt;&lt;wsp:rsid wsp:val=&quot;00D812D3&quot;/&gt;&lt;wsp:rsid wsp:val=&quot;00D81307&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4A7F&quot;/&gt;&lt;wsp:rsid wsp:val=&quot;00D853C3&quot;/&gt;&lt;wsp:rsid wsp:val=&quot;00D8588D&quot;/&gt;&lt;wsp:rsid wsp:val=&quot;00D85C44&quot;/&gt;&lt;wsp:rsid wsp:val=&quot;00D85D5B&quot;/&gt;&lt;wsp:rsid wsp:val=&quot;00D86343&quot;/&gt;&lt;wsp:rsid wsp:val=&quot;00D863B0&quot;/&gt;&lt;wsp:rsid wsp:val=&quot;00D86B37&quot;/&gt;&lt;wsp:rsid wsp:val=&quot;00D86CC6&quot;/&gt;&lt;wsp:rsid wsp:val=&quot;00D86ED1&quot;/&gt;&lt;wsp:rsid wsp:val=&quot;00D87154&quot;/&gt;&lt;wsp:rsid wsp:val=&quot;00D87566&quot;/&gt;&lt;wsp:rsid wsp:val=&quot;00D8757E&quot;/&gt;&lt;wsp:rsid wsp:val=&quot;00D8778A&quot;/&gt;&lt;wsp:rsid wsp:val=&quot;00D87852&quot;/&gt;&lt;wsp:rsid wsp:val=&quot;00D87F82&quot;/&gt;&lt;wsp:rsid wsp:val=&quot;00D9026D&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00F&quot;/&gt;&lt;wsp:rsid wsp:val=&quot;00D931F2&quot;/&gt;&lt;wsp:rsid wsp:val=&quot;00D93503&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49&quot;/&gt;&lt;wsp:rsid wsp:val=&quot;00D96193&quot;/&gt;&lt;wsp:rsid wsp:val=&quot;00D96780&quot;/&gt;&lt;wsp:rsid wsp:val=&quot;00D96DD2&quot;/&gt;&lt;wsp:rsid wsp:val=&quot;00D97C5F&quot;/&gt;&lt;wsp:rsid wsp:val=&quot;00D97DCE&quot;/&gt;&lt;wsp:rsid wsp:val=&quot;00D97E86&quot;/&gt;&lt;wsp:rsid wsp:val=&quot;00DA01F2&quot;/&gt;&lt;wsp:rsid wsp:val=&quot;00DA022B&quot;/&gt;&lt;wsp:rsid wsp:val=&quot;00DA0DAB&quot;/&gt;&lt;wsp:rsid wsp:val=&quot;00DA0FC0&quot;/&gt;&lt;wsp:rsid wsp:val=&quot;00DA146D&quot;/&gt;&lt;wsp:rsid wsp:val=&quot;00DA1D80&quot;/&gt;&lt;wsp:rsid wsp:val=&quot;00DA2046&quot;/&gt;&lt;wsp:rsid wsp:val=&quot;00DA23D2&quot;/&gt;&lt;wsp:rsid wsp:val=&quot;00DA25F8&quot;/&gt;&lt;wsp:rsid wsp:val=&quot;00DA27AB&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9CA&quot;/&gt;&lt;wsp:rsid wsp:val=&quot;00DA4A0C&quot;/&gt;&lt;wsp:rsid wsp:val=&quot;00DA4D11&quot;/&gt;&lt;wsp:rsid wsp:val=&quot;00DA59A6&quot;/&gt;&lt;wsp:rsid wsp:val=&quot;00DA5A53&quot;/&gt;&lt;wsp:rsid wsp:val=&quot;00DA5CA9&quot;/&gt;&lt;wsp:rsid wsp:val=&quot;00DA5E7E&quot;/&gt;&lt;wsp:rsid wsp:val=&quot;00DA5EB0&quot;/&gt;&lt;wsp:rsid wsp:val=&quot;00DA63DA&quot;/&gt;&lt;wsp:rsid wsp:val=&quot;00DA64EB&quot;/&gt;&lt;wsp:rsid wsp:val=&quot;00DA7106&quot;/&gt;&lt;wsp:rsid wsp:val=&quot;00DA714A&quot;/&gt;&lt;wsp:rsid wsp:val=&quot;00DA71AF&quot;/&gt;&lt;wsp:rsid wsp:val=&quot;00DA727D&quot;/&gt;&lt;wsp:rsid wsp:val=&quot;00DA7A85&quot;/&gt;&lt;wsp:rsid wsp:val=&quot;00DA7B43&quot;/&gt;&lt;wsp:rsid wsp:val=&quot;00DA7BC7&quot;/&gt;&lt;wsp:rsid wsp:val=&quot;00DA7DB1&quot;/&gt;&lt;wsp:rsid wsp:val=&quot;00DA7E4C&quot;/&gt;&lt;wsp:rsid wsp:val=&quot;00DB0274&quot;/&gt;&lt;wsp:rsid wsp:val=&quot;00DB0487&quot;/&gt;&lt;wsp:rsid wsp:val=&quot;00DB0564&quot;/&gt;&lt;wsp:rsid wsp:val=&quot;00DB081D&quot;/&gt;&lt;wsp:rsid wsp:val=&quot;00DB1239&quot;/&gt;&lt;wsp:rsid wsp:val=&quot;00DB1539&quot;/&gt;&lt;wsp:rsid wsp:val=&quot;00DB181A&quot;/&gt;&lt;wsp:rsid wsp:val=&quot;00DB1F98&quot;/&gt;&lt;wsp:rsid wsp:val=&quot;00DB2551&quot;/&gt;&lt;wsp:rsid wsp:val=&quot;00DB286C&quot;/&gt;&lt;wsp:rsid wsp:val=&quot;00DB2B98&quot;/&gt;&lt;wsp:rsid wsp:val=&quot;00DB2DA2&quot;/&gt;&lt;wsp:rsid wsp:val=&quot;00DB2DC2&quot;/&gt;&lt;wsp:rsid wsp:val=&quot;00DB3419&quot;/&gt;&lt;wsp:rsid wsp:val=&quot;00DB35C7&quot;/&gt;&lt;wsp:rsid wsp:val=&quot;00DB39DE&quot;/&gt;&lt;wsp:rsid wsp:val=&quot;00DB3D52&quot;/&gt;&lt;wsp:rsid wsp:val=&quot;00DB40BE&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9DA&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DE5&quot;/&gt;&lt;wsp:rsid wsp:val=&quot;00DC0F93&quot;/&gt;&lt;wsp:rsid wsp:val=&quot;00DC12AA&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60C&quot;/&gt;&lt;wsp:rsid wsp:val=&quot;00DC2898&quot;/&gt;&lt;wsp:rsid wsp:val=&quot;00DC28A6&quot;/&gt;&lt;wsp:rsid wsp:val=&quot;00DC28EC&quot;/&gt;&lt;wsp:rsid wsp:val=&quot;00DC392F&quot;/&gt;&lt;wsp:rsid wsp:val=&quot;00DC398A&quot;/&gt;&lt;wsp:rsid wsp:val=&quot;00DC3D19&quot;/&gt;&lt;wsp:rsid wsp:val=&quot;00DC3E1F&quot;/&gt;&lt;wsp:rsid wsp:val=&quot;00DC452B&quot;/&gt;&lt;wsp:rsid wsp:val=&quot;00DC4B72&quot;/&gt;&lt;wsp:rsid wsp:val=&quot;00DC4CCD&quot;/&gt;&lt;wsp:rsid wsp:val=&quot;00DC4D82&quot;/&gt;&lt;wsp:rsid wsp:val=&quot;00DC4E83&quot;/&gt;&lt;wsp:rsid wsp:val=&quot;00DC4E9C&quot;/&gt;&lt;wsp:rsid wsp:val=&quot;00DC522A&quot;/&gt;&lt;wsp:rsid wsp:val=&quot;00DC522F&quot;/&gt;&lt;wsp:rsid wsp:val=&quot;00DC560A&quot;/&gt;&lt;wsp:rsid wsp:val=&quot;00DC574D&quot;/&gt;&lt;wsp:rsid wsp:val=&quot;00DC588E&quot;/&gt;&lt;wsp:rsid wsp:val=&quot;00DC5E66&quot;/&gt;&lt;wsp:rsid wsp:val=&quot;00DC65D8&quot;/&gt;&lt;wsp:rsid wsp:val=&quot;00DC6858&quot;/&gt;&lt;wsp:rsid wsp:val=&quot;00DC6A27&quot;/&gt;&lt;wsp:rsid wsp:val=&quot;00DC6A94&quot;/&gt;&lt;wsp:rsid wsp:val=&quot;00DC6B82&quot;/&gt;&lt;wsp:rsid wsp:val=&quot;00DC6DFA&quot;/&gt;&lt;wsp:rsid wsp:val=&quot;00DC7073&quot;/&gt;&lt;wsp:rsid wsp:val=&quot;00DC765F&quot;/&gt;&lt;wsp:rsid wsp:val=&quot;00DC7722&quot;/&gt;&lt;wsp:rsid wsp:val=&quot;00DC7890&quot;/&gt;&lt;wsp:rsid wsp:val=&quot;00DC7B3E&quot;/&gt;&lt;wsp:rsid wsp:val=&quot;00DC7E92&quot;/&gt;&lt;wsp:rsid wsp:val=&quot;00DD02C4&quot;/&gt;&lt;wsp:rsid wsp:val=&quot;00DD0877&quot;/&gt;&lt;wsp:rsid wsp:val=&quot;00DD0C93&quot;/&gt;&lt;wsp:rsid wsp:val=&quot;00DD0D46&quot;/&gt;&lt;wsp:rsid wsp:val=&quot;00DD128A&quot;/&gt;&lt;wsp:rsid wsp:val=&quot;00DD12B1&quot;/&gt;&lt;wsp:rsid wsp:val=&quot;00DD12B5&quot;/&gt;&lt;wsp:rsid wsp:val=&quot;00DD1422&quot;/&gt;&lt;wsp:rsid wsp:val=&quot;00DD1947&quot;/&gt;&lt;wsp:rsid wsp:val=&quot;00DD1A59&quot;/&gt;&lt;wsp:rsid wsp:val=&quot;00DD1ADE&quot;/&gt;&lt;wsp:rsid wsp:val=&quot;00DD1ED4&quot;/&gt;&lt;wsp:rsid wsp:val=&quot;00DD1ED7&quot;/&gt;&lt;wsp:rsid wsp:val=&quot;00DD242B&quot;/&gt;&lt;wsp:rsid wsp:val=&quot;00DD2E87&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9C&quot;/&gt;&lt;wsp:rsid wsp:val=&quot;00DD49D3&quot;/&gt;&lt;wsp:rsid wsp:val=&quot;00DD4F4E&quot;/&gt;&lt;wsp:rsid wsp:val=&quot;00DD4F60&quot;/&gt;&lt;wsp:rsid wsp:val=&quot;00DD50F2&quot;/&gt;&lt;wsp:rsid wsp:val=&quot;00DD513F&quot;/&gt;&lt;wsp:rsid wsp:val=&quot;00DD5323&quot;/&gt;&lt;wsp:rsid wsp:val=&quot;00DD598B&quot;/&gt;&lt;wsp:rsid wsp:val=&quot;00DD59BF&quot;/&gt;&lt;wsp:rsid wsp:val=&quot;00DD5BBE&quot;/&gt;&lt;wsp:rsid wsp:val=&quot;00DD5E68&quot;/&gt;&lt;wsp:rsid wsp:val=&quot;00DD6396&quot;/&gt;&lt;wsp:rsid wsp:val=&quot;00DD6A58&quot;/&gt;&lt;wsp:rsid wsp:val=&quot;00DD6C1C&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52A&quot;/&gt;&lt;wsp:rsid wsp:val=&quot;00DE38C2&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13&quot;/&gt;&lt;wsp:rsid wsp:val=&quot;00DE61AA&quot;/&gt;&lt;wsp:rsid wsp:val=&quot;00DE629B&quot;/&gt;&lt;wsp:rsid wsp:val=&quot;00DE7012&quot;/&gt;&lt;wsp:rsid wsp:val=&quot;00DE7391&quot;/&gt;&lt;wsp:rsid wsp:val=&quot;00DE7521&quot;/&gt;&lt;wsp:rsid wsp:val=&quot;00DE7D03&quot;/&gt;&lt;wsp:rsid wsp:val=&quot;00DF02EC&quot;/&gt;&lt;wsp:rsid wsp:val=&quot;00DF0D33&quot;/&gt;&lt;wsp:rsid wsp:val=&quot;00DF0E63&quot;/&gt;&lt;wsp:rsid wsp:val=&quot;00DF1280&quot;/&gt;&lt;wsp:rsid wsp:val=&quot;00DF1300&quot;/&gt;&lt;wsp:rsid wsp:val=&quot;00DF13AA&quot;/&gt;&lt;wsp:rsid wsp:val=&quot;00DF1453&quot;/&gt;&lt;wsp:rsid wsp:val=&quot;00DF1ADA&quot;/&gt;&lt;wsp:rsid wsp:val=&quot;00DF1DE2&quot;/&gt;&lt;wsp:rsid wsp:val=&quot;00DF1FD6&quot;/&gt;&lt;wsp:rsid wsp:val=&quot;00DF2458&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5759&quot;/&gt;&lt;wsp:rsid wsp:val=&quot;00DF6014&quot;/&gt;&lt;wsp:rsid wsp:val=&quot;00DF6154&quot;/&gt;&lt;wsp:rsid wsp:val=&quot;00DF6824&quot;/&gt;&lt;wsp:rsid wsp:val=&quot;00DF7226&quot;/&gt;&lt;wsp:rsid wsp:val=&quot;00DF7644&quot;/&gt;&lt;wsp:rsid wsp:val=&quot;00DF7C0A&quot;/&gt;&lt;wsp:rsid wsp:val=&quot;00DF7C31&quot;/&gt;&lt;wsp:rsid wsp:val=&quot;00E00018&quot;/&gt;&lt;wsp:rsid wsp:val=&quot;00E004D1&quot;/&gt;&lt;wsp:rsid wsp:val=&quot;00E00A07&quot;/&gt;&lt;wsp:rsid wsp:val=&quot;00E00EFF&quot;/&gt;&lt;wsp:rsid wsp:val=&quot;00E019EA&quot;/&gt;&lt;wsp:rsid wsp:val=&quot;00E02180&quot;/&gt;&lt;wsp:rsid wsp:val=&quot;00E0243C&quot;/&gt;&lt;wsp:rsid wsp:val=&quot;00E02673&quot;/&gt;&lt;wsp:rsid wsp:val=&quot;00E028E6&quot;/&gt;&lt;wsp:rsid wsp:val=&quot;00E02C20&quot;/&gt;&lt;wsp:rsid wsp:val=&quot;00E03016&quot;/&gt;&lt;wsp:rsid wsp:val=&quot;00E032C1&quot;/&gt;&lt;wsp:rsid wsp:val=&quot;00E039C0&quot;/&gt;&lt;wsp:rsid wsp:val=&quot;00E03B56&quot;/&gt;&lt;wsp:rsid wsp:val=&quot;00E046C1&quot;/&gt;&lt;wsp:rsid wsp:val=&quot;00E049EC&quot;/&gt;&lt;wsp:rsid wsp:val=&quot;00E04E4B&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2DB7&quot;/&gt;&lt;wsp:rsid wsp:val=&quot;00E136AE&quot;/&gt;&lt;wsp:rsid wsp:val=&quot;00E136E0&quot;/&gt;&lt;wsp:rsid wsp:val=&quot;00E139D0&quot;/&gt;&lt;wsp:rsid wsp:val=&quot;00E13AA4&quot;/&gt;&lt;wsp:rsid wsp:val=&quot;00E143F1&quot;/&gt;&lt;wsp:rsid wsp:val=&quot;00E145E0&quot;/&gt;&lt;wsp:rsid wsp:val=&quot;00E14913&quot;/&gt;&lt;wsp:rsid wsp:val=&quot;00E150B1&quot;/&gt;&lt;wsp:rsid wsp:val=&quot;00E15352&quot;/&gt;&lt;wsp:rsid wsp:val=&quot;00E154A1&quot;/&gt;&lt;wsp:rsid wsp:val=&quot;00E15B4D&quot;/&gt;&lt;wsp:rsid wsp:val=&quot;00E15FB3&quot;/&gt;&lt;wsp:rsid wsp:val=&quot;00E1626E&quot;/&gt;&lt;wsp:rsid wsp:val=&quot;00E164E8&quot;/&gt;&lt;wsp:rsid wsp:val=&quot;00E1654E&quot;/&gt;&lt;wsp:rsid wsp:val=&quot;00E167D4&quot;/&gt;&lt;wsp:rsid wsp:val=&quot;00E172BC&quot;/&gt;&lt;wsp:rsid wsp:val=&quot;00E175FF&quot;/&gt;&lt;wsp:rsid wsp:val=&quot;00E17BCE&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7D&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5&quot;/&gt;&lt;wsp:rsid wsp:val=&quot;00E23851&quot;/&gt;&lt;wsp:rsid wsp:val=&quot;00E23ACC&quot;/&gt;&lt;wsp:rsid wsp:val=&quot;00E23ADB&quot;/&gt;&lt;wsp:rsid wsp:val=&quot;00E2446F&quot;/&gt;&lt;wsp:rsid wsp:val=&quot;00E24C2A&quot;/&gt;&lt;wsp:rsid wsp:val=&quot;00E250DB&quot;/&gt;&lt;wsp:rsid wsp:val=&quot;00E25756&quot;/&gt;&lt;wsp:rsid wsp:val=&quot;00E25822&quot;/&gt;&lt;wsp:rsid wsp:val=&quot;00E259BD&quot;/&gt;&lt;wsp:rsid wsp:val=&quot;00E25C90&quot;/&gt;&lt;wsp:rsid wsp:val=&quot;00E25F49&quot;/&gt;&lt;wsp:rsid wsp:val=&quot;00E2617B&quot;/&gt;&lt;wsp:rsid wsp:val=&quot;00E26295&quot;/&gt;&lt;wsp:rsid wsp:val=&quot;00E264F5&quot;/&gt;&lt;wsp:rsid wsp:val=&quot;00E2690E&quot;/&gt;&lt;wsp:rsid wsp:val=&quot;00E27011&quot;/&gt;&lt;wsp:rsid wsp:val=&quot;00E272FE&quot;/&gt;&lt;wsp:rsid wsp:val=&quot;00E27AA2&quot;/&gt;&lt;wsp:rsid wsp:val=&quot;00E27E5C&quot;/&gt;&lt;wsp:rsid wsp:val=&quot;00E30388&quot;/&gt;&lt;wsp:rsid wsp:val=&quot;00E30505&quot;/&gt;&lt;wsp:rsid wsp:val=&quot;00E30517&quot;/&gt;&lt;wsp:rsid wsp:val=&quot;00E3070A&quot;/&gt;&lt;wsp:rsid wsp:val=&quot;00E308A3&quot;/&gt;&lt;wsp:rsid wsp:val=&quot;00E30A72&quot;/&gt;&lt;wsp:rsid wsp:val=&quot;00E30CA5&quot;/&gt;&lt;wsp:rsid wsp:val=&quot;00E31371&quot;/&gt;&lt;wsp:rsid wsp:val=&quot;00E313C7&quot;/&gt;&lt;wsp:rsid wsp:val=&quot;00E31506&quot;/&gt;&lt;wsp:rsid wsp:val=&quot;00E3169E&quot;/&gt;&lt;wsp:rsid wsp:val=&quot;00E31E91&quot;/&gt;&lt;wsp:rsid wsp:val=&quot;00E32017&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CDA&quot;/&gt;&lt;wsp:rsid wsp:val=&quot;00E33E4D&quot;/&gt;&lt;wsp:rsid wsp:val=&quot;00E340EC&quot;/&gt;&lt;wsp:rsid wsp:val=&quot;00E3457A&quot;/&gt;&lt;wsp:rsid wsp:val=&quot;00E34ED3&quot;/&gt;&lt;wsp:rsid wsp:val=&quot;00E34F08&quot;/&gt;&lt;wsp:rsid wsp:val=&quot;00E35F47&quot;/&gt;&lt;wsp:rsid wsp:val=&quot;00E360A5&quot;/&gt;&lt;wsp:rsid wsp:val=&quot;00E362BC&quot;/&gt;&lt;wsp:rsid wsp:val=&quot;00E36D92&quot;/&gt;&lt;wsp:rsid wsp:val=&quot;00E377BF&quot;/&gt;&lt;wsp:rsid wsp:val=&quot;00E37C25&quot;/&gt;&lt;wsp:rsid wsp:val=&quot;00E37FDC&quot;/&gt;&lt;wsp:rsid wsp:val=&quot;00E40362&quot;/&gt;&lt;wsp:rsid wsp:val=&quot;00E40DAE&quot;/&gt;&lt;wsp:rsid wsp:val=&quot;00E41479&quot;/&gt;&lt;wsp:rsid wsp:val=&quot;00E41634&quot;/&gt;&lt;wsp:rsid wsp:val=&quot;00E416D6&quot;/&gt;&lt;wsp:rsid wsp:val=&quot;00E41A3E&quot;/&gt;&lt;wsp:rsid wsp:val=&quot;00E41D2F&quot;/&gt;&lt;wsp:rsid wsp:val=&quot;00E41DE5&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4FA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4B0&quot;/&gt;&lt;wsp:rsid wsp:val=&quot;00E477CA&quot;/&gt;&lt;wsp:rsid wsp:val=&quot;00E47878&quot;/&gt;&lt;wsp:rsid wsp:val=&quot;00E47B8B&quot;/&gt;&lt;wsp:rsid wsp:val=&quot;00E47C7E&quot;/&gt;&lt;wsp:rsid wsp:val=&quot;00E47D5F&quot;/&gt;&lt;wsp:rsid wsp:val=&quot;00E47D96&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2CCE&quot;/&gt;&lt;wsp:rsid wsp:val=&quot;00E52D54&quot;/&gt;&lt;wsp:rsid wsp:val=&quot;00E52F76&quot;/&gt;&lt;wsp:rsid wsp:val=&quot;00E5315C&quot;/&gt;&lt;wsp:rsid wsp:val=&quot;00E53370&quot;/&gt;&lt;wsp:rsid wsp:val=&quot;00E53887&quot;/&gt;&lt;wsp:rsid wsp:val=&quot;00E538E0&quot;/&gt;&lt;wsp:rsid wsp:val=&quot;00E54D33&quot;/&gt;&lt;wsp:rsid wsp:val=&quot;00E55AEB&quot;/&gt;&lt;wsp:rsid wsp:val=&quot;00E56D66&quot;/&gt;&lt;wsp:rsid wsp:val=&quot;00E56E29&quot;/&gt;&lt;wsp:rsid wsp:val=&quot;00E5711F&quot;/&gt;&lt;wsp:rsid wsp:val=&quot;00E571C8&quot;/&gt;&lt;wsp:rsid wsp:val=&quot;00E572CE&quot;/&gt;&lt;wsp:rsid wsp:val=&quot;00E57336&quot;/&gt;&lt;wsp:rsid wsp:val=&quot;00E5765B&quot;/&gt;&lt;wsp:rsid wsp:val=&quot;00E57A3C&quot;/&gt;&lt;wsp:rsid wsp:val=&quot;00E57DB7&quot;/&gt;&lt;wsp:rsid wsp:val=&quot;00E6000E&quot;/&gt;&lt;wsp:rsid wsp:val=&quot;00E602C9&quot;/&gt;&lt;wsp:rsid wsp:val=&quot;00E6043C&quot;/&gt;&lt;wsp:rsid wsp:val=&quot;00E608B7&quot;/&gt;&lt;wsp:rsid wsp:val=&quot;00E60D6F&quot;/&gt;&lt;wsp:rsid wsp:val=&quot;00E60F80&quot;/&gt;&lt;wsp:rsid wsp:val=&quot;00E61DAC&quot;/&gt;&lt;wsp:rsid wsp:val=&quot;00E621BE&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5C59&quot;/&gt;&lt;wsp:rsid wsp:val=&quot;00E65E39&quot;/&gt;&lt;wsp:rsid wsp:val=&quot;00E65E6B&quot;/&gt;&lt;wsp:rsid wsp:val=&quot;00E6640D&quot;/&gt;&lt;wsp:rsid wsp:val=&quot;00E6682F&quot;/&gt;&lt;wsp:rsid wsp:val=&quot;00E67421&quot;/&gt;&lt;wsp:rsid wsp:val=&quot;00E701D0&quot;/&gt;&lt;wsp:rsid wsp:val=&quot;00E705E5&quot;/&gt;&lt;wsp:rsid wsp:val=&quot;00E70B0C&quot;/&gt;&lt;wsp:rsid wsp:val=&quot;00E71488&quot;/&gt;&lt;wsp:rsid wsp:val=&quot;00E71665&quot;/&gt;&lt;wsp:rsid wsp:val=&quot;00E71DF1&quot;/&gt;&lt;wsp:rsid wsp:val=&quot;00E7208C&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411&quot;/&gt;&lt;wsp:rsid wsp:val=&quot;00E73807&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6C2&quot;/&gt;&lt;wsp:rsid wsp:val=&quot;00E81E0B&quot;/&gt;&lt;wsp:rsid wsp:val=&quot;00E81F9F&quot;/&gt;&lt;wsp:rsid wsp:val=&quot;00E81FFC&quot;/&gt;&lt;wsp:rsid wsp:val=&quot;00E826C8&quot;/&gt;&lt;wsp:rsid wsp:val=&quot;00E828DA&quot;/&gt;&lt;wsp:rsid wsp:val=&quot;00E829CE&quot;/&gt;&lt;wsp:rsid wsp:val=&quot;00E82B9F&quot;/&gt;&lt;wsp:rsid wsp:val=&quot;00E83034&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25&quot;/&gt;&lt;wsp:rsid wsp:val=&quot;00E86BA9&quot;/&gt;&lt;wsp:rsid wsp:val=&quot;00E87565&quot;/&gt;&lt;wsp:rsid wsp:val=&quot;00E877D8&quot;/&gt;&lt;wsp:rsid wsp:val=&quot;00E879F0&quot;/&gt;&lt;wsp:rsid wsp:val=&quot;00E87AE6&quot;/&gt;&lt;wsp:rsid wsp:val=&quot;00E87DCE&quot;/&gt;&lt;wsp:rsid wsp:val=&quot;00E87EAD&quot;/&gt;&lt;wsp:rsid wsp:val=&quot;00E87F95&quot;/&gt;&lt;wsp:rsid wsp:val=&quot;00E90041&quot;/&gt;&lt;wsp:rsid wsp:val=&quot;00E90191&quot;/&gt;&lt;wsp:rsid wsp:val=&quot;00E90199&quot;/&gt;&lt;wsp:rsid wsp:val=&quot;00E90295&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A07&quot;/&gt;&lt;wsp:rsid wsp:val=&quot;00E92B76&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CB&quot;/&gt;&lt;wsp:rsid wsp:val=&quot;00E963F1&quot;/&gt;&lt;wsp:rsid wsp:val=&quot;00E9694A&quot;/&gt;&lt;wsp:rsid wsp:val=&quot;00E96B89&quot;/&gt;&lt;wsp:rsid wsp:val=&quot;00E96C84&quot;/&gt;&lt;wsp:rsid wsp:val=&quot;00E96D0A&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4F4&quot;/&gt;&lt;wsp:rsid wsp:val=&quot;00EA3601&quot;/&gt;&lt;wsp:rsid wsp:val=&quot;00EA3829&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9A&quot;/&gt;&lt;wsp:rsid wsp:val=&quot;00EB05DC&quot;/&gt;&lt;wsp:rsid wsp:val=&quot;00EB061D&quot;/&gt;&lt;wsp:rsid wsp:val=&quot;00EB077E&quot;/&gt;&lt;wsp:rsid wsp:val=&quot;00EB0CB0&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742&quot;/&gt;&lt;wsp:rsid wsp:val=&quot;00EB3953&quot;/&gt;&lt;wsp:rsid wsp:val=&quot;00EB3AAB&quot;/&gt;&lt;wsp:rsid wsp:val=&quot;00EB3CE0&quot;/&gt;&lt;wsp:rsid wsp:val=&quot;00EB3DB0&quot;/&gt;&lt;wsp:rsid wsp:val=&quot;00EB410B&quot;/&gt;&lt;wsp:rsid wsp:val=&quot;00EB42C8&quot;/&gt;&lt;wsp:rsid wsp:val=&quot;00EB4A13&quot;/&gt;&lt;wsp:rsid wsp:val=&quot;00EB4DA3&quot;/&gt;&lt;wsp:rsid wsp:val=&quot;00EB52C5&quot;/&gt;&lt;wsp:rsid wsp:val=&quot;00EB534C&quot;/&gt;&lt;wsp:rsid wsp:val=&quot;00EB53EE&quot;/&gt;&lt;wsp:rsid wsp:val=&quot;00EB55D2&quot;/&gt;&lt;wsp:rsid wsp:val=&quot;00EB57E7&quot;/&gt;&lt;wsp:rsid wsp:val=&quot;00EB5C24&quot;/&gt;&lt;wsp:rsid wsp:val=&quot;00EB5CC3&quot;/&gt;&lt;wsp:rsid wsp:val=&quot;00EB6440&quot;/&gt;&lt;wsp:rsid wsp:val=&quot;00EB6504&quot;/&gt;&lt;wsp:rsid wsp:val=&quot;00EB6698&quot;/&gt;&lt;wsp:rsid wsp:val=&quot;00EB6C27&quot;/&gt;&lt;wsp:rsid wsp:val=&quot;00EB6C53&quot;/&gt;&lt;wsp:rsid wsp:val=&quot;00EB72AB&quot;/&gt;&lt;wsp:rsid wsp:val=&quot;00EB7596&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965&quot;/&gt;&lt;wsp:rsid wsp:val=&quot;00EC2E21&quot;/&gt;&lt;wsp:rsid wsp:val=&quot;00EC3068&quot;/&gt;&lt;wsp:rsid wsp:val=&quot;00EC331F&quot;/&gt;&lt;wsp:rsid wsp:val=&quot;00EC36DD&quot;/&gt;&lt;wsp:rsid wsp:val=&quot;00EC3B1C&quot;/&gt;&lt;wsp:rsid wsp:val=&quot;00EC4A0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B54&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ED5&quot;/&gt;&lt;wsp:rsid wsp:val=&quot;00ED2FF1&quot;/&gt;&lt;wsp:rsid wsp:val=&quot;00ED30A4&quot;/&gt;&lt;wsp:rsid wsp:val=&quot;00ED3207&quot;/&gt;&lt;wsp:rsid wsp:val=&quot;00ED32E7&quot;/&gt;&lt;wsp:rsid wsp:val=&quot;00ED3534&quot;/&gt;&lt;wsp:rsid wsp:val=&quot;00ED35B9&quot;/&gt;&lt;wsp:rsid wsp:val=&quot;00ED367B&quot;/&gt;&lt;wsp:rsid wsp:val=&quot;00ED38D7&quot;/&gt;&lt;wsp:rsid wsp:val=&quot;00ED3B7D&quot;/&gt;&lt;wsp:rsid wsp:val=&quot;00ED3D01&quot;/&gt;&lt;wsp:rsid wsp:val=&quot;00ED3E6E&quot;/&gt;&lt;wsp:rsid wsp:val=&quot;00ED46CA&quot;/&gt;&lt;wsp:rsid wsp:val=&quot;00ED5122&quot;/&gt;&lt;wsp:rsid wsp:val=&quot;00ED520E&quot;/&gt;&lt;wsp:rsid wsp:val=&quot;00ED54F7&quot;/&gt;&lt;wsp:rsid wsp:val=&quot;00ED58F2&quot;/&gt;&lt;wsp:rsid wsp:val=&quot;00ED6F45&quot;/&gt;&lt;wsp:rsid wsp:val=&quot;00ED74A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BC9&quot;/&gt;&lt;wsp:rsid wsp:val=&quot;00EE3DCB&quot;/&gt;&lt;wsp:rsid wsp:val=&quot;00EE4669&quot;/&gt;&lt;wsp:rsid wsp:val=&quot;00EE5112&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2FA&quot;/&gt;&lt;wsp:rsid wsp:val=&quot;00EF1333&quot;/&gt;&lt;wsp:rsid wsp:val=&quot;00EF20FD&quot;/&gt;&lt;wsp:rsid wsp:val=&quot;00EF2786&quot;/&gt;&lt;wsp:rsid wsp:val=&quot;00EF2A1F&quot;/&gt;&lt;wsp:rsid wsp:val=&quot;00EF2C3D&quot;/&gt;&lt;wsp:rsid wsp:val=&quot;00EF2E40&quot;/&gt;&lt;wsp:rsid wsp:val=&quot;00EF34CD&quot;/&gt;&lt;wsp:rsid wsp:val=&quot;00EF3654&quot;/&gt;&lt;wsp:rsid wsp:val=&quot;00EF386B&quot;/&gt;&lt;wsp:rsid wsp:val=&quot;00EF3A28&quot;/&gt;&lt;wsp:rsid wsp:val=&quot;00EF3A3D&quot;/&gt;&lt;wsp:rsid wsp:val=&quot;00EF3A4A&quot;/&gt;&lt;wsp:rsid wsp:val=&quot;00EF3C92&quot;/&gt;&lt;wsp:rsid wsp:val=&quot;00EF3D43&quot;/&gt;&lt;wsp:rsid wsp:val=&quot;00EF447D&quot;/&gt;&lt;wsp:rsid wsp:val=&quot;00EF493B&quot;/&gt;&lt;wsp:rsid wsp:val=&quot;00EF4F32&quot;/&gt;&lt;wsp:rsid wsp:val=&quot;00EF5326&quot;/&gt;&lt;wsp:rsid wsp:val=&quot;00EF5392&quot;/&gt;&lt;wsp:rsid wsp:val=&quot;00EF5861&quot;/&gt;&lt;wsp:rsid wsp:val=&quot;00EF5A60&quot;/&gt;&lt;wsp:rsid wsp:val=&quot;00EF5B7C&quot;/&gt;&lt;wsp:rsid wsp:val=&quot;00EF6141&quot;/&gt;&lt;wsp:rsid wsp:val=&quot;00EF64A5&quot;/&gt;&lt;wsp:rsid wsp:val=&quot;00EF650F&quot;/&gt;&lt;wsp:rsid wsp:val=&quot;00EF6BC3&quot;/&gt;&lt;wsp:rsid wsp:val=&quot;00EF6EF5&quot;/&gt;&lt;wsp:rsid wsp:val=&quot;00EF724A&quot;/&gt;&lt;wsp:rsid wsp:val=&quot;00EF7357&quot;/&gt;&lt;wsp:rsid wsp:val=&quot;00EF73ED&quot;/&gt;&lt;wsp:rsid wsp:val=&quot;00EF7614&quot;/&gt;&lt;wsp:rsid wsp:val=&quot;00EF767A&quot;/&gt;&lt;wsp:rsid wsp:val=&quot;00EF7878&quot;/&gt;&lt;wsp:rsid wsp:val=&quot;00EF7AB8&quot;/&gt;&lt;wsp:rsid wsp:val=&quot;00EF7CE8&quot;/&gt;&lt;wsp:rsid wsp:val=&quot;00F000F0&quot;/&gt;&lt;wsp:rsid wsp:val=&quot;00F00180&quot;/&gt;&lt;wsp:rsid wsp:val=&quot;00F002E0&quot;/&gt;&lt;wsp:rsid wsp:val=&quot;00F005AF&quot;/&gt;&lt;wsp:rsid wsp:val=&quot;00F006C6&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317&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54E&quot;/&gt;&lt;wsp:rsid wsp:val=&quot;00F10437&quot;/&gt;&lt;wsp:rsid wsp:val=&quot;00F10465&quot;/&gt;&lt;wsp:rsid wsp:val=&quot;00F10864&quot;/&gt;&lt;wsp:rsid wsp:val=&quot;00F1089F&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3F07&quot;/&gt;&lt;wsp:rsid wsp:val=&quot;00F1403E&quot;/&gt;&lt;wsp:rsid wsp:val=&quot;00F1415B&quot;/&gt;&lt;wsp:rsid wsp:val=&quot;00F1476B&quot;/&gt;&lt;wsp:rsid wsp:val=&quot;00F149F8&quot;/&gt;&lt;wsp:rsid wsp:val=&quot;00F14FB8&quot;/&gt;&lt;wsp:rsid wsp:val=&quot;00F15860&quot;/&gt;&lt;wsp:rsid wsp:val=&quot;00F1698C&quot;/&gt;&lt;wsp:rsid wsp:val=&quot;00F16BB1&quot;/&gt;&lt;wsp:rsid wsp:val=&quot;00F17561&quot;/&gt;&lt;wsp:rsid wsp:val=&quot;00F1777B&quot;/&gt;&lt;wsp:rsid wsp:val=&quot;00F17A8F&quot;/&gt;&lt;wsp:rsid wsp:val=&quot;00F17BB5&quot;/&gt;&lt;wsp:rsid wsp:val=&quot;00F20046&quot;/&gt;&lt;wsp:rsid wsp:val=&quot;00F20564&quot;/&gt;&lt;wsp:rsid wsp:val=&quot;00F206FE&quot;/&gt;&lt;wsp:rsid wsp:val=&quot;00F20888&quot;/&gt;&lt;wsp:rsid wsp:val=&quot;00F20F5B&quot;/&gt;&lt;wsp:rsid wsp:val=&quot;00F21048&quot;/&gt;&lt;wsp:rsid wsp:val=&quot;00F210AB&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95F&quot;/&gt;&lt;wsp:rsid wsp:val=&quot;00F22C96&quot;/&gt;&lt;wsp:rsid wsp:val=&quot;00F2357F&quot;/&gt;&lt;wsp:rsid wsp:val=&quot;00F23BD0&quot;/&gt;&lt;wsp:rsid wsp:val=&quot;00F23FCA&quot;/&gt;&lt;wsp:rsid wsp:val=&quot;00F24275&quot;/&gt;&lt;wsp:rsid wsp:val=&quot;00F244C0&quot;/&gt;&lt;wsp:rsid wsp:val=&quot;00F2456B&quot;/&gt;&lt;wsp:rsid wsp:val=&quot;00F24A57&quot;/&gt;&lt;wsp:rsid wsp:val=&quot;00F24A88&quot;/&gt;&lt;wsp:rsid wsp:val=&quot;00F24D1C&quot;/&gt;&lt;wsp:rsid wsp:val=&quot;00F24F4D&quot;/&gt;&lt;wsp:rsid wsp:val=&quot;00F24FA0&quot;/&gt;&lt;wsp:rsid wsp:val=&quot;00F250CE&quot;/&gt;&lt;wsp:rsid wsp:val=&quot;00F25157&quot;/&gt;&lt;wsp:rsid wsp:val=&quot;00F25815&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186&quot;/&gt;&lt;wsp:rsid wsp:val=&quot;00F275AA&quot;/&gt;&lt;wsp:rsid wsp:val=&quot;00F27E0C&quot;/&gt;&lt;wsp:rsid wsp:val=&quot;00F27EF4&quot;/&gt;&lt;wsp:rsid wsp:val=&quot;00F3002F&quot;/&gt;&lt;wsp:rsid wsp:val=&quot;00F30031&quot;/&gt;&lt;wsp:rsid wsp:val=&quot;00F30353&quot;/&gt;&lt;wsp:rsid wsp:val=&quot;00F304CA&quot;/&gt;&lt;wsp:rsid wsp:val=&quot;00F308C0&quot;/&gt;&lt;wsp:rsid wsp:val=&quot;00F30A78&quot;/&gt;&lt;wsp:rsid wsp:val=&quot;00F30BE8&quot;/&gt;&lt;wsp:rsid wsp:val=&quot;00F30FF2&quot;/&gt;&lt;wsp:rsid wsp:val=&quot;00F31375&quot;/&gt;&lt;wsp:rsid wsp:val=&quot;00F316ED&quot;/&gt;&lt;wsp:rsid wsp:val=&quot;00F318E7&quot;/&gt;&lt;wsp:rsid wsp:val=&quot;00F31E9E&quot;/&gt;&lt;wsp:rsid wsp:val=&quot;00F31F17&quot;/&gt;&lt;wsp:rsid wsp:val=&quot;00F3236F&quot;/&gt;&lt;wsp:rsid wsp:val=&quot;00F32374&quot;/&gt;&lt;wsp:rsid wsp:val=&quot;00F32C66&quot;/&gt;&lt;wsp:rsid wsp:val=&quot;00F32F0E&quot;/&gt;&lt;wsp:rsid wsp:val=&quot;00F32F3E&quot;/&gt;&lt;wsp:rsid wsp:val=&quot;00F33199&quot;/&gt;&lt;wsp:rsid wsp:val=&quot;00F3372E&quot;/&gt;&lt;wsp:rsid wsp:val=&quot;00F3383E&quot;/&gt;&lt;wsp:rsid wsp:val=&quot;00F34057&quot;/&gt;&lt;wsp:rsid wsp:val=&quot;00F34286&quot;/&gt;&lt;wsp:rsid wsp:val=&quot;00F342E5&quot;/&gt;&lt;wsp:rsid wsp:val=&quot;00F34358&quot;/&gt;&lt;wsp:rsid wsp:val=&quot;00F346BC&quot;/&gt;&lt;wsp:rsid wsp:val=&quot;00F3521B&quot;/&gt;&lt;wsp:rsid wsp:val=&quot;00F353A3&quot;/&gt;&lt;wsp:rsid wsp:val=&quot;00F35561&quot;/&gt;&lt;wsp:rsid wsp:val=&quot;00F356A4&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8C5&quot;/&gt;&lt;wsp:rsid wsp:val=&quot;00F410C0&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3FFD&quot;/&gt;&lt;wsp:rsid wsp:val=&quot;00F4449D&quot;/&gt;&lt;wsp:rsid wsp:val=&quot;00F44833&quot;/&gt;&lt;wsp:rsid wsp:val=&quot;00F44E03&quot;/&gt;&lt;wsp:rsid wsp:val=&quot;00F45875&quot;/&gt;&lt;wsp:rsid wsp:val=&quot;00F4629D&quot;/&gt;&lt;wsp:rsid wsp:val=&quot;00F462EB&quot;/&gt;&lt;wsp:rsid wsp:val=&quot;00F4657C&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C5F&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A1&quot;/&gt;&lt;wsp:rsid wsp:val=&quot;00F538CD&quot;/&gt;&lt;wsp:rsid wsp:val=&quot;00F54192&quot;/&gt;&lt;wsp:rsid wsp:val=&quot;00F542D8&quot;/&gt;&lt;wsp:rsid wsp:val=&quot;00F546DB&quot;/&gt;&lt;wsp:rsid wsp:val=&quot;00F548C8&quot;/&gt;&lt;wsp:rsid wsp:val=&quot;00F55331&quot;/&gt;&lt;wsp:rsid wsp:val=&quot;00F553A3&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6B6&quot;/&gt;&lt;wsp:rsid wsp:val=&quot;00F60C26&quot;/&gt;&lt;wsp:rsid wsp:val=&quot;00F60F62&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67C&quot;/&gt;&lt;wsp:rsid wsp:val=&quot;00F62EEC&quot;/&gt;&lt;wsp:rsid wsp:val=&quot;00F63289&quot;/&gt;&lt;wsp:rsid wsp:val=&quot;00F63D79&quot;/&gt;&lt;wsp:rsid wsp:val=&quot;00F6404E&quot;/&gt;&lt;wsp:rsid wsp:val=&quot;00F641D9&quot;/&gt;&lt;wsp:rsid wsp:val=&quot;00F6433C&quot;/&gt;&lt;wsp:rsid wsp:val=&quot;00F6474A&quot;/&gt;&lt;wsp:rsid wsp:val=&quot;00F64966&quot;/&gt;&lt;wsp:rsid wsp:val=&quot;00F64E55&quot;/&gt;&lt;wsp:rsid wsp:val=&quot;00F64F9F&quot;/&gt;&lt;wsp:rsid wsp:val=&quot;00F660B8&quot;/&gt;&lt;wsp:rsid wsp:val=&quot;00F664DA&quot;/&gt;&lt;wsp:rsid wsp:val=&quot;00F669E3&quot;/&gt;&lt;wsp:rsid wsp:val=&quot;00F675DD&quot;/&gt;&lt;wsp:rsid wsp:val=&quot;00F67A85&quot;/&gt;&lt;wsp:rsid wsp:val=&quot;00F67BF2&quot;/&gt;&lt;wsp:rsid wsp:val=&quot;00F70FF9&quot;/&gt;&lt;wsp:rsid wsp:val=&quot;00F71026&quot;/&gt;&lt;wsp:rsid wsp:val=&quot;00F71042&quot;/&gt;&lt;wsp:rsid wsp:val=&quot;00F710A0&quot;/&gt;&lt;wsp:rsid wsp:val=&quot;00F71498&quot;/&gt;&lt;wsp:rsid wsp:val=&quot;00F71976&quot;/&gt;&lt;wsp:rsid wsp:val=&quot;00F71A99&quot;/&gt;&lt;wsp:rsid wsp:val=&quot;00F71C4F&quot;/&gt;&lt;wsp:rsid wsp:val=&quot;00F71EA2&quot;/&gt;&lt;wsp:rsid wsp:val=&quot;00F71F79&quot;/&gt;&lt;wsp:rsid wsp:val=&quot;00F72106&quot;/&gt;&lt;wsp:rsid wsp:val=&quot;00F721A1&quot;/&gt;&lt;wsp:rsid wsp:val=&quot;00F7226A&quot;/&gt;&lt;wsp:rsid wsp:val=&quot;00F724E3&quot;/&gt;&lt;wsp:rsid wsp:val=&quot;00F727AA&quot;/&gt;&lt;wsp:rsid wsp:val=&quot;00F729CA&quot;/&gt;&lt;wsp:rsid wsp:val=&quot;00F72C94&quot;/&gt;&lt;wsp:rsid wsp:val=&quot;00F72D42&quot;/&gt;&lt;wsp:rsid wsp:val=&quot;00F7368C&quot;/&gt;&lt;wsp:rsid wsp:val=&quot;00F73A83&quot;/&gt;&lt;wsp:rsid wsp:val=&quot;00F73D87&quot;/&gt;&lt;wsp:rsid wsp:val=&quot;00F73E55&quot;/&gt;&lt;wsp:rsid wsp:val=&quot;00F73F43&quot;/&gt;&lt;wsp:rsid wsp:val=&quot;00F74059&quot;/&gt;&lt;wsp:rsid wsp:val=&quot;00F7433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F17&quot;/&gt;&lt;wsp:rsid wsp:val=&quot;00F80957&quot;/&gt;&lt;wsp:rsid wsp:val=&quot;00F80C8C&quot;/&gt;&lt;wsp:rsid wsp:val=&quot;00F80D8F&quot;/&gt;&lt;wsp:rsid wsp:val=&quot;00F81059&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38BC&quot;/&gt;&lt;wsp:rsid wsp:val=&quot;00F84232&quot;/&gt;&lt;wsp:rsid wsp:val=&quot;00F84849&quot;/&gt;&lt;wsp:rsid wsp:val=&quot;00F849D7&quot;/&gt;&lt;wsp:rsid wsp:val=&quot;00F84A2F&quot;/&gt;&lt;wsp:rsid wsp:val=&quot;00F84AFA&quot;/&gt;&lt;wsp:rsid wsp:val=&quot;00F84BAB&quot;/&gt;&lt;wsp:rsid wsp:val=&quot;00F84DDB&quot;/&gt;&lt;wsp:rsid wsp:val=&quot;00F850EB&quot;/&gt;&lt;wsp:rsid wsp:val=&quot;00F854D5&quot;/&gt;&lt;wsp:rsid wsp:val=&quot;00F855CB&quot;/&gt;&lt;wsp:rsid wsp:val=&quot;00F856C8&quot;/&gt;&lt;wsp:rsid wsp:val=&quot;00F85744&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6EB9&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48&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2174&quot;/&gt;&lt;wsp:rsid wsp:val=&quot;00F923DB&quot;/&gt;&lt;wsp:rsid wsp:val=&quot;00F92725&quot;/&gt;&lt;wsp:rsid wsp:val=&quot;00F9344F&quot;/&gt;&lt;wsp:rsid wsp:val=&quot;00F93589&quot;/&gt;&lt;wsp:rsid wsp:val=&quot;00F935B0&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C03&quot;/&gt;&lt;wsp:rsid wsp:val=&quot;00F94F50&quot;/&gt;&lt;wsp:rsid wsp:val=&quot;00F95013&quot;/&gt;&lt;wsp:rsid wsp:val=&quot;00F950BC&quot;/&gt;&lt;wsp:rsid wsp:val=&quot;00F951BD&quot;/&gt;&lt;wsp:rsid wsp:val=&quot;00F958CD&quot;/&gt;&lt;wsp:rsid wsp:val=&quot;00F9603E&quot;/&gt;&lt;wsp:rsid wsp:val=&quot;00F96053&quot;/&gt;&lt;wsp:rsid wsp:val=&quot;00F9632D&quot;/&gt;&lt;wsp:rsid wsp:val=&quot;00F9644F&quot;/&gt;&lt;wsp:rsid wsp:val=&quot;00F965D9&quot;/&gt;&lt;wsp:rsid wsp:val=&quot;00F968CC&quot;/&gt;&lt;wsp:rsid wsp:val=&quot;00F96C7A&quot;/&gt;&lt;wsp:rsid wsp:val=&quot;00F96E7C&quot;/&gt;&lt;wsp:rsid wsp:val=&quot;00F97432&quot;/&gt;&lt;wsp:rsid wsp:val=&quot;00F975B5&quot;/&gt;&lt;wsp:rsid wsp:val=&quot;00F9762D&quot;/&gt;&lt;wsp:rsid wsp:val=&quot;00F97BDA&quot;/&gt;&lt;wsp:rsid wsp:val=&quot;00FA04BE&quot;/&gt;&lt;wsp:rsid wsp:val=&quot;00FA0509&quot;/&gt;&lt;wsp:rsid wsp:val=&quot;00FA0E7C&quot;/&gt;&lt;wsp:rsid wsp:val=&quot;00FA10EB&quot;/&gt;&lt;wsp:rsid wsp:val=&quot;00FA1177&quot;/&gt;&lt;wsp:rsid wsp:val=&quot;00FA1CBF&quot;/&gt;&lt;wsp:rsid wsp:val=&quot;00FA1D8F&quot;/&gt;&lt;wsp:rsid wsp:val=&quot;00FA2002&quot;/&gt;&lt;wsp:rsid wsp:val=&quot;00FA21B8&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CA&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9&quot;/&gt;&lt;wsp:rsid wsp:val=&quot;00FA5F3B&quot;/&gt;&lt;wsp:rsid wsp:val=&quot;00FA6225&quot;/&gt;&lt;wsp:rsid wsp:val=&quot;00FA656D&quot;/&gt;&lt;wsp:rsid wsp:val=&quot;00FA6686&quot;/&gt;&lt;wsp:rsid wsp:val=&quot;00FA6872&quot;/&gt;&lt;wsp:rsid wsp:val=&quot;00FA6A4D&quot;/&gt;&lt;wsp:rsid wsp:val=&quot;00FA6A8C&quot;/&gt;&lt;wsp:rsid wsp:val=&quot;00FA6BCC&quot;/&gt;&lt;wsp:rsid wsp:val=&quot;00FA6C40&quot;/&gt;&lt;wsp:rsid wsp:val=&quot;00FA70DF&quot;/&gt;&lt;wsp:rsid wsp:val=&quot;00FA7152&quot;/&gt;&lt;wsp:rsid wsp:val=&quot;00FA7226&quot;/&gt;&lt;wsp:rsid wsp:val=&quot;00FA7A20&quot;/&gt;&lt;wsp:rsid wsp:val=&quot;00FA7AA6&quot;/&gt;&lt;wsp:rsid wsp:val=&quot;00FA7C04&quot;/&gt;&lt;wsp:rsid wsp:val=&quot;00FB01DB&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018&quot;/&gt;&lt;wsp:rsid wsp:val=&quot;00FB22E5&quot;/&gt;&lt;wsp:rsid wsp:val=&quot;00FB2864&quot;/&gt;&lt;wsp:rsid wsp:val=&quot;00FB2E28&quot;/&gt;&lt;wsp:rsid wsp:val=&quot;00FB2F94&quot;/&gt;&lt;wsp:rsid wsp:val=&quot;00FB381C&quot;/&gt;&lt;wsp:rsid wsp:val=&quot;00FB3CBD&quot;/&gt;&lt;wsp:rsid wsp:val=&quot;00FB3CD6&quot;/&gt;&lt;wsp:rsid wsp:val=&quot;00FB3ED2&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988&quot;/&gt;&lt;wsp:rsid wsp:val=&quot;00FB6B9D&quot;/&gt;&lt;wsp:rsid wsp:val=&quot;00FB6D22&quot;/&gt;&lt;wsp:rsid wsp:val=&quot;00FB6F9E&quot;/&gt;&lt;wsp:rsid wsp:val=&quot;00FB72CB&quot;/&gt;&lt;wsp:rsid wsp:val=&quot;00FB7390&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458&quot;/&gt;&lt;wsp:rsid wsp:val=&quot;00FC254B&quot;/&gt;&lt;wsp:rsid wsp:val=&quot;00FC2742&quot;/&gt;&lt;wsp:rsid wsp:val=&quot;00FC27DB&quot;/&gt;&lt;wsp:rsid wsp:val=&quot;00FC3039&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5EA&quot;/&gt;&lt;wsp:rsid wsp:val=&quot;00FC47D1&quot;/&gt;&lt;wsp:rsid wsp:val=&quot;00FC4CA4&quot;/&gt;&lt;wsp:rsid wsp:val=&quot;00FC4D8B&quot;/&gt;&lt;wsp:rsid wsp:val=&quot;00FC545C&quot;/&gt;&lt;wsp:rsid wsp:val=&quot;00FC54BA&quot;/&gt;&lt;wsp:rsid wsp:val=&quot;00FC553E&quot;/&gt;&lt;wsp:rsid wsp:val=&quot;00FC5958&quot;/&gt;&lt;wsp:rsid wsp:val=&quot;00FC5BE9&quot;/&gt;&lt;wsp:rsid wsp:val=&quot;00FC60B6&quot;/&gt;&lt;wsp:rsid wsp:val=&quot;00FC65A0&quot;/&gt;&lt;wsp:rsid wsp:val=&quot;00FC6B41&quot;/&gt;&lt;wsp:rsid wsp:val=&quot;00FC6DB3&quot;/&gt;&lt;wsp:rsid wsp:val=&quot;00FC7308&quot;/&gt;&lt;wsp:rsid wsp:val=&quot;00FC76A7&quot;/&gt;&lt;wsp:rsid wsp:val=&quot;00FC7896&quot;/&gt;&lt;wsp:rsid wsp:val=&quot;00FC7F93&quot;/&gt;&lt;wsp:rsid wsp:val=&quot;00FD091C&quot;/&gt;&lt;wsp:rsid wsp:val=&quot;00FD10D2&quot;/&gt;&lt;wsp:rsid wsp:val=&quot;00FD111E&quot;/&gt;&lt;wsp:rsid wsp:val=&quot;00FD1355&quot;/&gt;&lt;wsp:rsid wsp:val=&quot;00FD14E4&quot;/&gt;&lt;wsp:rsid wsp:val=&quot;00FD1676&quot;/&gt;&lt;wsp:rsid wsp:val=&quot;00FD20A1&quot;/&gt;&lt;wsp:rsid wsp:val=&quot;00FD2804&quot;/&gt;&lt;wsp:rsid wsp:val=&quot;00FD282A&quot;/&gt;&lt;wsp:rsid wsp:val=&quot;00FD2A71&quot;/&gt;&lt;wsp:rsid wsp:val=&quot;00FD2F55&quot;/&gt;&lt;wsp:rsid wsp:val=&quot;00FD305B&quot;/&gt;&lt;wsp:rsid wsp:val=&quot;00FD3128&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9D&quot;/&gt;&lt;wsp:rsid wsp:val=&quot;00FE20AB&quot;/&gt;&lt;wsp:rsid wsp:val=&quot;00FE22FE&quot;/&gt;&lt;wsp:rsid wsp:val=&quot;00FE2955&quot;/&gt;&lt;wsp:rsid wsp:val=&quot;00FE2B7B&quot;/&gt;&lt;wsp:rsid wsp:val=&quot;00FE3100&quot;/&gt;&lt;wsp:rsid wsp:val=&quot;00FE3439&quot;/&gt;&lt;wsp:rsid wsp:val=&quot;00FE3636&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CAB&quot;/&gt;&lt;wsp:rsid wsp:val=&quot;00FE7F00&quot;/&gt;&lt;wsp:rsid wsp:val=&quot;00FE7FBB&quot;/&gt;&lt;wsp:rsid wsp:val=&quot;00FF01A6&quot;/&gt;&lt;wsp:rsid wsp:val=&quot;00FF01C5&quot;/&gt;&lt;wsp:rsid wsp:val=&quot;00FF0224&quot;/&gt;&lt;wsp:rsid wsp:val=&quot;00FF0502&quot;/&gt;&lt;wsp:rsid wsp:val=&quot;00FF06E1&quot;/&gt;&lt;wsp:rsid wsp:val=&quot;00FF0756&quot;/&gt;&lt;wsp:rsid wsp:val=&quot;00FF0B4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5E9&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69F&quot;/&gt;&lt;wsp:rsid wsp:val=&quot;00FF78DB&quot;/&gt;&lt;/wsp:rsids&gt;&lt;/w:docPr&gt;&lt;w:body&gt;&lt;wx:sect&gt;&lt;w:p wsp:rsidR=&quot;00000000&quot; wsp:rsidRDefault=&quot;00A10F42&quot; wsp:rsidP=&quot;00A10F42&quot;&gt;&lt;m:oMathPara&gt;&lt;m:oMath&gt;&lt;m:sSup&gt;&lt;m:sSupPr&gt;&lt;m:ctrlPr&gt;&lt;w:rPr&gt;&lt;w:rFonts w:ascii=&quot;Cambria Math&quot; w:h-ansi=&quot;Cambria Math&quot;/&gt;&lt;wx:font wx:val=&quot;Cambria Math&quot;/&gt;&lt;w:b/&gt;&lt;w:i/&gt;&lt;w:lang w:val=&quot;EN-US&quot;/&gt;&lt;/w:rPr&gt;&lt;/m:ctrlPr&gt;&lt;/m:sSupPr&gt;&lt;m:e&gt;&lt;m:r&gt;&lt;m:rPr&gt;&lt;m:sty m:val=&quot;bi&quot;/&gt;&lt;/m:rPr&gt;&lt;w:rPr&gt;&lt;w:rFonts w:ascii=&quot;Cambria Math&quot; w:h-ansi=&quot;Cambria Math&quot;/&gt;&lt;wx:font wx:val=&quot;Cambria Math&quot;/&gt;&lt;w:b/&gt;&lt;w:i/&gt;&lt;w:lang w:val=&quot;EN-US&quot;/&gt;&lt;/w:rPr&gt;&lt;m:t&gt;e&lt;/m:t&gt;&lt;/m:r&gt;&lt;/m:e&gt;&lt;m:sup&gt;&lt;m:r&gt;&lt;m:rPr&gt;&lt;m:sty m:val=&quot;bi&quot;/&gt;&lt;/m:rPr&gt;&lt;w:rPr&gt;&lt;w:rFonts w:ascii=&quot;Cambria Math&quot; w:h-ansi=&quot;Cambria Math&quot;/&gt;&lt;wx:font wx:val=&quot;Cambria Math&quot;/&gt;&lt;w:b/&gt;&lt;w:i/&gt;&lt;w:lang w:val=&quot;EN-US&quot;/&gt;&lt;/w:rPr&gt;&lt;m:t&gt;j蠁&gt;&gt;&gt;&gt;&gt;&gt;&gt;&gt;&gt;&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EF12FA">
              <w:rPr>
                <w:b/>
                <w:lang w:val="en-US"/>
              </w:rPr>
              <w:fldChar w:fldCharType="end"/>
            </w:r>
            <w:r w:rsidRPr="0015064D">
              <w:rPr>
                <w:b/>
                <w:lang w:val="en-US"/>
              </w:rPr>
              <w:t>.</w:t>
            </w:r>
          </w:p>
          <w:p w:rsidR="00EF12FA" w:rsidRPr="0015064D" w:rsidRDefault="00EF12FA" w:rsidP="00EF12FA">
            <w:pPr>
              <w:rPr>
                <w:b/>
                <w:lang w:val="en-US"/>
              </w:rPr>
            </w:pPr>
            <w:r>
              <w:rPr>
                <w:b/>
                <w:lang w:val="en-US"/>
              </w:rPr>
              <w:t>Observation 2: Equation (1)-(3) and (4)-(5) may lead to different mean angle results.</w:t>
            </w:r>
          </w:p>
          <w:p w:rsidR="00EF12FA" w:rsidRPr="0015064D" w:rsidRDefault="00EF12FA" w:rsidP="00EF12FA">
            <w:pPr>
              <w:rPr>
                <w:b/>
                <w:lang w:val="en-US"/>
              </w:rPr>
            </w:pPr>
            <w:r w:rsidRPr="0015064D">
              <w:rPr>
                <w:b/>
                <w:lang w:val="en-US"/>
              </w:rPr>
              <w:t xml:space="preserve">Observation </w:t>
            </w:r>
            <w:r>
              <w:rPr>
                <w:b/>
                <w:lang w:val="en-US"/>
              </w:rPr>
              <w:t>3</w:t>
            </w:r>
            <w:r w:rsidRPr="0015064D">
              <w:rPr>
                <w:b/>
                <w:lang w:val="en-US"/>
              </w:rPr>
              <w:t xml:space="preserve">: Equation (1)-(3) will lead to undesirably higher angular spread values than equation (4)-(5) in some scenarios. </w:t>
            </w:r>
          </w:p>
          <w:p w:rsidR="00EF12FA" w:rsidRPr="0015064D" w:rsidRDefault="00EF12FA" w:rsidP="00EF12FA">
            <w:pPr>
              <w:rPr>
                <w:b/>
                <w:lang w:val="en-US"/>
              </w:rPr>
            </w:pPr>
            <w:r w:rsidRPr="0015064D">
              <w:rPr>
                <w:b/>
                <w:lang w:val="en-US"/>
              </w:rPr>
              <w:t xml:space="preserve">Observation </w:t>
            </w:r>
            <w:r>
              <w:rPr>
                <w:b/>
                <w:lang w:val="en-US"/>
              </w:rPr>
              <w:t>4</w:t>
            </w:r>
            <w:r w:rsidRPr="0015064D">
              <w:rPr>
                <w:b/>
                <w:lang w:val="en-US"/>
              </w:rPr>
              <w:t xml:space="preserve">: In order to eradicate the issue of observation </w:t>
            </w:r>
            <w:r>
              <w:rPr>
                <w:b/>
                <w:lang w:val="en-US"/>
              </w:rPr>
              <w:t>3</w:t>
            </w:r>
            <w:r w:rsidRPr="0015064D">
              <w:rPr>
                <w:b/>
                <w:lang w:val="en-US"/>
              </w:rPr>
              <w:t xml:space="preserve">, annex A of 25.996 proposes to shift the cluster angles by a value that would minimize the angular spread result. But finding the exact </w:t>
            </w:r>
            <w:r w:rsidRPr="0015064D">
              <w:rPr>
                <w:b/>
                <w:lang w:val="en-US"/>
              </w:rPr>
              <w:lastRenderedPageBreak/>
              <w:t xml:space="preserve">linear shift value to minimize the angular spread calculation of 25.996 </w:t>
            </w:r>
            <w:r>
              <w:rPr>
                <w:b/>
                <w:lang w:val="en-US"/>
              </w:rPr>
              <w:t>may require a lot of searches</w:t>
            </w:r>
            <w:r w:rsidRPr="0015064D">
              <w:rPr>
                <w:b/>
                <w:lang w:val="en-US"/>
              </w:rPr>
              <w:t>.</w:t>
            </w:r>
          </w:p>
          <w:p w:rsidR="00EF12FA" w:rsidRDefault="00EF12FA" w:rsidP="00EF12FA">
            <w:pPr>
              <w:rPr>
                <w:b/>
                <w:lang w:val="en-US"/>
              </w:rPr>
            </w:pPr>
            <w:r w:rsidRPr="0015064D">
              <w:rPr>
                <w:b/>
                <w:lang w:val="en-US"/>
              </w:rPr>
              <w:t>Proposal 1: RAN4 uses equation (4)-(5), i.e. equation (A-1)-(A-2) of 38.901, to calculate angular spread and mean angle of CDL tables.</w:t>
            </w:r>
          </w:p>
          <w:p w:rsidR="00EF12FA" w:rsidRPr="00DF20FD" w:rsidRDefault="00EF12FA" w:rsidP="00EF12FA">
            <w:pPr>
              <w:rPr>
                <w:b/>
              </w:rPr>
            </w:pPr>
            <w:r w:rsidRPr="00DF20FD">
              <w:rPr>
                <w:b/>
              </w:rPr>
              <w:t>Proposal 2: Adopt table 1-3 as reference CDL models for FR1 without gNB filtering.</w:t>
            </w:r>
          </w:p>
          <w:p w:rsidR="00EF12FA" w:rsidRPr="00571943" w:rsidRDefault="00EF12FA" w:rsidP="00EF12FA">
            <w:pPr>
              <w:pStyle w:val="af3"/>
              <w:numPr>
                <w:ilvl w:val="0"/>
                <w:numId w:val="49"/>
              </w:numPr>
              <w:spacing w:before="0" w:after="180"/>
              <w:rPr>
                <w:b/>
              </w:rPr>
            </w:pPr>
            <w:r w:rsidRPr="00DF20FD">
              <w:rPr>
                <w:b/>
              </w:rPr>
              <w:t>Find gNB filtered CDL models based on table 1-3.</w:t>
            </w:r>
          </w:p>
          <w:p w:rsidR="003A0C47" w:rsidRPr="00EF12FA" w:rsidRDefault="00EF12FA" w:rsidP="00EF12FA">
            <w:pPr>
              <w:rPr>
                <w:b/>
              </w:rPr>
            </w:pPr>
            <w:r w:rsidRPr="00571943">
              <w:rPr>
                <w:b/>
              </w:rPr>
              <w:t>Observation</w:t>
            </w:r>
            <w:r>
              <w:rPr>
                <w:b/>
              </w:rPr>
              <w:t xml:space="preserve"> 5</w:t>
            </w:r>
            <w:r w:rsidRPr="00571943">
              <w:rPr>
                <w:b/>
              </w:rPr>
              <w:t>: RAN4 needs to agree on the specific scenarios (urban micro or indoor NLOS) that are applicable for CDL-A and CDL-C channel</w:t>
            </w:r>
            <w:r>
              <w:rPr>
                <w:b/>
              </w:rPr>
              <w:t>s</w:t>
            </w:r>
            <w:r w:rsidRPr="00571943">
              <w:rPr>
                <w:b/>
              </w:rPr>
              <w:t xml:space="preserve"> in FR2</w:t>
            </w:r>
            <w:r>
              <w:rPr>
                <w:b/>
              </w:rPr>
              <w:t xml:space="preserve"> for MIMO OTA testing</w:t>
            </w:r>
            <w:r w:rsidRPr="00571943">
              <w:rPr>
                <w:b/>
              </w:rPr>
              <w:t>. An earlier contribution from RAN1 [8] suggests that CDL-A and CDL-C models were generated to emulate indoor NLOS and urban macro NLOS scenarios respectively.</w:t>
            </w:r>
          </w:p>
        </w:tc>
      </w:tr>
    </w:tbl>
    <w:p w:rsidR="009558DB" w:rsidRDefault="009558DB" w:rsidP="009558DB"/>
    <w:p w:rsidR="003A0C47" w:rsidRPr="00EA3829" w:rsidRDefault="003A0C47" w:rsidP="003A0C47">
      <w:pPr>
        <w:pStyle w:val="2"/>
      </w:pPr>
      <w:r>
        <w:t>Open issues</w:t>
      </w:r>
    </w:p>
    <w:p w:rsidR="002351CB" w:rsidRPr="00AB3C9A" w:rsidRDefault="002351CB" w:rsidP="002351CB">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C222B1">
        <w:rPr>
          <w:rFonts w:ascii="Arial" w:hAnsi="Arial" w:cs="Arial"/>
          <w:b/>
        </w:rPr>
        <w:t>1</w:t>
      </w:r>
      <w:r w:rsidRPr="00AB3C9A">
        <w:rPr>
          <w:rFonts w:ascii="Arial" w:hAnsi="Arial" w:cs="Arial"/>
          <w:b/>
        </w:rPr>
        <w:t xml:space="preserve">: </w:t>
      </w:r>
      <w:r w:rsidR="00C222B1">
        <w:rPr>
          <w:rFonts w:ascii="Arial" w:hAnsi="Arial" w:cs="Arial"/>
          <w:b/>
        </w:rPr>
        <w:t xml:space="preserve">Channel model </w:t>
      </w:r>
      <w:r w:rsidR="006D63BB">
        <w:rPr>
          <w:rFonts w:ascii="Arial" w:hAnsi="Arial" w:cs="Arial"/>
          <w:b/>
        </w:rPr>
        <w:t>tables</w:t>
      </w:r>
      <w:r>
        <w:rPr>
          <w:rFonts w:ascii="Arial" w:hAnsi="Arial" w:cs="Arial"/>
          <w:b/>
        </w:rPr>
        <w:t xml:space="preserve"> </w:t>
      </w:r>
    </w:p>
    <w:p w:rsidR="003B3A03" w:rsidRDefault="003B3A03" w:rsidP="003B3A03">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sidR="0054790C">
        <w:rPr>
          <w:rFonts w:ascii="Arial" w:hAnsi="Arial" w:cs="Arial"/>
          <w:lang w:eastAsia="zh-CN"/>
        </w:rPr>
        <w:t>Channel model parameters for FR1</w:t>
      </w:r>
      <w:r>
        <w:rPr>
          <w:rFonts w:ascii="Arial" w:hAnsi="Arial" w:cs="Arial"/>
          <w:lang w:eastAsia="zh-CN"/>
        </w:rPr>
        <w:t xml:space="preserve"> </w:t>
      </w:r>
    </w:p>
    <w:p w:rsidR="003B3A03" w:rsidRDefault="003B3A03" w:rsidP="00004896">
      <w:pPr>
        <w:spacing w:before="0" w:after="180"/>
        <w:ind w:left="864"/>
        <w:rPr>
          <w:rFonts w:ascii="Arial" w:hAnsi="Arial" w:cs="Arial"/>
        </w:rPr>
      </w:pPr>
      <w:r>
        <w:rPr>
          <w:rFonts w:ascii="Arial" w:hAnsi="Arial" w:cs="Arial"/>
        </w:rPr>
        <w:t xml:space="preserve">Option 1: </w:t>
      </w:r>
      <w:r w:rsidR="0054790C" w:rsidRPr="0054790C">
        <w:rPr>
          <w:rFonts w:ascii="Arial" w:hAnsi="Arial" w:cs="Arial"/>
        </w:rPr>
        <w:t>Use channel model parameters of</w:t>
      </w:r>
      <w:r w:rsidR="0054790C">
        <w:rPr>
          <w:rFonts w:ascii="Arial" w:hAnsi="Arial" w:cs="Arial"/>
        </w:rPr>
        <w:t xml:space="preserve"> Table 1,</w:t>
      </w:r>
      <w:r w:rsidR="000B7517">
        <w:rPr>
          <w:rFonts w:ascii="Arial" w:hAnsi="Arial" w:cs="Arial"/>
        </w:rPr>
        <w:t xml:space="preserve"> </w:t>
      </w:r>
      <w:r w:rsidR="0054790C">
        <w:rPr>
          <w:rFonts w:ascii="Arial" w:hAnsi="Arial" w:cs="Arial"/>
        </w:rPr>
        <w:t>2,</w:t>
      </w:r>
      <w:r w:rsidR="000B7517">
        <w:rPr>
          <w:rFonts w:ascii="Arial" w:hAnsi="Arial" w:cs="Arial"/>
        </w:rPr>
        <w:t xml:space="preserve"> </w:t>
      </w:r>
      <w:r w:rsidR="0054790C">
        <w:rPr>
          <w:rFonts w:ascii="Arial" w:hAnsi="Arial" w:cs="Arial"/>
        </w:rPr>
        <w:t>3,</w:t>
      </w:r>
      <w:r w:rsidR="000B7517">
        <w:rPr>
          <w:rFonts w:ascii="Arial" w:hAnsi="Arial" w:cs="Arial"/>
        </w:rPr>
        <w:t xml:space="preserve"> </w:t>
      </w:r>
      <w:r w:rsidR="0054790C">
        <w:rPr>
          <w:rFonts w:ascii="Arial" w:hAnsi="Arial" w:cs="Arial"/>
        </w:rPr>
        <w:t xml:space="preserve">4 in </w:t>
      </w:r>
      <w:r w:rsidR="0054790C" w:rsidRPr="0054790C">
        <w:rPr>
          <w:rFonts w:ascii="Arial" w:hAnsi="Arial" w:cs="Arial"/>
        </w:rPr>
        <w:t>R4-1906827</w:t>
      </w:r>
      <w:r w:rsidR="0054790C">
        <w:rPr>
          <w:rFonts w:ascii="Arial" w:hAnsi="Arial" w:cs="Arial"/>
        </w:rPr>
        <w:t xml:space="preserve"> for FR1</w:t>
      </w:r>
      <w:r>
        <w:rPr>
          <w:rFonts w:ascii="Arial" w:hAnsi="Arial" w:cs="Arial"/>
        </w:rPr>
        <w:t xml:space="preserve">; </w:t>
      </w:r>
    </w:p>
    <w:p w:rsidR="003B3A03" w:rsidRDefault="003B3A03" w:rsidP="003B3A03">
      <w:pPr>
        <w:tabs>
          <w:tab w:val="left" w:pos="851"/>
        </w:tabs>
        <w:spacing w:before="0" w:after="180"/>
        <w:rPr>
          <w:rFonts w:ascii="Arial" w:hAnsi="Arial" w:cs="Arial"/>
        </w:rPr>
      </w:pPr>
      <w:r>
        <w:rPr>
          <w:rFonts w:ascii="Arial" w:hAnsi="Arial" w:cs="Arial"/>
        </w:rPr>
        <w:tab/>
        <w:t xml:space="preserve">Option 2: </w:t>
      </w:r>
      <w:r w:rsidR="0054790C" w:rsidRPr="0054790C">
        <w:rPr>
          <w:rFonts w:ascii="Arial" w:hAnsi="Arial" w:cs="Arial"/>
        </w:rPr>
        <w:t>Use channel model parameters of</w:t>
      </w:r>
      <w:r w:rsidR="0054790C">
        <w:rPr>
          <w:rFonts w:ascii="Arial" w:hAnsi="Arial" w:cs="Arial"/>
        </w:rPr>
        <w:t xml:space="preserve"> Table 2,</w:t>
      </w:r>
      <w:r w:rsidR="000B7517">
        <w:rPr>
          <w:rFonts w:ascii="Arial" w:hAnsi="Arial" w:cs="Arial"/>
        </w:rPr>
        <w:t xml:space="preserve"> </w:t>
      </w:r>
      <w:r w:rsidR="0054790C">
        <w:rPr>
          <w:rFonts w:ascii="Arial" w:hAnsi="Arial" w:cs="Arial"/>
        </w:rPr>
        <w:t xml:space="preserve">3 in </w:t>
      </w:r>
      <w:r w:rsidR="0054790C" w:rsidRPr="0054790C">
        <w:rPr>
          <w:rFonts w:ascii="Arial" w:hAnsi="Arial" w:cs="Arial"/>
        </w:rPr>
        <w:t>R4-1907169</w:t>
      </w:r>
      <w:r w:rsidR="0054790C">
        <w:rPr>
          <w:rFonts w:ascii="Arial" w:hAnsi="Arial" w:cs="Arial"/>
        </w:rPr>
        <w:t xml:space="preserve"> for FR1;</w:t>
      </w:r>
      <w:r>
        <w:rPr>
          <w:rFonts w:ascii="Arial" w:hAnsi="Arial" w:cs="Arial"/>
        </w:rPr>
        <w:t xml:space="preserve"> </w:t>
      </w:r>
    </w:p>
    <w:p w:rsidR="0054790C" w:rsidRDefault="0054790C" w:rsidP="000066DA">
      <w:pPr>
        <w:tabs>
          <w:tab w:val="left" w:pos="40"/>
        </w:tabs>
        <w:spacing w:before="0" w:after="180"/>
        <w:rPr>
          <w:rFonts w:ascii="Arial" w:hAnsi="Arial" w:cs="Arial"/>
          <w:lang w:eastAsia="zh-CN"/>
        </w:rPr>
      </w:pPr>
    </w:p>
    <w:p w:rsidR="008A39E0" w:rsidRDefault="00E90295" w:rsidP="000066DA">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71047D" w:rsidRDefault="0071047D" w:rsidP="000066DA">
      <w:pPr>
        <w:tabs>
          <w:tab w:val="left" w:pos="40"/>
        </w:tabs>
        <w:spacing w:before="0" w:after="180"/>
        <w:rPr>
          <w:rFonts w:ascii="Arial" w:hAnsi="Arial" w:cs="Arial"/>
          <w:lang w:eastAsia="zh-CN"/>
        </w:rPr>
      </w:pPr>
    </w:p>
    <w:p w:rsidR="00E90295" w:rsidRPr="00B56E20" w:rsidRDefault="00D27EE0" w:rsidP="000066DA">
      <w:pPr>
        <w:tabs>
          <w:tab w:val="left" w:pos="40"/>
        </w:tabs>
        <w:spacing w:before="0" w:after="180"/>
        <w:rPr>
          <w:rFonts w:ascii="Arial" w:hAnsi="Arial" w:cs="Arial"/>
          <w:highlight w:val="green"/>
          <w:lang w:eastAsia="zh-CN"/>
        </w:rPr>
      </w:pPr>
      <w:r w:rsidRPr="00D27EE0">
        <w:rPr>
          <w:rFonts w:ascii="Arial" w:hAnsi="Arial" w:cs="Arial"/>
          <w:highlight w:val="green"/>
          <w:lang w:eastAsia="zh-CN"/>
        </w:rPr>
        <w:t>A</w:t>
      </w:r>
      <w:r w:rsidRPr="00D27EE0">
        <w:rPr>
          <w:rFonts w:ascii="Arial" w:hAnsi="Arial" w:cs="Arial" w:hint="eastAsia"/>
          <w:highlight w:val="green"/>
          <w:lang w:eastAsia="zh-CN"/>
        </w:rPr>
        <w:t>g</w:t>
      </w:r>
      <w:r w:rsidRPr="00D27EE0">
        <w:rPr>
          <w:rFonts w:ascii="Arial" w:hAnsi="Arial" w:cs="Arial"/>
          <w:highlight w:val="green"/>
          <w:lang w:eastAsia="zh-CN"/>
        </w:rPr>
        <w:t>reements: Use channel model parameters of Table 1, 2, 3, 4 in R4-1906827 for FR1</w:t>
      </w:r>
      <w:r w:rsidR="00B56E20" w:rsidRPr="00B56E20">
        <w:rPr>
          <w:rFonts w:ascii="Arial" w:hAnsi="Arial" w:cs="Arial"/>
          <w:highlight w:val="green"/>
          <w:lang w:eastAsia="zh-CN"/>
        </w:rPr>
        <w:t xml:space="preserve">. The scaling procedure in </w:t>
      </w:r>
      <w:r w:rsidR="00B56E20" w:rsidRPr="00D27EE0">
        <w:rPr>
          <w:rFonts w:ascii="Arial" w:hAnsi="Arial" w:cs="Arial"/>
          <w:highlight w:val="green"/>
          <w:lang w:eastAsia="zh-CN"/>
        </w:rPr>
        <w:t>R4-1906827</w:t>
      </w:r>
      <w:r w:rsidR="00B56E20" w:rsidRPr="00B56E20">
        <w:rPr>
          <w:rFonts w:ascii="Arial" w:hAnsi="Arial" w:cs="Arial"/>
          <w:highlight w:val="green"/>
          <w:lang w:eastAsia="zh-CN"/>
        </w:rPr>
        <w:t xml:space="preserve"> shall be updated.</w:t>
      </w:r>
    </w:p>
    <w:p w:rsidR="0054790C" w:rsidRDefault="0054790C" w:rsidP="000066DA">
      <w:pPr>
        <w:tabs>
          <w:tab w:val="left" w:pos="40"/>
        </w:tabs>
        <w:spacing w:before="0" w:after="180"/>
        <w:rPr>
          <w:rFonts w:ascii="Arial" w:hAnsi="Arial" w:cs="Arial"/>
          <w:lang w:eastAsia="zh-CN"/>
        </w:rPr>
      </w:pPr>
    </w:p>
    <w:p w:rsidR="003B3A03" w:rsidRDefault="006A4AA3" w:rsidP="000066DA">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2</w:t>
      </w:r>
      <w:r>
        <w:rPr>
          <w:rFonts w:ascii="Arial" w:hAnsi="Arial" w:cs="Arial" w:hint="eastAsia"/>
          <w:lang w:eastAsia="zh-CN"/>
        </w:rPr>
        <w:t>：</w:t>
      </w:r>
      <w:r w:rsidR="0054790C">
        <w:rPr>
          <w:rFonts w:ascii="Arial" w:hAnsi="Arial" w:cs="Arial"/>
          <w:lang w:eastAsia="zh-CN"/>
        </w:rPr>
        <w:t>Channel model parameters for FR2</w:t>
      </w:r>
    </w:p>
    <w:p w:rsidR="0054790C" w:rsidRDefault="0054790C" w:rsidP="0054790C">
      <w:pPr>
        <w:spacing w:before="0" w:after="180"/>
        <w:ind w:left="864"/>
        <w:rPr>
          <w:rFonts w:ascii="Arial" w:hAnsi="Arial" w:cs="Arial"/>
        </w:rPr>
      </w:pPr>
      <w:r>
        <w:rPr>
          <w:rFonts w:ascii="Arial" w:hAnsi="Arial" w:cs="Arial"/>
        </w:rPr>
        <w:t xml:space="preserve">Option 1: </w:t>
      </w:r>
      <w:r w:rsidRPr="0054790C">
        <w:rPr>
          <w:rFonts w:ascii="Arial" w:hAnsi="Arial" w:cs="Arial"/>
        </w:rPr>
        <w:t>Use channel model parameters of</w:t>
      </w:r>
      <w:r>
        <w:rPr>
          <w:rFonts w:ascii="Arial" w:hAnsi="Arial" w:cs="Arial"/>
        </w:rPr>
        <w:t xml:space="preserve"> Table 1,2,3,4 in </w:t>
      </w:r>
      <w:r w:rsidRPr="0054790C">
        <w:rPr>
          <w:rFonts w:ascii="Arial" w:hAnsi="Arial" w:cs="Arial"/>
        </w:rPr>
        <w:t>R4-1906828</w:t>
      </w:r>
      <w:r>
        <w:rPr>
          <w:rFonts w:ascii="Arial" w:hAnsi="Arial" w:cs="Arial"/>
        </w:rPr>
        <w:t xml:space="preserve"> for FR2; </w:t>
      </w:r>
    </w:p>
    <w:p w:rsidR="0054790C" w:rsidRDefault="0054790C" w:rsidP="0054790C">
      <w:pPr>
        <w:tabs>
          <w:tab w:val="left" w:pos="851"/>
        </w:tabs>
        <w:spacing w:before="0" w:after="180"/>
        <w:rPr>
          <w:rFonts w:ascii="Arial" w:hAnsi="Arial" w:cs="Arial"/>
        </w:rPr>
      </w:pPr>
      <w:r>
        <w:rPr>
          <w:rFonts w:ascii="Arial" w:hAnsi="Arial" w:cs="Arial"/>
        </w:rPr>
        <w:tab/>
      </w:r>
    </w:p>
    <w:p w:rsidR="00B56E20" w:rsidRPr="00B56E20" w:rsidRDefault="00B56E20" w:rsidP="00B56E20">
      <w:pPr>
        <w:tabs>
          <w:tab w:val="left" w:pos="40"/>
        </w:tabs>
        <w:spacing w:before="0" w:after="180"/>
        <w:rPr>
          <w:rFonts w:ascii="Arial" w:hAnsi="Arial" w:cs="Arial"/>
          <w:highlight w:val="green"/>
          <w:lang w:eastAsia="zh-CN"/>
        </w:rPr>
      </w:pPr>
      <w:r w:rsidRPr="00D27EE0">
        <w:rPr>
          <w:rFonts w:ascii="Arial" w:hAnsi="Arial" w:cs="Arial"/>
          <w:highlight w:val="green"/>
          <w:lang w:eastAsia="zh-CN"/>
        </w:rPr>
        <w:t>A</w:t>
      </w:r>
      <w:r w:rsidRPr="00D27EE0">
        <w:rPr>
          <w:rFonts w:ascii="Arial" w:hAnsi="Arial" w:cs="Arial" w:hint="eastAsia"/>
          <w:highlight w:val="green"/>
          <w:lang w:eastAsia="zh-CN"/>
        </w:rPr>
        <w:t>g</w:t>
      </w:r>
      <w:r w:rsidRPr="00D27EE0">
        <w:rPr>
          <w:rFonts w:ascii="Arial" w:hAnsi="Arial" w:cs="Arial"/>
          <w:highlight w:val="green"/>
          <w:lang w:eastAsia="zh-CN"/>
        </w:rPr>
        <w:t xml:space="preserve">reements: </w:t>
      </w:r>
      <w:r w:rsidRPr="00B56E20">
        <w:rPr>
          <w:rFonts w:ascii="Arial" w:hAnsi="Arial" w:cs="Arial"/>
          <w:highlight w:val="green"/>
          <w:lang w:eastAsia="zh-CN"/>
        </w:rPr>
        <w:t xml:space="preserve">Use channel model parameters of Table 1,2,3,4 in R4-1906828 for FR2. The scaling procedure in </w:t>
      </w:r>
      <w:r w:rsidR="0071047D">
        <w:rPr>
          <w:rFonts w:ascii="Arial" w:hAnsi="Arial" w:cs="Arial"/>
          <w:highlight w:val="green"/>
          <w:lang w:eastAsia="zh-CN"/>
        </w:rPr>
        <w:t>R4-1906827</w:t>
      </w:r>
      <w:r w:rsidRPr="00B56E20">
        <w:rPr>
          <w:rFonts w:ascii="Arial" w:hAnsi="Arial" w:cs="Arial"/>
          <w:highlight w:val="green"/>
          <w:lang w:eastAsia="zh-CN"/>
        </w:rPr>
        <w:t xml:space="preserve"> shall be updated.</w:t>
      </w:r>
    </w:p>
    <w:p w:rsidR="00F353A3" w:rsidRDefault="00F353A3" w:rsidP="000066DA">
      <w:pPr>
        <w:tabs>
          <w:tab w:val="left" w:pos="40"/>
        </w:tabs>
        <w:spacing w:before="0" w:after="180"/>
        <w:rPr>
          <w:rFonts w:ascii="Arial" w:hAnsi="Arial" w:cs="Arial"/>
          <w:lang w:eastAsia="zh-CN"/>
        </w:rPr>
      </w:pPr>
    </w:p>
    <w:p w:rsidR="006B4C4E" w:rsidRPr="00AB3C9A" w:rsidRDefault="006B4C4E" w:rsidP="006B4C4E">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2</w:t>
      </w:r>
      <w:r w:rsidRPr="00AB3C9A">
        <w:rPr>
          <w:rFonts w:ascii="Arial" w:hAnsi="Arial" w:cs="Arial"/>
          <w:b/>
        </w:rPr>
        <w:t xml:space="preserve">: </w:t>
      </w:r>
      <w:r>
        <w:rPr>
          <w:rFonts w:ascii="Arial" w:hAnsi="Arial" w:cs="Arial"/>
          <w:b/>
        </w:rPr>
        <w:t xml:space="preserve">scaling procedure </w:t>
      </w:r>
    </w:p>
    <w:p w:rsidR="006B4C4E" w:rsidRDefault="006B4C4E" w:rsidP="006B4C4E">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sidRPr="006B4C4E">
        <w:rPr>
          <w:rFonts w:ascii="Arial" w:hAnsi="Arial" w:cs="Arial"/>
          <w:lang w:eastAsia="zh-CN"/>
        </w:rPr>
        <w:t xml:space="preserve">How to handle the mid-paths with exactly same angular parameters (AoD, AoA, ZoD, and ZoA) </w:t>
      </w:r>
      <w:r>
        <w:rPr>
          <w:rFonts w:ascii="Arial" w:hAnsi="Arial" w:cs="Arial"/>
          <w:lang w:eastAsia="zh-CN"/>
        </w:rPr>
        <w:t xml:space="preserve"> </w:t>
      </w:r>
    </w:p>
    <w:p w:rsidR="006B4C4E" w:rsidRDefault="006B4C4E" w:rsidP="006B4C4E">
      <w:pPr>
        <w:spacing w:before="0" w:after="180"/>
        <w:ind w:left="864"/>
        <w:rPr>
          <w:rFonts w:ascii="Arial" w:hAnsi="Arial" w:cs="Arial"/>
        </w:rPr>
      </w:pPr>
      <w:r>
        <w:rPr>
          <w:rFonts w:ascii="Arial" w:hAnsi="Arial" w:cs="Arial"/>
        </w:rPr>
        <w:t xml:space="preserve">Option 1: </w:t>
      </w:r>
      <w:r w:rsidRPr="006B4C4E">
        <w:rPr>
          <w:rFonts w:ascii="Arial" w:hAnsi="Arial" w:cs="Arial"/>
        </w:rPr>
        <w:t xml:space="preserve">Treat the problematic clusters as midpaths (as intended when the CDLs where drawn </w:t>
      </w:r>
      <w:r>
        <w:rPr>
          <w:rFonts w:ascii="Arial" w:hAnsi="Arial" w:cs="Arial"/>
        </w:rPr>
        <w:t xml:space="preserve">from statistical distributions); </w:t>
      </w:r>
    </w:p>
    <w:p w:rsidR="006B4C4E" w:rsidRDefault="006B4C4E" w:rsidP="006B4C4E">
      <w:pPr>
        <w:tabs>
          <w:tab w:val="left" w:pos="851"/>
        </w:tabs>
        <w:spacing w:before="0" w:after="180"/>
        <w:rPr>
          <w:rFonts w:ascii="Arial" w:hAnsi="Arial" w:cs="Arial"/>
        </w:rPr>
      </w:pPr>
      <w:r>
        <w:rPr>
          <w:rFonts w:ascii="Arial" w:hAnsi="Arial" w:cs="Arial"/>
        </w:rPr>
        <w:tab/>
        <w:t xml:space="preserve">Option 2: </w:t>
      </w:r>
      <w:r w:rsidRPr="0054790C">
        <w:rPr>
          <w:rFonts w:ascii="Arial" w:hAnsi="Arial" w:cs="Arial"/>
        </w:rPr>
        <w:t xml:space="preserve">Use </w:t>
      </w:r>
      <w:r>
        <w:rPr>
          <w:rFonts w:ascii="Arial" w:hAnsi="Arial" w:cs="Arial"/>
        </w:rPr>
        <w:t xml:space="preserve">the dithering approach with x degrees angles of these clusters; </w:t>
      </w:r>
      <w:r w:rsidR="00ED629D">
        <w:rPr>
          <w:rFonts w:ascii="Arial" w:hAnsi="Arial" w:cs="Arial"/>
          <w:lang w:eastAsia="zh-CN"/>
        </w:rPr>
        <w:t>define the value of X;</w:t>
      </w:r>
    </w:p>
    <w:p w:rsidR="006B4C4E" w:rsidRDefault="006B4C4E" w:rsidP="006B4C4E">
      <w:pPr>
        <w:tabs>
          <w:tab w:val="left" w:pos="40"/>
        </w:tabs>
        <w:spacing w:before="0" w:after="180"/>
        <w:rPr>
          <w:rFonts w:ascii="Arial" w:hAnsi="Arial" w:cs="Arial"/>
          <w:lang w:eastAsia="zh-CN"/>
        </w:rPr>
      </w:pPr>
    </w:p>
    <w:p w:rsidR="006B4C4E" w:rsidRDefault="006B4C4E" w:rsidP="006B4C4E">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6B4C4E" w:rsidRDefault="006B4C4E" w:rsidP="006B4C4E">
      <w:pPr>
        <w:tabs>
          <w:tab w:val="left" w:pos="40"/>
        </w:tabs>
        <w:spacing w:before="0" w:after="180"/>
        <w:rPr>
          <w:rFonts w:ascii="Arial" w:hAnsi="Arial" w:cs="Arial"/>
          <w:lang w:eastAsia="zh-CN"/>
        </w:rPr>
      </w:pPr>
    </w:p>
    <w:p w:rsidR="009A27BC" w:rsidRPr="00B56E20" w:rsidRDefault="009A27BC" w:rsidP="009A27BC">
      <w:pPr>
        <w:tabs>
          <w:tab w:val="left" w:pos="851"/>
        </w:tabs>
        <w:spacing w:before="0" w:after="180"/>
        <w:rPr>
          <w:rFonts w:ascii="Arial" w:hAnsi="Arial" w:cs="Arial"/>
          <w:highlight w:val="green"/>
          <w:lang w:eastAsia="zh-CN"/>
        </w:rPr>
      </w:pPr>
      <w:r w:rsidRPr="00B85A84">
        <w:rPr>
          <w:rFonts w:ascii="Arial" w:hAnsi="Arial" w:cs="Arial"/>
          <w:highlight w:val="green"/>
          <w:lang w:eastAsia="zh-CN"/>
        </w:rPr>
        <w:t xml:space="preserve">Agreements: </w:t>
      </w:r>
      <w:r w:rsidR="00B56E20" w:rsidRPr="00B56E20">
        <w:rPr>
          <w:rFonts w:ascii="Arial" w:hAnsi="Arial" w:cs="Arial"/>
          <w:highlight w:val="green"/>
          <w:lang w:eastAsia="zh-CN"/>
        </w:rPr>
        <w:t>Treat the problematic clusters as mid</w:t>
      </w:r>
      <w:r w:rsidR="00B56E20">
        <w:rPr>
          <w:rFonts w:ascii="Arial" w:hAnsi="Arial" w:cs="Arial"/>
          <w:highlight w:val="green"/>
          <w:lang w:eastAsia="zh-CN"/>
        </w:rPr>
        <w:t>-</w:t>
      </w:r>
      <w:r w:rsidR="00B56E20" w:rsidRPr="00B56E20">
        <w:rPr>
          <w:rFonts w:ascii="Arial" w:hAnsi="Arial" w:cs="Arial"/>
          <w:highlight w:val="green"/>
          <w:lang w:eastAsia="zh-CN"/>
        </w:rPr>
        <w:t>paths (as intended when the CDLs where drawn from statistical distributions);</w:t>
      </w:r>
    </w:p>
    <w:p w:rsidR="006B4C4E" w:rsidRPr="00B56E20" w:rsidRDefault="006B4C4E" w:rsidP="000066DA">
      <w:pPr>
        <w:tabs>
          <w:tab w:val="left" w:pos="40"/>
        </w:tabs>
        <w:spacing w:before="0" w:after="180"/>
        <w:rPr>
          <w:rFonts w:ascii="Arial" w:hAnsi="Arial" w:cs="Arial"/>
          <w:lang w:eastAsia="zh-CN"/>
        </w:rPr>
      </w:pPr>
    </w:p>
    <w:p w:rsidR="00035F32" w:rsidRDefault="00035F32" w:rsidP="000066DA">
      <w:pPr>
        <w:tabs>
          <w:tab w:val="left" w:pos="40"/>
        </w:tabs>
        <w:spacing w:before="0" w:after="180"/>
        <w:rPr>
          <w:rFonts w:ascii="Arial" w:hAnsi="Arial" w:cs="Arial"/>
          <w:lang w:eastAsia="zh-CN"/>
        </w:rPr>
      </w:pPr>
    </w:p>
    <w:p w:rsidR="00B96016" w:rsidRDefault="00B96016" w:rsidP="00B96016">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6B4C4E">
        <w:rPr>
          <w:rFonts w:ascii="Arial" w:hAnsi="Arial" w:cs="Arial"/>
          <w:lang w:eastAsia="zh-CN"/>
        </w:rPr>
        <w:t>2</w:t>
      </w:r>
      <w:r>
        <w:rPr>
          <w:rFonts w:ascii="Arial" w:hAnsi="Arial" w:cs="Arial" w:hint="eastAsia"/>
          <w:lang w:eastAsia="zh-CN"/>
        </w:rPr>
        <w:t>：</w:t>
      </w:r>
      <w:r>
        <w:rPr>
          <w:rFonts w:ascii="Arial" w:hAnsi="Arial" w:cs="Arial"/>
          <w:lang w:eastAsia="zh-CN"/>
        </w:rPr>
        <w:t xml:space="preserve">How to </w:t>
      </w:r>
      <w:r w:rsidR="006B4C4E" w:rsidRPr="006B4C4E">
        <w:rPr>
          <w:rFonts w:ascii="Arial" w:hAnsi="Arial" w:cs="Arial"/>
          <w:lang w:eastAsia="zh-CN"/>
        </w:rPr>
        <w:t>calculate angular spread and mean angle of CDL tables</w:t>
      </w:r>
    </w:p>
    <w:p w:rsidR="006B4C4E" w:rsidRDefault="006B4C4E" w:rsidP="006B4C4E">
      <w:pPr>
        <w:spacing w:before="0" w:after="180"/>
        <w:ind w:left="864"/>
        <w:rPr>
          <w:rFonts w:ascii="Arial" w:hAnsi="Arial" w:cs="Arial"/>
        </w:rPr>
      </w:pPr>
      <w:r>
        <w:rPr>
          <w:rFonts w:ascii="Arial" w:hAnsi="Arial" w:cs="Arial"/>
        </w:rPr>
        <w:t xml:space="preserve">Option 1: </w:t>
      </w:r>
      <w:r w:rsidRPr="006B4C4E">
        <w:rPr>
          <w:rFonts w:ascii="Arial" w:hAnsi="Arial" w:cs="Arial"/>
        </w:rPr>
        <w:t>RAN4 uses equation (4)-(5), i.e. equation (A-1)-(A-2) of 38.901, to calculate angular spread and mean angle of CDL tables</w:t>
      </w:r>
      <w:r w:rsidR="009A27BC">
        <w:rPr>
          <w:rFonts w:ascii="Arial" w:hAnsi="Arial" w:cs="Arial"/>
        </w:rPr>
        <w:t xml:space="preserve">, in </w:t>
      </w:r>
      <w:r w:rsidR="009A27BC" w:rsidRPr="009A27BC">
        <w:rPr>
          <w:rFonts w:ascii="Arial" w:hAnsi="Arial" w:cs="Arial"/>
        </w:rPr>
        <w:t>R4-1907169</w:t>
      </w:r>
      <w:r>
        <w:rPr>
          <w:rFonts w:ascii="Arial" w:hAnsi="Arial" w:cs="Arial"/>
        </w:rPr>
        <w:t xml:space="preserve">; </w:t>
      </w:r>
    </w:p>
    <w:p w:rsidR="006B4C4E" w:rsidRDefault="006B4C4E" w:rsidP="006B4C4E">
      <w:pPr>
        <w:tabs>
          <w:tab w:val="left" w:pos="851"/>
        </w:tabs>
        <w:spacing w:before="0" w:after="180"/>
        <w:rPr>
          <w:rFonts w:ascii="Arial" w:hAnsi="Arial" w:cs="Arial"/>
        </w:rPr>
      </w:pPr>
      <w:r>
        <w:rPr>
          <w:rFonts w:ascii="Arial" w:hAnsi="Arial" w:cs="Arial"/>
        </w:rPr>
        <w:tab/>
        <w:t xml:space="preserve">Option 2: </w:t>
      </w:r>
      <w:r w:rsidRPr="0054790C">
        <w:rPr>
          <w:rFonts w:ascii="Arial" w:hAnsi="Arial" w:cs="Arial"/>
        </w:rPr>
        <w:t xml:space="preserve">Use </w:t>
      </w:r>
      <w:r>
        <w:rPr>
          <w:rFonts w:ascii="Arial" w:hAnsi="Arial" w:cs="Arial"/>
        </w:rPr>
        <w:t xml:space="preserve">the </w:t>
      </w:r>
      <w:r w:rsidR="009A27BC" w:rsidRPr="009A27BC">
        <w:rPr>
          <w:rFonts w:ascii="Arial" w:hAnsi="Arial" w:cs="Arial"/>
        </w:rPr>
        <w:t>clarif</w:t>
      </w:r>
      <w:r w:rsidR="009A27BC">
        <w:rPr>
          <w:rFonts w:ascii="Arial" w:hAnsi="Arial" w:cs="Arial"/>
        </w:rPr>
        <w:t>ied</w:t>
      </w:r>
      <w:r w:rsidR="009A27BC" w:rsidRPr="009A27BC">
        <w:rPr>
          <w:rFonts w:ascii="Arial" w:hAnsi="Arial" w:cs="Arial"/>
        </w:rPr>
        <w:t xml:space="preserve"> scaling procedures</w:t>
      </w:r>
      <w:r w:rsidR="009A27BC">
        <w:rPr>
          <w:rFonts w:ascii="Arial" w:hAnsi="Arial" w:cs="Arial"/>
        </w:rPr>
        <w:t xml:space="preserve"> in</w:t>
      </w:r>
      <w:r w:rsidR="009A27BC" w:rsidRPr="009A27BC">
        <w:rPr>
          <w:rFonts w:ascii="Arial" w:hAnsi="Arial" w:cs="Arial"/>
        </w:rPr>
        <w:t xml:space="preserve"> R4-1906827</w:t>
      </w:r>
      <w:r>
        <w:rPr>
          <w:rFonts w:ascii="Arial" w:hAnsi="Arial" w:cs="Arial"/>
        </w:rPr>
        <w:t xml:space="preserve">; </w:t>
      </w:r>
    </w:p>
    <w:p w:rsidR="00B85A84" w:rsidRDefault="00B85A84" w:rsidP="00B96016">
      <w:pPr>
        <w:tabs>
          <w:tab w:val="left" w:pos="851"/>
        </w:tabs>
        <w:spacing w:before="0" w:after="180"/>
        <w:rPr>
          <w:rFonts w:ascii="Arial" w:hAnsi="Arial" w:cs="Arial"/>
          <w:lang w:eastAsia="zh-CN"/>
        </w:rPr>
      </w:pPr>
    </w:p>
    <w:p w:rsidR="0071047D" w:rsidRPr="0071047D" w:rsidRDefault="0071047D" w:rsidP="00B96016">
      <w:pPr>
        <w:tabs>
          <w:tab w:val="left" w:pos="851"/>
        </w:tabs>
        <w:spacing w:before="0" w:after="180"/>
        <w:rPr>
          <w:rFonts w:ascii="Arial" w:hAnsi="Arial" w:cs="Arial"/>
          <w:highlight w:val="green"/>
          <w:lang w:eastAsia="zh-CN"/>
        </w:rPr>
      </w:pPr>
      <w:r>
        <w:rPr>
          <w:rFonts w:ascii="Arial" w:hAnsi="Arial" w:cs="Arial"/>
          <w:highlight w:val="green"/>
          <w:lang w:eastAsia="zh-CN"/>
        </w:rPr>
        <w:t>A</w:t>
      </w:r>
      <w:r w:rsidRPr="0071047D">
        <w:rPr>
          <w:rFonts w:ascii="Arial" w:hAnsi="Arial" w:cs="Arial"/>
          <w:highlight w:val="green"/>
          <w:lang w:eastAsia="zh-CN"/>
        </w:rPr>
        <w:t>greements:  Use the clarified scaling procedures in R4-1906827, the procedure shall be updated.</w:t>
      </w:r>
    </w:p>
    <w:p w:rsidR="00E25822" w:rsidRDefault="00E25822" w:rsidP="00E25822">
      <w:pPr>
        <w:tabs>
          <w:tab w:val="left" w:pos="851"/>
        </w:tabs>
        <w:spacing w:before="0" w:after="180"/>
        <w:rPr>
          <w:color w:val="993300"/>
          <w:u w:val="single"/>
          <w:lang w:eastAsia="zh-CN"/>
        </w:rPr>
      </w:pPr>
    </w:p>
    <w:p w:rsidR="006D63BB" w:rsidRPr="00316E07" w:rsidRDefault="006D63BB" w:rsidP="006D63BB">
      <w:pPr>
        <w:pStyle w:val="1"/>
      </w:pPr>
      <w:r>
        <w:t xml:space="preserve">Test methods </w:t>
      </w:r>
    </w:p>
    <w:p w:rsidR="006D63BB" w:rsidRPr="00316E07" w:rsidRDefault="006D63BB" w:rsidP="006D63BB">
      <w:pPr>
        <w:pStyle w:val="2"/>
      </w:pPr>
      <w:r w:rsidRPr="00316E07">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9"/>
        <w:gridCol w:w="1984"/>
        <w:gridCol w:w="1135"/>
        <w:gridCol w:w="851"/>
        <w:gridCol w:w="989"/>
      </w:tblGrid>
      <w:tr w:rsidR="006D63BB" w:rsidRPr="00BF63BB" w:rsidTr="006D63BB">
        <w:trPr>
          <w:trHeight w:val="230"/>
        </w:trPr>
        <w:tc>
          <w:tcPr>
            <w:tcW w:w="619" w:type="pct"/>
            <w:shd w:val="clear" w:color="000000" w:fill="0033CC"/>
            <w:noWrap/>
            <w:vAlign w:val="center"/>
            <w:hideMark/>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909" w:type="pct"/>
            <w:shd w:val="clear" w:color="000000" w:fill="0033CC"/>
            <w:noWrap/>
            <w:vAlign w:val="center"/>
            <w:hideMark/>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6D63BB" w:rsidRPr="004E120F" w:rsidRDefault="006D63BB" w:rsidP="006D63BB">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3" w:type="pct"/>
            <w:shd w:val="clear" w:color="000000" w:fill="0033CC"/>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6D63BB" w:rsidRPr="00A506CE" w:rsidTr="006D63BB">
        <w:trPr>
          <w:trHeight w:val="230"/>
        </w:trPr>
        <w:tc>
          <w:tcPr>
            <w:tcW w:w="619" w:type="pct"/>
            <w:shd w:val="clear" w:color="auto" w:fill="00B050"/>
          </w:tcPr>
          <w:p w:rsidR="006D63BB" w:rsidRPr="00A506CE" w:rsidRDefault="006D63BB" w:rsidP="006D63BB">
            <w:pPr>
              <w:spacing w:before="60" w:after="60"/>
              <w:jc w:val="center"/>
              <w:rPr>
                <w:rFonts w:ascii="Arial" w:hAnsi="Arial" w:cs="Arial"/>
                <w:b/>
                <w:bCs/>
                <w:color w:val="FFFFFF"/>
                <w:szCs w:val="18"/>
                <w:lang w:val="en-US" w:eastAsia="ja-JP" w:bidi="hi-IN"/>
              </w:rPr>
            </w:pPr>
          </w:p>
        </w:tc>
        <w:tc>
          <w:tcPr>
            <w:tcW w:w="4381" w:type="pct"/>
            <w:gridSpan w:val="5"/>
            <w:shd w:val="clear" w:color="auto" w:fill="00B050"/>
            <w:noWrap/>
            <w:vAlign w:val="center"/>
          </w:tcPr>
          <w:p w:rsidR="006D63BB" w:rsidRPr="00114743" w:rsidRDefault="006D63BB" w:rsidP="006D63BB">
            <w:pPr>
              <w:spacing w:before="60" w:after="60"/>
              <w:jc w:val="center"/>
              <w:rPr>
                <w:rFonts w:ascii="Arial" w:hAnsi="Arial" w:cs="Arial"/>
                <w:b/>
                <w:bCs/>
                <w:color w:val="FFFFFF"/>
                <w:szCs w:val="18"/>
                <w:lang w:val="en-US" w:eastAsia="zh-CN" w:bidi="hi-IN"/>
              </w:rPr>
            </w:pPr>
            <w:r w:rsidRPr="00BF63BB">
              <w:rPr>
                <w:rFonts w:ascii="Arial" w:eastAsia="Times New Roman" w:hAnsi="Arial" w:cs="Arial"/>
                <w:b/>
                <w:bCs/>
                <w:color w:val="FFFFFF"/>
                <w:lang w:val="en-US"/>
              </w:rPr>
              <w:t>TDoc</w:t>
            </w:r>
            <w:r w:rsidRPr="009558DB">
              <w:rPr>
                <w:rFonts w:ascii="Arial" w:hAnsi="Arial" w:cs="Arial"/>
                <w:b/>
                <w:bCs/>
                <w:color w:val="FFFFFF"/>
                <w:szCs w:val="18"/>
                <w:lang w:val="en-US" w:eastAsia="zh-CN" w:bidi="hi-IN"/>
              </w:rPr>
              <w:t xml:space="preserve"> </w:t>
            </w:r>
            <w:r>
              <w:rPr>
                <w:rFonts w:ascii="Arial" w:hAnsi="Arial" w:cs="Arial"/>
                <w:b/>
                <w:bCs/>
                <w:color w:val="FFFFFF"/>
                <w:szCs w:val="18"/>
                <w:lang w:val="en-US" w:eastAsia="zh-CN" w:bidi="hi-IN"/>
              </w:rPr>
              <w:t>on Test methods</w:t>
            </w:r>
          </w:p>
        </w:tc>
      </w:tr>
      <w:tr w:rsidR="006D63BB" w:rsidRPr="00A506CE" w:rsidTr="006D63BB">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6D63BB" w:rsidRDefault="001F027C" w:rsidP="006D63BB">
            <w:pPr>
              <w:overflowPunct/>
              <w:autoSpaceDE/>
              <w:autoSpaceDN/>
              <w:adjustRightInd/>
              <w:spacing w:before="0" w:after="0"/>
              <w:textAlignment w:val="auto"/>
              <w:rPr>
                <w:rFonts w:ascii="Arial" w:hAnsi="Arial" w:cs="Arial"/>
                <w:b/>
                <w:bCs/>
                <w:color w:val="0000FF"/>
                <w:sz w:val="16"/>
                <w:szCs w:val="16"/>
                <w:u w:val="single"/>
                <w:lang w:val="en-US" w:eastAsia="zh-CN"/>
              </w:rPr>
            </w:pPr>
            <w:hyperlink r:id="rId22" w:history="1">
              <w:r w:rsidR="006D63BB">
                <w:rPr>
                  <w:rStyle w:val="af8"/>
                  <w:rFonts w:ascii="Arial" w:hAnsi="Arial" w:cs="Arial"/>
                  <w:b/>
                  <w:bCs/>
                  <w:sz w:val="16"/>
                  <w:szCs w:val="16"/>
                </w:rPr>
                <w:t>R4-1905505</w:t>
              </w:r>
            </w:hyperlink>
          </w:p>
        </w:tc>
        <w:tc>
          <w:tcPr>
            <w:tcW w:w="1909" w:type="pct"/>
            <w:shd w:val="clear" w:color="auto" w:fill="auto"/>
            <w:noWrap/>
          </w:tcPr>
          <w:p w:rsidR="006D63BB" w:rsidRDefault="006D63BB" w:rsidP="006D63BB">
            <w:pPr>
              <w:rPr>
                <w:rFonts w:ascii="Arial" w:hAnsi="Arial" w:cs="Arial"/>
                <w:sz w:val="16"/>
                <w:szCs w:val="16"/>
              </w:rPr>
            </w:pPr>
            <w:r>
              <w:rPr>
                <w:rFonts w:ascii="Arial" w:hAnsi="Arial" w:cs="Arial"/>
                <w:sz w:val="16"/>
                <w:szCs w:val="16"/>
              </w:rPr>
              <w:t>On NR MIMO OTA Measurement Distance</w:t>
            </w:r>
          </w:p>
        </w:tc>
        <w:tc>
          <w:tcPr>
            <w:tcW w:w="989" w:type="pct"/>
            <w:shd w:val="clear" w:color="auto" w:fill="auto"/>
            <w:noWrap/>
          </w:tcPr>
          <w:p w:rsidR="006D63BB" w:rsidRDefault="006D63BB" w:rsidP="006D63BB">
            <w:pPr>
              <w:rPr>
                <w:rFonts w:ascii="Arial" w:hAnsi="Arial" w:cs="Arial"/>
                <w:sz w:val="16"/>
                <w:szCs w:val="16"/>
              </w:rPr>
            </w:pPr>
            <w:r>
              <w:rPr>
                <w:rFonts w:ascii="Arial" w:hAnsi="Arial" w:cs="Arial"/>
                <w:sz w:val="16"/>
                <w:szCs w:val="16"/>
              </w:rPr>
              <w:t>vivo</w:t>
            </w:r>
          </w:p>
        </w:tc>
        <w:tc>
          <w:tcPr>
            <w:tcW w:w="566" w:type="pct"/>
          </w:tcPr>
          <w:p w:rsidR="006D63BB" w:rsidRDefault="006D63BB" w:rsidP="006D63BB">
            <w:pPr>
              <w:rPr>
                <w:rFonts w:ascii="Arial" w:hAnsi="Arial" w:cs="Arial"/>
                <w:sz w:val="16"/>
                <w:szCs w:val="16"/>
              </w:rPr>
            </w:pPr>
            <w:r>
              <w:rPr>
                <w:rFonts w:ascii="Arial" w:hAnsi="Arial" w:cs="Arial"/>
                <w:sz w:val="16"/>
                <w:szCs w:val="16"/>
              </w:rPr>
              <w:t>Approval</w:t>
            </w:r>
          </w:p>
        </w:tc>
        <w:tc>
          <w:tcPr>
            <w:tcW w:w="424" w:type="pct"/>
          </w:tcPr>
          <w:p w:rsidR="006D63BB" w:rsidRDefault="006D63BB" w:rsidP="006D63BB">
            <w:pPr>
              <w:rPr>
                <w:rFonts w:ascii="Arial" w:hAnsi="Arial" w:cs="Arial"/>
                <w:sz w:val="16"/>
                <w:szCs w:val="16"/>
              </w:rPr>
            </w:pPr>
            <w:r>
              <w:rPr>
                <w:rFonts w:ascii="Arial" w:hAnsi="Arial" w:cs="Arial"/>
                <w:sz w:val="16"/>
                <w:szCs w:val="16"/>
              </w:rPr>
              <w:t>10.2.3</w:t>
            </w:r>
          </w:p>
        </w:tc>
        <w:tc>
          <w:tcPr>
            <w:tcW w:w="493" w:type="pct"/>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A506CE" w:rsidTr="006D63BB">
        <w:trPr>
          <w:trHeight w:val="449"/>
        </w:trPr>
        <w:tc>
          <w:tcPr>
            <w:tcW w:w="619" w:type="pct"/>
            <w:tcBorders>
              <w:top w:val="nil"/>
              <w:left w:val="single" w:sz="4" w:space="0" w:color="A6A6A6"/>
              <w:bottom w:val="single" w:sz="4" w:space="0" w:color="A6A6A6"/>
              <w:right w:val="single" w:sz="4" w:space="0" w:color="A6A6A6"/>
            </w:tcBorders>
            <w:shd w:val="clear" w:color="auto" w:fill="auto"/>
            <w:noWrap/>
          </w:tcPr>
          <w:p w:rsidR="006D63BB" w:rsidRDefault="001F027C" w:rsidP="006D63BB">
            <w:pPr>
              <w:rPr>
                <w:rFonts w:ascii="Arial" w:hAnsi="Arial" w:cs="Arial"/>
                <w:b/>
                <w:bCs/>
                <w:color w:val="0000FF"/>
                <w:sz w:val="16"/>
                <w:szCs w:val="16"/>
                <w:u w:val="single"/>
              </w:rPr>
            </w:pPr>
            <w:hyperlink r:id="rId23" w:history="1">
              <w:r w:rsidR="006D63BB">
                <w:rPr>
                  <w:rStyle w:val="af8"/>
                  <w:rFonts w:ascii="Arial" w:hAnsi="Arial" w:cs="Arial"/>
                  <w:b/>
                  <w:bCs/>
                  <w:sz w:val="16"/>
                  <w:szCs w:val="16"/>
                </w:rPr>
                <w:t>R4-1905695</w:t>
              </w:r>
            </w:hyperlink>
          </w:p>
        </w:tc>
        <w:tc>
          <w:tcPr>
            <w:tcW w:w="1909" w:type="pct"/>
            <w:shd w:val="clear" w:color="auto" w:fill="auto"/>
            <w:noWrap/>
          </w:tcPr>
          <w:p w:rsidR="006D63BB" w:rsidRDefault="006D63BB" w:rsidP="006D63BB">
            <w:pPr>
              <w:rPr>
                <w:rFonts w:ascii="Arial" w:hAnsi="Arial" w:cs="Arial"/>
                <w:sz w:val="16"/>
                <w:szCs w:val="16"/>
              </w:rPr>
            </w:pPr>
            <w:r>
              <w:rPr>
                <w:rFonts w:ascii="Arial" w:hAnsi="Arial" w:cs="Arial"/>
                <w:sz w:val="16"/>
                <w:szCs w:val="16"/>
              </w:rPr>
              <w:t>Discussion on probe placement for FR1 MPAC</w:t>
            </w:r>
          </w:p>
        </w:tc>
        <w:tc>
          <w:tcPr>
            <w:tcW w:w="989" w:type="pct"/>
            <w:shd w:val="clear" w:color="auto" w:fill="auto"/>
            <w:noWrap/>
          </w:tcPr>
          <w:p w:rsidR="006D63BB" w:rsidRDefault="006D63BB" w:rsidP="006D63BB">
            <w:pPr>
              <w:rPr>
                <w:rFonts w:ascii="Arial" w:hAnsi="Arial" w:cs="Arial"/>
                <w:sz w:val="16"/>
                <w:szCs w:val="16"/>
              </w:rPr>
            </w:pPr>
            <w:r>
              <w:rPr>
                <w:rFonts w:ascii="Arial" w:hAnsi="Arial" w:cs="Arial"/>
                <w:sz w:val="16"/>
                <w:szCs w:val="16"/>
              </w:rPr>
              <w:t>DOCOMO Communications Lab.</w:t>
            </w:r>
          </w:p>
        </w:tc>
        <w:tc>
          <w:tcPr>
            <w:tcW w:w="566" w:type="pct"/>
          </w:tcPr>
          <w:p w:rsidR="006D63BB" w:rsidRDefault="006D63BB" w:rsidP="006D63BB">
            <w:pPr>
              <w:rPr>
                <w:rFonts w:ascii="Arial" w:hAnsi="Arial" w:cs="Arial"/>
                <w:sz w:val="16"/>
                <w:szCs w:val="16"/>
              </w:rPr>
            </w:pPr>
            <w:r>
              <w:rPr>
                <w:rFonts w:ascii="Arial" w:hAnsi="Arial" w:cs="Arial"/>
                <w:sz w:val="16"/>
                <w:szCs w:val="16"/>
              </w:rPr>
              <w:t xml:space="preserve">　</w:t>
            </w:r>
          </w:p>
        </w:tc>
        <w:tc>
          <w:tcPr>
            <w:tcW w:w="424" w:type="pct"/>
          </w:tcPr>
          <w:p w:rsidR="006D63BB" w:rsidRDefault="006D63BB" w:rsidP="006D63BB">
            <w:pPr>
              <w:rPr>
                <w:rFonts w:ascii="Arial" w:hAnsi="Arial" w:cs="Arial"/>
                <w:sz w:val="16"/>
                <w:szCs w:val="16"/>
              </w:rPr>
            </w:pPr>
            <w:r>
              <w:rPr>
                <w:rFonts w:ascii="Arial" w:hAnsi="Arial" w:cs="Arial"/>
                <w:sz w:val="16"/>
                <w:szCs w:val="16"/>
              </w:rPr>
              <w:t>10.2.3.1</w:t>
            </w:r>
          </w:p>
        </w:tc>
        <w:tc>
          <w:tcPr>
            <w:tcW w:w="493" w:type="pct"/>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A506CE" w:rsidTr="006D63BB">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6D63BB" w:rsidRDefault="001F027C" w:rsidP="006D63BB">
            <w:pPr>
              <w:rPr>
                <w:rFonts w:ascii="Arial" w:hAnsi="Arial" w:cs="Arial"/>
                <w:b/>
                <w:bCs/>
                <w:color w:val="0000FF"/>
                <w:sz w:val="16"/>
                <w:szCs w:val="16"/>
                <w:u w:val="single"/>
              </w:rPr>
            </w:pPr>
            <w:hyperlink r:id="rId24" w:history="1">
              <w:r w:rsidR="006D63BB">
                <w:rPr>
                  <w:rStyle w:val="af8"/>
                  <w:rFonts w:ascii="Arial" w:hAnsi="Arial" w:cs="Arial"/>
                  <w:b/>
                  <w:bCs/>
                  <w:sz w:val="16"/>
                  <w:szCs w:val="16"/>
                </w:rPr>
                <w:t>R4-1906826</w:t>
              </w:r>
            </w:hyperlink>
          </w:p>
        </w:tc>
        <w:tc>
          <w:tcPr>
            <w:tcW w:w="1909" w:type="pct"/>
            <w:shd w:val="clear" w:color="auto" w:fill="auto"/>
            <w:noWrap/>
          </w:tcPr>
          <w:p w:rsidR="006D63BB" w:rsidRDefault="006D63BB" w:rsidP="006D63BB">
            <w:pPr>
              <w:rPr>
                <w:rFonts w:ascii="Arial" w:hAnsi="Arial" w:cs="Arial"/>
                <w:sz w:val="16"/>
                <w:szCs w:val="16"/>
              </w:rPr>
            </w:pPr>
            <w:r>
              <w:rPr>
                <w:rFonts w:ascii="Arial" w:hAnsi="Arial" w:cs="Arial"/>
                <w:sz w:val="16"/>
                <w:szCs w:val="16"/>
              </w:rPr>
              <w:t>Minimum Measurement Distance Proposal for FR1 NR MIMO Systems</w:t>
            </w:r>
          </w:p>
        </w:tc>
        <w:tc>
          <w:tcPr>
            <w:tcW w:w="989" w:type="pct"/>
            <w:shd w:val="clear" w:color="auto" w:fill="auto"/>
            <w:noWrap/>
          </w:tcPr>
          <w:p w:rsidR="006D63BB" w:rsidRDefault="006D63BB" w:rsidP="006D63BB">
            <w:pPr>
              <w:rPr>
                <w:rFonts w:ascii="Arial" w:hAnsi="Arial" w:cs="Arial"/>
                <w:sz w:val="16"/>
                <w:szCs w:val="16"/>
              </w:rPr>
            </w:pPr>
            <w:r>
              <w:rPr>
                <w:rFonts w:ascii="Arial" w:hAnsi="Arial" w:cs="Arial"/>
                <w:sz w:val="16"/>
                <w:szCs w:val="16"/>
              </w:rPr>
              <w:t>Keysight Technologies UK Ltd</w:t>
            </w:r>
          </w:p>
        </w:tc>
        <w:tc>
          <w:tcPr>
            <w:tcW w:w="566" w:type="pct"/>
          </w:tcPr>
          <w:p w:rsidR="006D63BB" w:rsidRDefault="006D63BB" w:rsidP="006D63BB">
            <w:pPr>
              <w:rPr>
                <w:rFonts w:ascii="Arial" w:hAnsi="Arial" w:cs="Arial"/>
                <w:sz w:val="16"/>
                <w:szCs w:val="16"/>
              </w:rPr>
            </w:pPr>
            <w:r>
              <w:rPr>
                <w:rFonts w:ascii="Arial" w:hAnsi="Arial" w:cs="Arial"/>
                <w:sz w:val="16"/>
                <w:szCs w:val="16"/>
              </w:rPr>
              <w:t>Approval</w:t>
            </w:r>
          </w:p>
        </w:tc>
        <w:tc>
          <w:tcPr>
            <w:tcW w:w="424" w:type="pct"/>
          </w:tcPr>
          <w:p w:rsidR="006D63BB" w:rsidRDefault="006D63BB" w:rsidP="006D63BB">
            <w:pPr>
              <w:rPr>
                <w:rFonts w:ascii="Arial" w:hAnsi="Arial" w:cs="Arial"/>
                <w:sz w:val="16"/>
                <w:szCs w:val="16"/>
              </w:rPr>
            </w:pPr>
            <w:r>
              <w:rPr>
                <w:rFonts w:ascii="Arial" w:hAnsi="Arial" w:cs="Arial"/>
                <w:sz w:val="16"/>
                <w:szCs w:val="16"/>
              </w:rPr>
              <w:t>10.2.3.1</w:t>
            </w:r>
          </w:p>
        </w:tc>
        <w:tc>
          <w:tcPr>
            <w:tcW w:w="493" w:type="pct"/>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6D63BB" w:rsidRDefault="001F027C" w:rsidP="006D63BB">
            <w:pPr>
              <w:rPr>
                <w:rFonts w:ascii="Arial" w:hAnsi="Arial" w:cs="Arial"/>
                <w:b/>
                <w:bCs/>
                <w:color w:val="0000FF"/>
                <w:sz w:val="16"/>
                <w:szCs w:val="16"/>
                <w:u w:val="single"/>
              </w:rPr>
            </w:pPr>
            <w:hyperlink r:id="rId25" w:history="1">
              <w:r w:rsidR="006D63BB">
                <w:rPr>
                  <w:rStyle w:val="af8"/>
                  <w:rFonts w:ascii="Arial" w:hAnsi="Arial" w:cs="Arial"/>
                  <w:b/>
                  <w:bCs/>
                  <w:sz w:val="16"/>
                  <w:szCs w:val="16"/>
                </w:rPr>
                <w:t>R4-1906829</w:t>
              </w:r>
            </w:hyperlink>
          </w:p>
        </w:tc>
        <w:tc>
          <w:tcPr>
            <w:tcW w:w="190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On 2D NR FR1 MPAC Implementations</w:t>
            </w:r>
          </w:p>
        </w:tc>
        <w:tc>
          <w:tcPr>
            <w:tcW w:w="98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Keysight Technologies UK Ltd</w:t>
            </w:r>
          </w:p>
        </w:tc>
        <w:tc>
          <w:tcPr>
            <w:tcW w:w="566"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6D63BB" w:rsidRDefault="001F027C" w:rsidP="006D63BB">
            <w:pPr>
              <w:rPr>
                <w:rFonts w:ascii="Arial" w:hAnsi="Arial" w:cs="Arial"/>
                <w:b/>
                <w:bCs/>
                <w:color w:val="0000FF"/>
                <w:sz w:val="16"/>
                <w:szCs w:val="16"/>
                <w:u w:val="single"/>
              </w:rPr>
            </w:pPr>
            <w:hyperlink r:id="rId26" w:history="1">
              <w:r w:rsidR="006D63BB">
                <w:rPr>
                  <w:rStyle w:val="af8"/>
                  <w:rFonts w:ascii="Arial" w:hAnsi="Arial" w:cs="Arial"/>
                  <w:b/>
                  <w:bCs/>
                  <w:sz w:val="16"/>
                  <w:szCs w:val="16"/>
                </w:rPr>
                <w:t>R4-1906830</w:t>
              </w:r>
            </w:hyperlink>
          </w:p>
        </w:tc>
        <w:tc>
          <w:tcPr>
            <w:tcW w:w="190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DUT test zone size evaluation for UMi and InO at FR 2</w:t>
            </w:r>
          </w:p>
        </w:tc>
        <w:tc>
          <w:tcPr>
            <w:tcW w:w="98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Keysight Technologies UK Ltd</w:t>
            </w:r>
          </w:p>
        </w:tc>
        <w:tc>
          <w:tcPr>
            <w:tcW w:w="566"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10.2.3.2</w:t>
            </w:r>
          </w:p>
        </w:tc>
        <w:tc>
          <w:tcPr>
            <w:tcW w:w="493" w:type="pct"/>
            <w:tcBorders>
              <w:bottom w:val="single" w:sz="4" w:space="0" w:color="auto"/>
            </w:tcBorders>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6D63BB" w:rsidRDefault="001F027C" w:rsidP="006D63BB">
            <w:pPr>
              <w:rPr>
                <w:rFonts w:ascii="Arial" w:hAnsi="Arial" w:cs="Arial"/>
                <w:b/>
                <w:bCs/>
                <w:color w:val="0000FF"/>
                <w:sz w:val="16"/>
                <w:szCs w:val="16"/>
                <w:u w:val="single"/>
              </w:rPr>
            </w:pPr>
            <w:hyperlink r:id="rId27" w:history="1">
              <w:r w:rsidR="006D63BB">
                <w:rPr>
                  <w:rStyle w:val="af8"/>
                  <w:rFonts w:ascii="Arial" w:hAnsi="Arial" w:cs="Arial"/>
                  <w:b/>
                  <w:bCs/>
                  <w:sz w:val="16"/>
                  <w:szCs w:val="16"/>
                </w:rPr>
                <w:t>R4-1906839</w:t>
              </w:r>
            </w:hyperlink>
          </w:p>
        </w:tc>
        <w:tc>
          <w:tcPr>
            <w:tcW w:w="190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Considerations on FR2 MIMO OTA</w:t>
            </w:r>
          </w:p>
        </w:tc>
        <w:tc>
          <w:tcPr>
            <w:tcW w:w="98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Qualcomm Incorporated</w:t>
            </w:r>
          </w:p>
        </w:tc>
        <w:tc>
          <w:tcPr>
            <w:tcW w:w="566"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10.2.3.2</w:t>
            </w:r>
          </w:p>
        </w:tc>
        <w:tc>
          <w:tcPr>
            <w:tcW w:w="493" w:type="pct"/>
            <w:tcBorders>
              <w:bottom w:val="single" w:sz="4" w:space="0" w:color="auto"/>
            </w:tcBorders>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6D63BB" w:rsidRDefault="001F027C" w:rsidP="006D63BB">
            <w:pPr>
              <w:rPr>
                <w:rFonts w:ascii="Arial" w:hAnsi="Arial" w:cs="Arial"/>
                <w:b/>
                <w:bCs/>
                <w:color w:val="0000FF"/>
                <w:sz w:val="16"/>
                <w:szCs w:val="16"/>
                <w:u w:val="single"/>
              </w:rPr>
            </w:pPr>
            <w:hyperlink r:id="rId28" w:history="1">
              <w:r w:rsidR="006D63BB">
                <w:rPr>
                  <w:rStyle w:val="af8"/>
                  <w:rFonts w:ascii="Arial" w:hAnsi="Arial" w:cs="Arial"/>
                  <w:b/>
                  <w:bCs/>
                  <w:sz w:val="16"/>
                  <w:szCs w:val="16"/>
                </w:rPr>
                <w:t>R4-1906940</w:t>
              </w:r>
            </w:hyperlink>
          </w:p>
        </w:tc>
        <w:tc>
          <w:tcPr>
            <w:tcW w:w="190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On the probe layout on FR2 MPAC systems</w:t>
            </w:r>
          </w:p>
        </w:tc>
        <w:tc>
          <w:tcPr>
            <w:tcW w:w="98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Spirent Communications</w:t>
            </w:r>
          </w:p>
        </w:tc>
        <w:tc>
          <w:tcPr>
            <w:tcW w:w="566"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10.2.3.2</w:t>
            </w:r>
          </w:p>
        </w:tc>
        <w:tc>
          <w:tcPr>
            <w:tcW w:w="493" w:type="pct"/>
            <w:tcBorders>
              <w:bottom w:val="single" w:sz="4" w:space="0" w:color="auto"/>
            </w:tcBorders>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6D63BB" w:rsidRDefault="001F027C" w:rsidP="006D63BB">
            <w:pPr>
              <w:rPr>
                <w:rFonts w:ascii="Arial" w:hAnsi="Arial" w:cs="Arial"/>
                <w:b/>
                <w:bCs/>
                <w:color w:val="0000FF"/>
                <w:sz w:val="16"/>
                <w:szCs w:val="16"/>
                <w:u w:val="single"/>
              </w:rPr>
            </w:pPr>
            <w:hyperlink r:id="rId29" w:history="1">
              <w:r w:rsidR="006D63BB">
                <w:rPr>
                  <w:rStyle w:val="af8"/>
                  <w:rFonts w:ascii="Arial" w:hAnsi="Arial" w:cs="Arial"/>
                  <w:b/>
                  <w:bCs/>
                  <w:sz w:val="16"/>
                  <w:szCs w:val="16"/>
                </w:rPr>
                <w:t>R4-1907143</w:t>
              </w:r>
            </w:hyperlink>
          </w:p>
        </w:tc>
        <w:tc>
          <w:tcPr>
            <w:tcW w:w="190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Verification of emulated DL signal quality for FR1 MIMO OTA</w:t>
            </w:r>
          </w:p>
        </w:tc>
        <w:tc>
          <w:tcPr>
            <w:tcW w:w="98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Apple Inc.</w:t>
            </w:r>
          </w:p>
        </w:tc>
        <w:tc>
          <w:tcPr>
            <w:tcW w:w="566"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Discussion</w:t>
            </w:r>
          </w:p>
        </w:tc>
        <w:tc>
          <w:tcPr>
            <w:tcW w:w="424"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6D63BB" w:rsidRDefault="001F027C" w:rsidP="006D63BB">
            <w:pPr>
              <w:rPr>
                <w:rFonts w:ascii="Arial" w:hAnsi="Arial" w:cs="Arial"/>
                <w:b/>
                <w:bCs/>
                <w:color w:val="0000FF"/>
                <w:sz w:val="16"/>
                <w:szCs w:val="16"/>
                <w:u w:val="single"/>
              </w:rPr>
            </w:pPr>
            <w:hyperlink r:id="rId30" w:history="1">
              <w:r w:rsidR="006D63BB">
                <w:rPr>
                  <w:rStyle w:val="af8"/>
                  <w:rFonts w:ascii="Arial" w:hAnsi="Arial" w:cs="Arial"/>
                  <w:b/>
                  <w:bCs/>
                  <w:sz w:val="16"/>
                  <w:szCs w:val="16"/>
                </w:rPr>
                <w:t>R4-1907144</w:t>
              </w:r>
            </w:hyperlink>
          </w:p>
        </w:tc>
        <w:tc>
          <w:tcPr>
            <w:tcW w:w="190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Views on FR1 MIMO OTA testing conditions</w:t>
            </w:r>
          </w:p>
        </w:tc>
        <w:tc>
          <w:tcPr>
            <w:tcW w:w="98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Apple Inc.</w:t>
            </w:r>
          </w:p>
        </w:tc>
        <w:tc>
          <w:tcPr>
            <w:tcW w:w="566"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Discussion</w:t>
            </w:r>
          </w:p>
        </w:tc>
        <w:tc>
          <w:tcPr>
            <w:tcW w:w="424"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6D63BB" w:rsidRDefault="001F027C" w:rsidP="006D63BB">
            <w:pPr>
              <w:rPr>
                <w:rFonts w:ascii="Arial" w:hAnsi="Arial" w:cs="Arial"/>
                <w:b/>
                <w:bCs/>
                <w:color w:val="0000FF"/>
                <w:sz w:val="16"/>
                <w:szCs w:val="16"/>
                <w:u w:val="single"/>
              </w:rPr>
            </w:pPr>
            <w:hyperlink r:id="rId31" w:history="1">
              <w:r w:rsidR="006D63BB">
                <w:rPr>
                  <w:rStyle w:val="af8"/>
                  <w:rFonts w:ascii="Arial" w:hAnsi="Arial" w:cs="Arial"/>
                  <w:b/>
                  <w:bCs/>
                  <w:sz w:val="16"/>
                  <w:szCs w:val="16"/>
                </w:rPr>
                <w:t>R4-1907179</w:t>
              </w:r>
            </w:hyperlink>
          </w:p>
        </w:tc>
        <w:tc>
          <w:tcPr>
            <w:tcW w:w="190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Views on FR2 test methodologies</w:t>
            </w:r>
          </w:p>
        </w:tc>
        <w:tc>
          <w:tcPr>
            <w:tcW w:w="989" w:type="pct"/>
            <w:tcBorders>
              <w:bottom w:val="single" w:sz="4" w:space="0" w:color="auto"/>
            </w:tcBorders>
            <w:shd w:val="clear" w:color="auto" w:fill="auto"/>
            <w:noWrap/>
          </w:tcPr>
          <w:p w:rsidR="006D63BB" w:rsidRDefault="006D63BB" w:rsidP="006D63BB">
            <w:pPr>
              <w:rPr>
                <w:rFonts w:ascii="Arial" w:hAnsi="Arial" w:cs="Arial"/>
                <w:sz w:val="16"/>
                <w:szCs w:val="16"/>
              </w:rPr>
            </w:pPr>
            <w:r>
              <w:rPr>
                <w:rFonts w:ascii="Arial" w:hAnsi="Arial" w:cs="Arial"/>
                <w:sz w:val="16"/>
                <w:szCs w:val="16"/>
              </w:rPr>
              <w:t>Intel Corporation</w:t>
            </w:r>
          </w:p>
        </w:tc>
        <w:tc>
          <w:tcPr>
            <w:tcW w:w="566"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Discussion</w:t>
            </w:r>
          </w:p>
        </w:tc>
        <w:tc>
          <w:tcPr>
            <w:tcW w:w="424" w:type="pct"/>
            <w:tcBorders>
              <w:bottom w:val="single" w:sz="4" w:space="0" w:color="auto"/>
            </w:tcBorders>
          </w:tcPr>
          <w:p w:rsidR="006D63BB" w:rsidRDefault="006D63BB" w:rsidP="006D63BB">
            <w:pPr>
              <w:rPr>
                <w:rFonts w:ascii="Arial" w:hAnsi="Arial" w:cs="Arial"/>
                <w:sz w:val="16"/>
                <w:szCs w:val="16"/>
              </w:rPr>
            </w:pPr>
            <w:r>
              <w:rPr>
                <w:rFonts w:ascii="Arial" w:hAnsi="Arial" w:cs="Arial"/>
                <w:sz w:val="16"/>
                <w:szCs w:val="16"/>
              </w:rPr>
              <w:t>10.2.3.2</w:t>
            </w:r>
          </w:p>
        </w:tc>
        <w:tc>
          <w:tcPr>
            <w:tcW w:w="493" w:type="pct"/>
            <w:tcBorders>
              <w:bottom w:val="single" w:sz="4" w:space="0" w:color="auto"/>
            </w:tcBorders>
          </w:tcPr>
          <w:p w:rsidR="006D63BB" w:rsidRDefault="006D63BB" w:rsidP="006D63BB">
            <w:pPr>
              <w:rPr>
                <w:rFonts w:ascii="Arial" w:hAnsi="Arial" w:cs="Arial"/>
                <w:b/>
                <w:bCs/>
                <w:sz w:val="16"/>
                <w:szCs w:val="16"/>
                <w:u w:val="single"/>
              </w:rPr>
            </w:pPr>
            <w:r>
              <w:rPr>
                <w:rFonts w:ascii="Arial" w:hAnsi="Arial" w:cs="Arial"/>
                <w:b/>
                <w:bCs/>
                <w:sz w:val="16"/>
                <w:szCs w:val="16"/>
                <w:u w:val="single"/>
              </w:rPr>
              <w:t>available</w:t>
            </w:r>
          </w:p>
        </w:tc>
      </w:tr>
      <w:tr w:rsidR="006D63BB" w:rsidRPr="00900983" w:rsidTr="006D63BB">
        <w:trPr>
          <w:trHeight w:val="230"/>
        </w:trPr>
        <w:tc>
          <w:tcPr>
            <w:tcW w:w="619" w:type="pct"/>
            <w:shd w:val="clear" w:color="000000" w:fill="0033CC"/>
            <w:noWrap/>
            <w:vAlign w:val="center"/>
            <w:hideMark/>
          </w:tcPr>
          <w:p w:rsidR="006D63BB" w:rsidRPr="00900983" w:rsidRDefault="006D63BB" w:rsidP="006D63BB">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4381" w:type="pct"/>
            <w:gridSpan w:val="5"/>
            <w:shd w:val="clear" w:color="000000" w:fill="0033CC"/>
            <w:noWrap/>
            <w:vAlign w:val="center"/>
            <w:hideMark/>
          </w:tcPr>
          <w:p w:rsidR="006D63BB" w:rsidRPr="00900983" w:rsidRDefault="006D63BB" w:rsidP="006D63BB">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Pr>
                <w:rFonts w:ascii="Arial" w:hAnsi="Arial" w:cs="Arial"/>
                <w:b/>
                <w:bCs/>
                <w:szCs w:val="18"/>
                <w:lang w:val="en-US" w:eastAsia="zh-CN" w:bidi="hi-IN"/>
              </w:rPr>
              <w:t>Test methods</w:t>
            </w:r>
            <w:r>
              <w:rPr>
                <w:rFonts w:ascii="Arial" w:hAnsi="Arial" w:cs="Arial"/>
                <w:b/>
                <w:bCs/>
                <w:szCs w:val="18"/>
                <w:lang w:val="en-US" w:eastAsia="ja-JP" w:bidi="hi-IN"/>
              </w:rPr>
              <w:t xml:space="preserve"> </w:t>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rPr>
                <w:rFonts w:ascii="Arial" w:hAnsi="Arial" w:cs="Arial"/>
                <w:sz w:val="16"/>
                <w:szCs w:val="16"/>
              </w:rPr>
            </w:pPr>
            <w:r>
              <w:rPr>
                <w:rFonts w:ascii="Arial" w:hAnsi="Arial" w:cs="Arial"/>
                <w:sz w:val="16"/>
                <w:szCs w:val="16"/>
              </w:rPr>
              <w:t>vivo</w:t>
            </w:r>
          </w:p>
          <w:p w:rsidR="006D63BB" w:rsidRPr="00900983" w:rsidRDefault="001F027C" w:rsidP="006D63BB">
            <w:pPr>
              <w:spacing w:before="60" w:after="60"/>
              <w:rPr>
                <w:rFonts w:ascii="Arial" w:hAnsi="Arial" w:cs="Arial"/>
                <w:szCs w:val="18"/>
                <w:lang w:val="en-US" w:eastAsia="ja-JP" w:bidi="hi-IN"/>
              </w:rPr>
            </w:pPr>
            <w:hyperlink r:id="rId32" w:history="1">
              <w:r w:rsidR="006D63BB">
                <w:rPr>
                  <w:rStyle w:val="af8"/>
                  <w:rFonts w:ascii="Arial" w:hAnsi="Arial" w:cs="Arial"/>
                  <w:b/>
                  <w:bCs/>
                  <w:sz w:val="16"/>
                  <w:szCs w:val="16"/>
                </w:rPr>
                <w:t>R4-1905505</w:t>
              </w:r>
            </w:hyperlink>
          </w:p>
        </w:tc>
        <w:tc>
          <w:tcPr>
            <w:tcW w:w="4381" w:type="pct"/>
            <w:gridSpan w:val="5"/>
            <w:shd w:val="clear" w:color="auto" w:fill="auto"/>
            <w:noWrap/>
            <w:vAlign w:val="center"/>
          </w:tcPr>
          <w:p w:rsidR="006D63BB" w:rsidRDefault="006D63BB" w:rsidP="006D63BB">
            <w:pPr>
              <w:spacing w:before="50"/>
              <w:rPr>
                <w:b/>
                <w:lang w:eastAsia="zh-CN"/>
              </w:rPr>
            </w:pPr>
            <w:r w:rsidRPr="00AD6433">
              <w:rPr>
                <w:b/>
                <w:lang w:eastAsia="zh-CN"/>
              </w:rPr>
              <w:t>Proposal</w:t>
            </w:r>
            <w:r>
              <w:rPr>
                <w:b/>
                <w:lang w:eastAsia="zh-CN"/>
              </w:rPr>
              <w:t xml:space="preserve"> </w:t>
            </w:r>
            <w:r w:rsidRPr="00AD6433">
              <w:rPr>
                <w:b/>
                <w:lang w:eastAsia="zh-CN"/>
              </w:rPr>
              <w:t xml:space="preserve">1: </w:t>
            </w:r>
            <w:r>
              <w:rPr>
                <w:b/>
                <w:lang w:eastAsia="zh-CN"/>
              </w:rPr>
              <w:t xml:space="preserve">For </w:t>
            </w:r>
            <w:r w:rsidRPr="00D93871">
              <w:rPr>
                <w:b/>
                <w:sz w:val="21"/>
                <w:szCs w:val="21"/>
              </w:rPr>
              <w:t xml:space="preserve">NR </w:t>
            </w:r>
            <w:r>
              <w:rPr>
                <w:b/>
                <w:sz w:val="21"/>
                <w:szCs w:val="21"/>
              </w:rPr>
              <w:t xml:space="preserve">FR1 </w:t>
            </w:r>
            <w:r w:rsidRPr="00D93871">
              <w:rPr>
                <w:b/>
                <w:sz w:val="21"/>
                <w:szCs w:val="21"/>
              </w:rPr>
              <w:t>MIMO OTA</w:t>
            </w:r>
            <w:r>
              <w:rPr>
                <w:b/>
                <w:sz w:val="21"/>
                <w:szCs w:val="21"/>
              </w:rPr>
              <w:t xml:space="preserve">, </w:t>
            </w:r>
            <w:r>
              <w:rPr>
                <w:b/>
                <w:lang w:eastAsia="zh-CN"/>
              </w:rPr>
              <w:t>proposed to</w:t>
            </w:r>
            <w:r>
              <w:rPr>
                <w:b/>
                <w:sz w:val="21"/>
                <w:szCs w:val="21"/>
              </w:rPr>
              <w:t xml:space="preserve"> </w:t>
            </w:r>
            <w:r>
              <w:rPr>
                <w:b/>
                <w:lang w:eastAsia="zh-CN"/>
              </w:rPr>
              <w:t>s</w:t>
            </w:r>
            <w:r w:rsidRPr="00323456">
              <w:rPr>
                <w:b/>
                <w:lang w:eastAsia="zh-CN"/>
              </w:rPr>
              <w:t xml:space="preserve">tudy the feasibility of </w:t>
            </w:r>
            <w:r>
              <w:rPr>
                <w:b/>
                <w:lang w:eastAsia="zh-CN"/>
              </w:rPr>
              <w:t xml:space="preserve">relaxing measurement distance </w:t>
            </w:r>
            <w:r w:rsidRPr="00D93871">
              <w:rPr>
                <w:b/>
                <w:sz w:val="21"/>
                <w:szCs w:val="21"/>
              </w:rPr>
              <w:t xml:space="preserve">for MPAC method </w:t>
            </w:r>
            <w:r>
              <w:rPr>
                <w:b/>
                <w:sz w:val="21"/>
                <w:szCs w:val="21"/>
              </w:rPr>
              <w:t xml:space="preserve">with circular probes layout, in order to maximize reusing of legacy facilities and reduce the </w:t>
            </w:r>
            <w:r w:rsidRPr="00D15E30">
              <w:rPr>
                <w:b/>
                <w:sz w:val="21"/>
                <w:szCs w:val="21"/>
              </w:rPr>
              <w:t>cost of building new chamber</w:t>
            </w:r>
            <w:r>
              <w:rPr>
                <w:b/>
                <w:lang w:eastAsia="zh-CN"/>
              </w:rPr>
              <w:t xml:space="preserve">. </w:t>
            </w:r>
          </w:p>
          <w:p w:rsidR="006D63BB" w:rsidRPr="00FA30CA" w:rsidRDefault="006D63BB" w:rsidP="006D63BB">
            <w:pPr>
              <w:spacing w:before="50"/>
              <w:rPr>
                <w:b/>
                <w:sz w:val="21"/>
                <w:szCs w:val="21"/>
              </w:rPr>
            </w:pPr>
            <w:r>
              <w:rPr>
                <w:b/>
                <w:lang w:eastAsia="zh-CN"/>
              </w:rPr>
              <w:t xml:space="preserve">Proposal 2: It is preferred if </w:t>
            </w:r>
            <w:r w:rsidRPr="00323456">
              <w:rPr>
                <w:b/>
                <w:sz w:val="21"/>
                <w:szCs w:val="21"/>
              </w:rPr>
              <w:t xml:space="preserve">a “fall back” minimum distance </w:t>
            </w:r>
            <w:r>
              <w:rPr>
                <w:b/>
                <w:sz w:val="21"/>
                <w:szCs w:val="21"/>
              </w:rPr>
              <w:t>can be defined which may</w:t>
            </w:r>
            <w:r w:rsidRPr="00323456">
              <w:rPr>
                <w:b/>
                <w:sz w:val="21"/>
                <w:szCs w:val="21"/>
              </w:rPr>
              <w:t xml:space="preserve"> be used </w:t>
            </w:r>
            <w:r>
              <w:rPr>
                <w:b/>
                <w:sz w:val="21"/>
                <w:szCs w:val="21"/>
              </w:rPr>
              <w:t xml:space="preserve">in case chamber’s </w:t>
            </w:r>
            <w:r w:rsidRPr="00323456">
              <w:rPr>
                <w:b/>
                <w:sz w:val="21"/>
                <w:szCs w:val="21"/>
              </w:rPr>
              <w:t>test range can’t exactly meet the far-field criteria</w:t>
            </w:r>
            <w:r>
              <w:rPr>
                <w:b/>
                <w:sz w:val="21"/>
                <w:szCs w:val="21"/>
              </w:rPr>
              <w:t xml:space="preserve">. </w:t>
            </w:r>
            <w:r w:rsidRPr="005B0CA6">
              <w:rPr>
                <w:rFonts w:hint="eastAsia"/>
                <w:b/>
                <w:sz w:val="21"/>
                <w:szCs w:val="21"/>
                <w:lang w:eastAsia="zh-CN"/>
              </w:rPr>
              <w:t>F</w:t>
            </w:r>
            <w:r>
              <w:rPr>
                <w:b/>
                <w:lang w:eastAsia="zh-CN"/>
              </w:rPr>
              <w:t xml:space="preserve">or FR1 the minimum distance of </w:t>
            </w:r>
            <w:r w:rsidRPr="00AD6433">
              <w:rPr>
                <w:b/>
                <w:lang w:eastAsia="zh-CN"/>
              </w:rPr>
              <w:t>1.2m can be a value</w:t>
            </w:r>
            <w:r>
              <w:rPr>
                <w:b/>
                <w:lang w:eastAsia="zh-CN"/>
              </w:rPr>
              <w:t xml:space="preserve"> to start with</w:t>
            </w:r>
            <w:r w:rsidRPr="00AD6433">
              <w:rPr>
                <w:b/>
                <w:lang w:eastAsia="zh-CN"/>
              </w:rPr>
              <w:t>.</w:t>
            </w:r>
            <w:r>
              <w:rPr>
                <w:b/>
                <w:lang w:eastAsia="zh-CN"/>
              </w:rPr>
              <w:t xml:space="preserve"> Relevant impact of inadequate measurement distance to MIMO channel implementation and eventually</w:t>
            </w:r>
            <w:r w:rsidRPr="00AD6433">
              <w:rPr>
                <w:b/>
                <w:lang w:eastAsia="zh-CN"/>
              </w:rPr>
              <w:t xml:space="preserve"> measurement uncertainty can be studied under this condition</w:t>
            </w:r>
            <w:r>
              <w:rPr>
                <w:b/>
                <w:lang w:eastAsia="zh-CN"/>
              </w:rPr>
              <w:t xml:space="preserve"> for agreed channel models</w:t>
            </w:r>
            <w:r w:rsidRPr="00AD6433">
              <w:rPr>
                <w:b/>
                <w:lang w:eastAsia="zh-CN"/>
              </w:rPr>
              <w:t>.</w:t>
            </w:r>
          </w:p>
          <w:p w:rsidR="006D63BB" w:rsidRPr="00DC6A27" w:rsidRDefault="006D63BB" w:rsidP="006D63BB">
            <w:pPr>
              <w:jc w:val="both"/>
              <w:rPr>
                <w:b/>
              </w:rPr>
            </w:pPr>
            <w:r>
              <w:rPr>
                <w:b/>
                <w:lang w:eastAsia="zh-CN"/>
              </w:rPr>
              <w:t>Proposal 3: The necessity of similar study for FR2 is FFS.</w:t>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pPr>
            <w:r>
              <w:rPr>
                <w:rFonts w:ascii="Arial" w:hAnsi="Arial" w:cs="Arial"/>
                <w:sz w:val="16"/>
                <w:szCs w:val="16"/>
              </w:rPr>
              <w:t>DOCOMO Communications Lab</w:t>
            </w:r>
            <w:r>
              <w:t xml:space="preserve"> </w:t>
            </w:r>
          </w:p>
          <w:p w:rsidR="006D63BB" w:rsidRDefault="001F027C" w:rsidP="006D63BB">
            <w:pPr>
              <w:spacing w:before="60" w:after="60"/>
              <w:rPr>
                <w:rFonts w:ascii="Arial" w:hAnsi="Arial" w:cs="Arial"/>
                <w:sz w:val="16"/>
                <w:szCs w:val="16"/>
              </w:rPr>
            </w:pPr>
            <w:hyperlink r:id="rId33" w:history="1">
              <w:r w:rsidR="006D63BB">
                <w:rPr>
                  <w:rStyle w:val="af8"/>
                  <w:rFonts w:ascii="Arial" w:hAnsi="Arial" w:cs="Arial"/>
                  <w:b/>
                  <w:bCs/>
                  <w:sz w:val="16"/>
                  <w:szCs w:val="16"/>
                </w:rPr>
                <w:t>R4-1905695</w:t>
              </w:r>
            </w:hyperlink>
          </w:p>
        </w:tc>
        <w:tc>
          <w:tcPr>
            <w:tcW w:w="4381" w:type="pct"/>
            <w:gridSpan w:val="5"/>
            <w:shd w:val="clear" w:color="auto" w:fill="auto"/>
            <w:noWrap/>
            <w:vAlign w:val="center"/>
          </w:tcPr>
          <w:p w:rsidR="006D63BB" w:rsidRPr="00DC6A27" w:rsidRDefault="006D63BB" w:rsidP="006D63BB">
            <w:pPr>
              <w:rPr>
                <w:rFonts w:eastAsia="Batang"/>
              </w:rPr>
            </w:pPr>
            <w:r w:rsidRPr="000C79EE">
              <w:rPr>
                <w:rFonts w:eastAsia="Batang"/>
                <w:b/>
                <w:i/>
              </w:rPr>
              <w:lastRenderedPageBreak/>
              <w:t xml:space="preserve">Proposal 1: </w:t>
            </w:r>
            <w:r>
              <w:rPr>
                <w:rFonts w:eastAsia="Batang"/>
                <w:b/>
                <w:i/>
              </w:rPr>
              <w:t>T</w:t>
            </w:r>
            <w:r w:rsidRPr="00A06553">
              <w:rPr>
                <w:rFonts w:eastAsia="Batang"/>
                <w:b/>
                <w:i/>
              </w:rPr>
              <w:t>he number of antenna and placement of antenna in FR1 MPAC should be aligned with LTE MPAC.</w:t>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rPr>
                <w:rFonts w:ascii="Arial" w:hAnsi="Arial" w:cs="Arial"/>
                <w:sz w:val="16"/>
                <w:szCs w:val="16"/>
              </w:rPr>
            </w:pPr>
            <w:r>
              <w:rPr>
                <w:rFonts w:ascii="Arial" w:hAnsi="Arial" w:cs="Arial"/>
                <w:sz w:val="16"/>
                <w:szCs w:val="16"/>
              </w:rPr>
              <w:lastRenderedPageBreak/>
              <w:t>Keysight Technologies UK Ltd</w:t>
            </w:r>
          </w:p>
          <w:p w:rsidR="006D63BB" w:rsidRDefault="001F027C" w:rsidP="006D63BB">
            <w:pPr>
              <w:spacing w:before="60" w:after="60"/>
              <w:rPr>
                <w:rFonts w:ascii="Arial" w:hAnsi="Arial" w:cs="Arial"/>
                <w:sz w:val="16"/>
                <w:szCs w:val="16"/>
              </w:rPr>
            </w:pPr>
            <w:hyperlink r:id="rId34" w:history="1">
              <w:r w:rsidR="006D63BB">
                <w:rPr>
                  <w:rStyle w:val="af8"/>
                  <w:rFonts w:ascii="Arial" w:hAnsi="Arial" w:cs="Arial"/>
                  <w:b/>
                  <w:bCs/>
                  <w:sz w:val="16"/>
                  <w:szCs w:val="16"/>
                </w:rPr>
                <w:t>R4-1906826</w:t>
              </w:r>
            </w:hyperlink>
          </w:p>
        </w:tc>
        <w:tc>
          <w:tcPr>
            <w:tcW w:w="4381" w:type="pct"/>
            <w:gridSpan w:val="5"/>
            <w:shd w:val="clear" w:color="auto" w:fill="auto"/>
            <w:noWrap/>
            <w:vAlign w:val="center"/>
          </w:tcPr>
          <w:p w:rsidR="006D63BB" w:rsidRPr="00662113" w:rsidRDefault="006D63BB" w:rsidP="006D63BB">
            <w:pPr>
              <w:rPr>
                <w:b/>
              </w:rPr>
            </w:pPr>
            <w:r w:rsidRPr="00662113">
              <w:rPr>
                <w:b/>
              </w:rPr>
              <w:fldChar w:fldCharType="begin"/>
            </w:r>
            <w:r w:rsidRPr="00662113">
              <w:rPr>
                <w:b/>
              </w:rPr>
              <w:instrText xml:space="preserve"> REF _Ref7739112 \h  \* MERGEFORMAT </w:instrText>
            </w:r>
            <w:r w:rsidRPr="00662113">
              <w:rPr>
                <w:b/>
              </w:rPr>
            </w:r>
            <w:r w:rsidRPr="00662113">
              <w:rPr>
                <w:b/>
              </w:rPr>
              <w:fldChar w:fldCharType="separate"/>
            </w:r>
            <w:r w:rsidRPr="00662113">
              <w:rPr>
                <w:b/>
              </w:rPr>
              <w:t xml:space="preserve">Observation </w:t>
            </w:r>
            <w:r w:rsidRPr="00662113">
              <w:rPr>
                <w:b/>
                <w:noProof/>
              </w:rPr>
              <w:t>1</w:t>
            </w:r>
            <w:r w:rsidRPr="00662113">
              <w:rPr>
                <w:b/>
              </w:rPr>
              <w:t>: While the 3</w:t>
            </w:r>
            <w:r w:rsidRPr="00662113">
              <w:rPr>
                <w:rFonts w:ascii="Symbol" w:hAnsi="Symbol"/>
                <w:b/>
              </w:rPr>
              <w:t></w:t>
            </w:r>
            <w:r w:rsidRPr="00662113">
              <w:rPr>
                <w:b/>
              </w:rPr>
              <w:t xml:space="preserve"> term dominates the minimum measurement distance requirement at low frequencies, the 2D</w:t>
            </w:r>
            <w:r w:rsidRPr="00662113">
              <w:rPr>
                <w:b/>
                <w:vertAlign w:val="superscript"/>
              </w:rPr>
              <w:t>2</w:t>
            </w:r>
            <w:r w:rsidRPr="00662113">
              <w:rPr>
                <w:rFonts w:ascii="Symbol" w:hAnsi="Symbol"/>
                <w:b/>
              </w:rPr>
              <w:t>/</w:t>
            </w:r>
            <w:r w:rsidRPr="00662113">
              <w:rPr>
                <w:rFonts w:ascii="Symbol" w:hAnsi="Symbol"/>
                <w:b/>
              </w:rPr>
              <w:t></w:t>
            </w:r>
            <w:r w:rsidRPr="00662113">
              <w:rPr>
                <w:b/>
              </w:rPr>
              <w:t xml:space="preserve"> term dominates the minimum measurement distance at frequencies beyond ~2.2GHz</w:t>
            </w:r>
            <w:r w:rsidRPr="00662113">
              <w:rPr>
                <w:b/>
              </w:rPr>
              <w:fldChar w:fldCharType="end"/>
            </w:r>
          </w:p>
          <w:p w:rsidR="006D63BB" w:rsidRPr="00662113" w:rsidRDefault="006D63BB" w:rsidP="006D63BB">
            <w:pPr>
              <w:rPr>
                <w:b/>
              </w:rPr>
            </w:pPr>
            <w:r w:rsidRPr="00662113">
              <w:rPr>
                <w:b/>
              </w:rPr>
              <w:fldChar w:fldCharType="begin"/>
            </w:r>
            <w:r w:rsidRPr="00662113">
              <w:rPr>
                <w:b/>
              </w:rPr>
              <w:instrText xml:space="preserve"> REF _Ref7739119 \h  \* MERGEFORMAT </w:instrText>
            </w:r>
            <w:r w:rsidRPr="00662113">
              <w:rPr>
                <w:b/>
              </w:rPr>
            </w:r>
            <w:r w:rsidRPr="00662113">
              <w:rPr>
                <w:b/>
              </w:rPr>
              <w:fldChar w:fldCharType="separate"/>
            </w:r>
            <w:r w:rsidRPr="00662113">
              <w:rPr>
                <w:b/>
              </w:rPr>
              <w:t xml:space="preserve">Observation </w:t>
            </w:r>
            <w:r w:rsidRPr="00662113">
              <w:rPr>
                <w:b/>
                <w:noProof/>
              </w:rPr>
              <w:t>2</w:t>
            </w:r>
            <w:r w:rsidRPr="00662113">
              <w:rPr>
                <w:b/>
              </w:rPr>
              <w:t xml:space="preserve">: At low frequencies, it is important to consider the largest dimension of the DUT as the dimension of the radiating aperture </w:t>
            </w:r>
            <w:r w:rsidRPr="00662113">
              <w:rPr>
                <w:b/>
                <w:i/>
              </w:rPr>
              <w:t>D</w:t>
            </w:r>
            <w:r w:rsidRPr="00662113">
              <w:rPr>
                <w:b/>
              </w:rPr>
              <w:fldChar w:fldCharType="end"/>
            </w:r>
          </w:p>
          <w:p w:rsidR="006D63BB" w:rsidRPr="00662113" w:rsidRDefault="006D63BB" w:rsidP="006D63BB">
            <w:pPr>
              <w:rPr>
                <w:b/>
              </w:rPr>
            </w:pPr>
            <w:r w:rsidRPr="00662113">
              <w:rPr>
                <w:b/>
              </w:rPr>
              <w:fldChar w:fldCharType="begin"/>
            </w:r>
            <w:r w:rsidRPr="00662113">
              <w:rPr>
                <w:b/>
              </w:rPr>
              <w:instrText xml:space="preserve"> REF _Ref7739126 \h  \* MERGEFORMAT </w:instrText>
            </w:r>
            <w:r w:rsidRPr="00662113">
              <w:rPr>
                <w:b/>
              </w:rPr>
            </w:r>
            <w:r w:rsidRPr="00662113">
              <w:rPr>
                <w:b/>
              </w:rPr>
              <w:fldChar w:fldCharType="separate"/>
            </w:r>
            <w:r w:rsidRPr="00662113">
              <w:rPr>
                <w:b/>
              </w:rPr>
              <w:t xml:space="preserve">Observation </w:t>
            </w:r>
            <w:r w:rsidRPr="00662113">
              <w:rPr>
                <w:b/>
                <w:noProof/>
              </w:rPr>
              <w:t>3</w:t>
            </w:r>
            <w:r w:rsidRPr="00662113">
              <w:rPr>
                <w:b/>
              </w:rPr>
              <w:t>: An MU term for inadequate measurement distance will have to be considered when measurement distances below the 3</w:t>
            </w:r>
            <w:r w:rsidRPr="00662113">
              <w:rPr>
                <w:rFonts w:ascii="Symbol" w:hAnsi="Symbol"/>
                <w:b/>
              </w:rPr>
              <w:t></w:t>
            </w:r>
            <w:r w:rsidRPr="00662113">
              <w:rPr>
                <w:b/>
              </w:rPr>
              <w:t xml:space="preserve"> limit are chosen for low-bands</w:t>
            </w:r>
            <w:r w:rsidRPr="00662113">
              <w:rPr>
                <w:b/>
              </w:rPr>
              <w:fldChar w:fldCharType="end"/>
            </w:r>
          </w:p>
          <w:p w:rsidR="006D63BB" w:rsidRPr="00662113" w:rsidRDefault="006D63BB" w:rsidP="006D63BB">
            <w:pPr>
              <w:rPr>
                <w:b/>
              </w:rPr>
            </w:pPr>
            <w:r w:rsidRPr="00662113">
              <w:rPr>
                <w:b/>
              </w:rPr>
              <w:fldChar w:fldCharType="begin"/>
            </w:r>
            <w:r w:rsidRPr="00662113">
              <w:rPr>
                <w:b/>
              </w:rPr>
              <w:instrText xml:space="preserve"> REF _Ref7739433 \h  \* MERGEFORMAT </w:instrText>
            </w:r>
            <w:r w:rsidRPr="00662113">
              <w:rPr>
                <w:b/>
              </w:rPr>
            </w:r>
            <w:r w:rsidRPr="00662113">
              <w:rPr>
                <w:b/>
              </w:rPr>
              <w:fldChar w:fldCharType="separate"/>
            </w:r>
            <w:r w:rsidRPr="00662113">
              <w:rPr>
                <w:b/>
              </w:rPr>
              <w:t xml:space="preserve">Observation </w:t>
            </w:r>
            <w:r w:rsidRPr="00662113">
              <w:rPr>
                <w:b/>
                <w:noProof/>
              </w:rPr>
              <w:t>4</w:t>
            </w:r>
            <w:r w:rsidRPr="00662113">
              <w:rPr>
                <w:b/>
              </w:rPr>
              <w:t xml:space="preserve">: When an effective dimension of the radiating aperture, </w:t>
            </w:r>
            <w:r w:rsidRPr="00662113">
              <w:rPr>
                <w:b/>
                <w:i/>
              </w:rPr>
              <w:t>De</w:t>
            </w:r>
            <w:r w:rsidRPr="00662113">
              <w:rPr>
                <w:b/>
              </w:rPr>
              <w:t>, is considered in the 2D</w:t>
            </w:r>
            <w:r w:rsidRPr="00662113">
              <w:rPr>
                <w:b/>
                <w:vertAlign w:val="subscript"/>
              </w:rPr>
              <w:t>e</w:t>
            </w:r>
            <w:r w:rsidRPr="00662113">
              <w:rPr>
                <w:b/>
                <w:vertAlign w:val="superscript"/>
              </w:rPr>
              <w:t>2</w:t>
            </w:r>
            <w:r w:rsidRPr="00662113">
              <w:rPr>
                <w:b/>
              </w:rPr>
              <w:t>/</w:t>
            </w:r>
            <w:r w:rsidRPr="00662113">
              <w:rPr>
                <w:rFonts w:ascii="Symbol" w:hAnsi="Symbol"/>
                <w:b/>
              </w:rPr>
              <w:t></w:t>
            </w:r>
            <w:r w:rsidRPr="00662113">
              <w:rPr>
                <w:b/>
              </w:rPr>
              <w:t xml:space="preserve"> min. measurement distance term, the measurement distance at higher frequencies is no longer dominated by the Fraunhofer distance.</w:t>
            </w:r>
            <w:r w:rsidRPr="00662113">
              <w:rPr>
                <w:b/>
              </w:rPr>
              <w:fldChar w:fldCharType="end"/>
            </w:r>
          </w:p>
          <w:p w:rsidR="006D63BB" w:rsidRPr="00662113" w:rsidRDefault="006D63BB" w:rsidP="006D63BB">
            <w:pPr>
              <w:rPr>
                <w:b/>
              </w:rPr>
            </w:pPr>
            <w:r w:rsidRPr="00662113">
              <w:rPr>
                <w:b/>
              </w:rPr>
              <w:fldChar w:fldCharType="begin"/>
            </w:r>
            <w:r w:rsidRPr="00662113">
              <w:rPr>
                <w:b/>
              </w:rPr>
              <w:instrText xml:space="preserve"> REF _Ref7739149 \h  \* MERGEFORMAT </w:instrText>
            </w:r>
            <w:r w:rsidRPr="00662113">
              <w:rPr>
                <w:b/>
              </w:rPr>
            </w:r>
            <w:r w:rsidRPr="00662113">
              <w:rPr>
                <w:b/>
              </w:rPr>
              <w:fldChar w:fldCharType="separate"/>
            </w:r>
            <w:r w:rsidRPr="00662113">
              <w:rPr>
                <w:b/>
              </w:rPr>
              <w:t xml:space="preserve">Proposal </w:t>
            </w:r>
            <w:r w:rsidRPr="00662113">
              <w:rPr>
                <w:b/>
                <w:noProof/>
              </w:rPr>
              <w:t>1</w:t>
            </w:r>
            <w:r w:rsidRPr="00662113">
              <w:rPr>
                <w:b/>
              </w:rPr>
              <w:t>: OEMs to provide feedback on effective radiating aperture dimensions for FR1 antennas integrated in smartphone UEs with maximum dimension of 20cm</w:t>
            </w:r>
            <w:r w:rsidRPr="00662113">
              <w:rPr>
                <w:b/>
              </w:rPr>
              <w:fldChar w:fldCharType="end"/>
            </w:r>
          </w:p>
          <w:p w:rsidR="006D63BB" w:rsidRPr="006D63BB" w:rsidRDefault="006D63BB" w:rsidP="006D63BB">
            <w:pPr>
              <w:rPr>
                <w:b/>
              </w:rPr>
            </w:pPr>
            <w:r w:rsidRPr="00662113">
              <w:rPr>
                <w:b/>
              </w:rPr>
              <w:fldChar w:fldCharType="begin"/>
            </w:r>
            <w:r w:rsidRPr="00662113">
              <w:rPr>
                <w:b/>
              </w:rPr>
              <w:instrText xml:space="preserve"> REF _Ref7739154 \h  \* MERGEFORMAT </w:instrText>
            </w:r>
            <w:r w:rsidRPr="00662113">
              <w:rPr>
                <w:b/>
              </w:rPr>
            </w:r>
            <w:r w:rsidRPr="00662113">
              <w:rPr>
                <w:b/>
              </w:rPr>
              <w:fldChar w:fldCharType="separate"/>
            </w:r>
            <w:r w:rsidRPr="00662113">
              <w:rPr>
                <w:b/>
              </w:rPr>
              <w:t xml:space="preserve">Proposal </w:t>
            </w:r>
            <w:r w:rsidRPr="00662113">
              <w:rPr>
                <w:b/>
                <w:noProof/>
              </w:rPr>
              <w:t>2</w:t>
            </w:r>
            <w:r w:rsidRPr="00662113">
              <w:rPr>
                <w:b/>
              </w:rPr>
              <w:t xml:space="preserve">: Consider the options in Table </w:t>
            </w:r>
            <w:r w:rsidRPr="00662113">
              <w:rPr>
                <w:b/>
                <w:noProof/>
              </w:rPr>
              <w:t>2</w:t>
            </w:r>
            <w:r w:rsidRPr="00662113">
              <w:rPr>
                <w:b/>
              </w:rPr>
              <w:t xml:space="preserve"> for min. measurement distance for FR1 NR MIMO systems with 20cm test zone size.</w:t>
            </w:r>
            <w:r w:rsidRPr="00662113">
              <w:rPr>
                <w:b/>
              </w:rPr>
              <w:fldChar w:fldCharType="end"/>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rPr>
                <w:rFonts w:ascii="Arial" w:hAnsi="Arial" w:cs="Arial"/>
                <w:sz w:val="16"/>
                <w:szCs w:val="16"/>
              </w:rPr>
            </w:pPr>
            <w:r>
              <w:rPr>
                <w:rFonts w:ascii="Arial" w:hAnsi="Arial" w:cs="Arial"/>
                <w:sz w:val="16"/>
                <w:szCs w:val="16"/>
              </w:rPr>
              <w:t>Keysight Technologies UK Ltd</w:t>
            </w:r>
          </w:p>
          <w:p w:rsidR="006D63BB" w:rsidRDefault="001F027C" w:rsidP="006D63BB">
            <w:pPr>
              <w:spacing w:before="60" w:after="60"/>
              <w:rPr>
                <w:rFonts w:ascii="Arial" w:hAnsi="Arial" w:cs="Arial"/>
                <w:sz w:val="16"/>
                <w:szCs w:val="16"/>
              </w:rPr>
            </w:pPr>
            <w:hyperlink r:id="rId35" w:history="1">
              <w:r w:rsidR="006D63BB">
                <w:rPr>
                  <w:rStyle w:val="af8"/>
                  <w:rFonts w:ascii="Arial" w:hAnsi="Arial" w:cs="Arial"/>
                  <w:b/>
                  <w:bCs/>
                  <w:sz w:val="16"/>
                  <w:szCs w:val="16"/>
                </w:rPr>
                <w:t>R4-1906829</w:t>
              </w:r>
            </w:hyperlink>
          </w:p>
        </w:tc>
        <w:tc>
          <w:tcPr>
            <w:tcW w:w="4381" w:type="pct"/>
            <w:gridSpan w:val="5"/>
            <w:shd w:val="clear" w:color="auto" w:fill="auto"/>
            <w:noWrap/>
            <w:vAlign w:val="center"/>
          </w:tcPr>
          <w:p w:rsidR="006D63BB" w:rsidRPr="00C5364A" w:rsidRDefault="006D63BB" w:rsidP="006D63BB">
            <w:pPr>
              <w:rPr>
                <w:b/>
              </w:rPr>
            </w:pPr>
            <w:r w:rsidRPr="00C5364A">
              <w:rPr>
                <w:b/>
              </w:rPr>
              <w:fldChar w:fldCharType="begin"/>
            </w:r>
            <w:r w:rsidRPr="00C5364A">
              <w:rPr>
                <w:b/>
              </w:rPr>
              <w:instrText xml:space="preserve"> REF _Ref7775931 \h  \* MERGEFORMAT </w:instrText>
            </w:r>
            <w:r w:rsidRPr="00C5364A">
              <w:rPr>
                <w:b/>
              </w:rPr>
            </w:r>
            <w:r w:rsidRPr="00C5364A">
              <w:rPr>
                <w:b/>
              </w:rPr>
              <w:fldChar w:fldCharType="separate"/>
            </w:r>
            <w:r w:rsidRPr="005E2DFE">
              <w:rPr>
                <w:b/>
              </w:rPr>
              <w:t>Observation 1: The spatial</w:t>
            </w:r>
            <w:r w:rsidRPr="005E2DFE">
              <w:rPr>
                <w:b/>
                <w:lang w:eastAsia="ja-JP"/>
              </w:rPr>
              <w:t xml:space="preserve"> correlation validation procedure, specifically the sampling assumptions, need to be agreed as the current definition is ambiguous</w:t>
            </w:r>
            <w:r w:rsidRPr="00C5364A">
              <w:rPr>
                <w:b/>
              </w:rPr>
              <w:fldChar w:fldCharType="end"/>
            </w:r>
          </w:p>
          <w:p w:rsidR="006D63BB" w:rsidRPr="00C5364A" w:rsidRDefault="006D63BB" w:rsidP="006D63BB">
            <w:pPr>
              <w:rPr>
                <w:b/>
              </w:rPr>
            </w:pPr>
            <w:r w:rsidRPr="00C5364A">
              <w:rPr>
                <w:b/>
              </w:rPr>
              <w:fldChar w:fldCharType="begin"/>
            </w:r>
            <w:r w:rsidRPr="00C5364A">
              <w:rPr>
                <w:b/>
              </w:rPr>
              <w:instrText xml:space="preserve"> REF _Ref7775937 \h  \* MERGEFORMAT </w:instrText>
            </w:r>
            <w:r w:rsidRPr="00C5364A">
              <w:rPr>
                <w:b/>
              </w:rPr>
            </w:r>
            <w:r w:rsidRPr="00C5364A">
              <w:rPr>
                <w:b/>
              </w:rPr>
              <w:fldChar w:fldCharType="separate"/>
            </w:r>
            <w:r w:rsidRPr="005E2DFE">
              <w:rPr>
                <w:b/>
              </w:rPr>
              <w:t>Observation 2: The total width of the modeled MPAC sector depends on the width of the azimuth total power range of the PAS considered. No decision on that power range has been made yet.</w:t>
            </w:r>
            <w:r w:rsidRPr="00C5364A">
              <w:rPr>
                <w:b/>
              </w:rPr>
              <w:fldChar w:fldCharType="end"/>
            </w:r>
          </w:p>
          <w:p w:rsidR="006D63BB" w:rsidRPr="00C5364A" w:rsidRDefault="006D63BB" w:rsidP="006D63BB">
            <w:pPr>
              <w:rPr>
                <w:b/>
              </w:rPr>
            </w:pPr>
            <w:r w:rsidRPr="00C5364A">
              <w:rPr>
                <w:b/>
              </w:rPr>
              <w:fldChar w:fldCharType="begin"/>
            </w:r>
            <w:r w:rsidRPr="00C5364A">
              <w:rPr>
                <w:b/>
              </w:rPr>
              <w:instrText xml:space="preserve"> REF _Ref7775959 \h  \* MERGEFORMAT </w:instrText>
            </w:r>
            <w:r w:rsidRPr="00C5364A">
              <w:rPr>
                <w:b/>
              </w:rPr>
            </w:r>
            <w:r w:rsidRPr="00C5364A">
              <w:rPr>
                <w:b/>
              </w:rPr>
              <w:fldChar w:fldCharType="separate"/>
            </w:r>
            <w:r w:rsidRPr="005E2DFE">
              <w:rPr>
                <w:b/>
              </w:rPr>
              <w:t>Proposal 1: Consider the 90% azimuth total power range of the PAS plus an additional 5</w:t>
            </w:r>
            <w:r w:rsidRPr="005E2DFE">
              <w:rPr>
                <w:b/>
                <w:vertAlign w:val="superscript"/>
              </w:rPr>
              <w:t>o</w:t>
            </w:r>
            <w:r w:rsidRPr="005E2DFE">
              <w:rPr>
                <w:b/>
              </w:rPr>
              <w:t xml:space="preserve"> on either side the sector width of the MPAC system with sector configuration</w:t>
            </w:r>
            <w:r w:rsidRPr="00C5364A">
              <w:rPr>
                <w:b/>
              </w:rPr>
              <w:fldChar w:fldCharType="end"/>
            </w:r>
          </w:p>
          <w:p w:rsidR="006D63BB" w:rsidRPr="00C5364A" w:rsidRDefault="006D63BB" w:rsidP="006D63BB">
            <w:pPr>
              <w:rPr>
                <w:b/>
              </w:rPr>
            </w:pPr>
            <w:r w:rsidRPr="00C5364A">
              <w:rPr>
                <w:b/>
              </w:rPr>
              <w:fldChar w:fldCharType="begin"/>
            </w:r>
            <w:r w:rsidRPr="00C5364A">
              <w:rPr>
                <w:b/>
              </w:rPr>
              <w:instrText xml:space="preserve"> REF _Ref7775942 \h  \* MERGEFORMAT </w:instrText>
            </w:r>
            <w:r w:rsidRPr="00C5364A">
              <w:rPr>
                <w:b/>
              </w:rPr>
            </w:r>
            <w:r w:rsidRPr="00C5364A">
              <w:rPr>
                <w:b/>
              </w:rPr>
              <w:fldChar w:fldCharType="separate"/>
            </w:r>
            <w:r w:rsidRPr="005E2DFE">
              <w:rPr>
                <w:b/>
              </w:rPr>
              <w:t>Observation 3: Acceptable rms or weighted rms spatial correlation errors need to be agreed</w:t>
            </w:r>
            <w:r w:rsidRPr="00C5364A">
              <w:rPr>
                <w:b/>
              </w:rPr>
              <w:fldChar w:fldCharType="end"/>
            </w:r>
          </w:p>
          <w:p w:rsidR="006D63BB" w:rsidRPr="00C5364A" w:rsidRDefault="006D63BB" w:rsidP="006D63BB">
            <w:pPr>
              <w:rPr>
                <w:b/>
              </w:rPr>
            </w:pPr>
            <w:r w:rsidRPr="00C5364A">
              <w:rPr>
                <w:b/>
              </w:rPr>
              <w:fldChar w:fldCharType="begin"/>
            </w:r>
            <w:r w:rsidRPr="00C5364A">
              <w:rPr>
                <w:b/>
              </w:rPr>
              <w:instrText xml:space="preserve"> REF _Ref7776151 \h  \* MERGEFORMAT </w:instrText>
            </w:r>
            <w:r w:rsidRPr="00C5364A">
              <w:rPr>
                <w:b/>
              </w:rPr>
            </w:r>
            <w:r w:rsidRPr="00C5364A">
              <w:rPr>
                <w:b/>
              </w:rPr>
              <w:fldChar w:fldCharType="separate"/>
            </w:r>
            <w:r w:rsidRPr="005E2DFE">
              <w:rPr>
                <w:b/>
              </w:rPr>
              <w:t>Proposal 2: Consider the weighted rms correlation error as metric to define the FR1 test zone size and number of probes</w:t>
            </w:r>
            <w:r w:rsidRPr="00C5364A">
              <w:rPr>
                <w:b/>
              </w:rPr>
              <w:fldChar w:fldCharType="end"/>
            </w:r>
          </w:p>
          <w:p w:rsidR="006D63BB" w:rsidRPr="00C5364A" w:rsidRDefault="006D63BB" w:rsidP="006D63BB">
            <w:pPr>
              <w:rPr>
                <w:b/>
              </w:rPr>
            </w:pPr>
            <w:r w:rsidRPr="00C5364A">
              <w:rPr>
                <w:b/>
              </w:rPr>
              <w:fldChar w:fldCharType="begin"/>
            </w:r>
            <w:r w:rsidRPr="00C5364A">
              <w:rPr>
                <w:b/>
              </w:rPr>
              <w:instrText xml:space="preserve"> REF _Ref7775945 \h  \* MERGEFORMAT </w:instrText>
            </w:r>
            <w:r w:rsidRPr="00C5364A">
              <w:rPr>
                <w:b/>
              </w:rPr>
            </w:r>
            <w:r w:rsidRPr="00C5364A">
              <w:rPr>
                <w:b/>
              </w:rPr>
              <w:fldChar w:fldCharType="separate"/>
            </w:r>
            <w:r w:rsidRPr="005E2DFE">
              <w:rPr>
                <w:b/>
              </w:rPr>
              <w:t>Observation 4: Smaller spatial correlation error is achievable with smaller number of probes by using the sectored probe configuration, e.g., in the sectored probe configuration, 10 probes are sufficient if 10% rms spatial correlation error is accepted, while in the ring configuration 38 probes are sufficient if 10% rms spatial correlation error is accepted.</w:t>
            </w:r>
            <w:r w:rsidRPr="00C5364A">
              <w:rPr>
                <w:b/>
              </w:rPr>
              <w:fldChar w:fldCharType="end"/>
            </w:r>
          </w:p>
          <w:p w:rsidR="006D63BB" w:rsidRPr="006D63BB" w:rsidRDefault="006D63BB" w:rsidP="006D63BB">
            <w:pPr>
              <w:rPr>
                <w:b/>
              </w:rPr>
            </w:pPr>
            <w:r w:rsidRPr="00C5364A">
              <w:rPr>
                <w:b/>
              </w:rPr>
              <w:fldChar w:fldCharType="begin"/>
            </w:r>
            <w:r w:rsidRPr="00C5364A">
              <w:rPr>
                <w:b/>
              </w:rPr>
              <w:instrText xml:space="preserve"> REF _Ref7775950 \h  \* MERGEFORMAT </w:instrText>
            </w:r>
            <w:r w:rsidRPr="00C5364A">
              <w:rPr>
                <w:b/>
              </w:rPr>
            </w:r>
            <w:r w:rsidRPr="00C5364A">
              <w:rPr>
                <w:b/>
              </w:rPr>
              <w:fldChar w:fldCharType="separate"/>
            </w:r>
            <w:r w:rsidRPr="005E2DFE">
              <w:rPr>
                <w:b/>
              </w:rPr>
              <w:t>Observation 5: Sectored probe configurations outperform ring configurations with regards to spatial correlation error</w:t>
            </w:r>
            <w:r w:rsidRPr="00C5364A">
              <w:rPr>
                <w:b/>
              </w:rPr>
              <w:fldChar w:fldCharType="end"/>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rPr>
                <w:rFonts w:ascii="Arial" w:hAnsi="Arial" w:cs="Arial"/>
                <w:sz w:val="16"/>
                <w:szCs w:val="16"/>
              </w:rPr>
            </w:pPr>
            <w:r>
              <w:rPr>
                <w:rFonts w:ascii="Arial" w:hAnsi="Arial" w:cs="Arial"/>
                <w:sz w:val="16"/>
                <w:szCs w:val="16"/>
              </w:rPr>
              <w:t>Keysight Technologies UK Ltd</w:t>
            </w:r>
          </w:p>
          <w:p w:rsidR="006D63BB" w:rsidRDefault="001F027C" w:rsidP="006D63BB">
            <w:pPr>
              <w:spacing w:before="60" w:after="60"/>
              <w:rPr>
                <w:rFonts w:ascii="Arial" w:hAnsi="Arial" w:cs="Arial"/>
                <w:sz w:val="16"/>
                <w:szCs w:val="16"/>
              </w:rPr>
            </w:pPr>
            <w:hyperlink r:id="rId36" w:history="1">
              <w:r w:rsidR="006D63BB">
                <w:rPr>
                  <w:rStyle w:val="af8"/>
                  <w:rFonts w:ascii="Arial" w:hAnsi="Arial" w:cs="Arial"/>
                  <w:b/>
                  <w:bCs/>
                  <w:sz w:val="16"/>
                  <w:szCs w:val="16"/>
                </w:rPr>
                <w:t>R4-1906830</w:t>
              </w:r>
            </w:hyperlink>
          </w:p>
        </w:tc>
        <w:tc>
          <w:tcPr>
            <w:tcW w:w="4381" w:type="pct"/>
            <w:gridSpan w:val="5"/>
            <w:shd w:val="clear" w:color="auto" w:fill="auto"/>
            <w:noWrap/>
            <w:vAlign w:val="center"/>
          </w:tcPr>
          <w:p w:rsidR="006D63BB" w:rsidRPr="003A5CF6" w:rsidRDefault="006D63BB" w:rsidP="006D63BB">
            <w:pPr>
              <w:rPr>
                <w:b/>
                <w:bCs/>
              </w:rPr>
            </w:pPr>
            <w:r w:rsidRPr="003A5CF6">
              <w:rPr>
                <w:b/>
                <w:bCs/>
              </w:rPr>
              <w:fldChar w:fldCharType="begin"/>
            </w:r>
            <w:r w:rsidRPr="003A5CF6">
              <w:rPr>
                <w:b/>
              </w:rPr>
              <w:instrText xml:space="preserve"> REF _Ref7783724 \h </w:instrText>
            </w:r>
            <w:r w:rsidRPr="003A5CF6">
              <w:rPr>
                <w:b/>
                <w:bCs/>
              </w:rPr>
              <w:instrText xml:space="preserve"> \* MERGEFORMAT </w:instrText>
            </w:r>
            <w:r w:rsidRPr="003A5CF6">
              <w:rPr>
                <w:b/>
                <w:bCs/>
              </w:rPr>
            </w:r>
            <w:r w:rsidRPr="003A5CF6">
              <w:rPr>
                <w:b/>
                <w:bCs/>
              </w:rPr>
              <w:fldChar w:fldCharType="separate"/>
            </w:r>
            <w:r w:rsidRPr="003A5CF6">
              <w:rPr>
                <w:b/>
              </w:rPr>
              <w:t xml:space="preserve">Observation </w:t>
            </w:r>
            <w:r w:rsidRPr="003A5CF6">
              <w:rPr>
                <w:b/>
                <w:noProof/>
              </w:rPr>
              <w:t>1: When the offset is changed, the main reason for the PSP degradation is the change of direction of the strongest path.</w:t>
            </w:r>
            <w:r w:rsidRPr="003A5CF6">
              <w:rPr>
                <w:b/>
                <w:bCs/>
              </w:rPr>
              <w:fldChar w:fldCharType="end"/>
            </w:r>
          </w:p>
          <w:p w:rsidR="006D63BB" w:rsidRPr="003A5CF6" w:rsidRDefault="006D63BB" w:rsidP="006D63BB">
            <w:pPr>
              <w:rPr>
                <w:b/>
              </w:rPr>
            </w:pPr>
            <w:r w:rsidRPr="003A5CF6">
              <w:rPr>
                <w:b/>
              </w:rPr>
              <w:fldChar w:fldCharType="begin"/>
            </w:r>
            <w:r w:rsidRPr="003A5CF6">
              <w:rPr>
                <w:b/>
              </w:rPr>
              <w:instrText xml:space="preserve"> REF _Ref7783730 \h  \* MERGEFORMAT </w:instrText>
            </w:r>
            <w:r w:rsidRPr="003A5CF6">
              <w:rPr>
                <w:b/>
              </w:rPr>
            </w:r>
            <w:r w:rsidRPr="003A5CF6">
              <w:rPr>
                <w:b/>
              </w:rPr>
              <w:fldChar w:fldCharType="separate"/>
            </w:r>
            <w:r w:rsidRPr="003A5CF6">
              <w:rPr>
                <w:b/>
              </w:rPr>
              <w:t xml:space="preserve">Observation </w:t>
            </w:r>
            <w:r w:rsidRPr="003A5CF6">
              <w:rPr>
                <w:b/>
                <w:noProof/>
              </w:rPr>
              <w:t>2</w:t>
            </w:r>
            <w:r w:rsidRPr="003A5CF6">
              <w:rPr>
                <w:b/>
              </w:rPr>
              <w:t>: For UMi CDL-A model, PSP with respect to FF decreases more than 10% with 10cm DUT antenna offset (test zone size 20cm) for practical measurement distances.</w:t>
            </w:r>
            <w:r w:rsidRPr="003A5CF6">
              <w:rPr>
                <w:b/>
              </w:rPr>
              <w:fldChar w:fldCharType="end"/>
            </w:r>
          </w:p>
          <w:p w:rsidR="006D63BB" w:rsidRPr="003A5CF6" w:rsidRDefault="006D63BB" w:rsidP="006D63BB">
            <w:pPr>
              <w:rPr>
                <w:b/>
              </w:rPr>
            </w:pPr>
            <w:r w:rsidRPr="003A5CF6">
              <w:rPr>
                <w:b/>
              </w:rPr>
              <w:fldChar w:fldCharType="begin"/>
            </w:r>
            <w:r w:rsidRPr="003A5CF6">
              <w:rPr>
                <w:b/>
              </w:rPr>
              <w:instrText xml:space="preserve"> REF _Ref7783735 \h  \* MERGEFORMAT </w:instrText>
            </w:r>
            <w:r w:rsidRPr="003A5CF6">
              <w:rPr>
                <w:b/>
              </w:rPr>
            </w:r>
            <w:r w:rsidRPr="003A5CF6">
              <w:rPr>
                <w:b/>
              </w:rPr>
              <w:fldChar w:fldCharType="separate"/>
            </w:r>
            <w:r w:rsidRPr="003A5CF6">
              <w:rPr>
                <w:b/>
              </w:rPr>
              <w:t xml:space="preserve">Observation </w:t>
            </w:r>
            <w:r w:rsidRPr="003A5CF6">
              <w:rPr>
                <w:b/>
                <w:noProof/>
              </w:rPr>
              <w:t>3</w:t>
            </w:r>
            <w:r w:rsidRPr="003A5CF6">
              <w:rPr>
                <w:b/>
              </w:rPr>
              <w:t>: For UMi CDL-C model, PSP with respect to FF decreases more than 5% with 10cm DUT antenna offset (test zone size 20cm) for practical measurement distances.</w:t>
            </w:r>
            <w:r w:rsidRPr="003A5CF6">
              <w:rPr>
                <w:b/>
              </w:rPr>
              <w:fldChar w:fldCharType="end"/>
            </w:r>
          </w:p>
          <w:p w:rsidR="006D63BB" w:rsidRPr="003A5CF6" w:rsidRDefault="006D63BB" w:rsidP="006D63BB">
            <w:pPr>
              <w:rPr>
                <w:b/>
              </w:rPr>
            </w:pPr>
            <w:r w:rsidRPr="003A5CF6">
              <w:rPr>
                <w:b/>
              </w:rPr>
              <w:fldChar w:fldCharType="begin"/>
            </w:r>
            <w:r w:rsidRPr="003A5CF6">
              <w:rPr>
                <w:b/>
              </w:rPr>
              <w:instrText xml:space="preserve"> REF _Ref7783742 \h  \* MERGEFORMAT </w:instrText>
            </w:r>
            <w:r w:rsidRPr="003A5CF6">
              <w:rPr>
                <w:b/>
              </w:rPr>
            </w:r>
            <w:r w:rsidRPr="003A5CF6">
              <w:rPr>
                <w:b/>
              </w:rPr>
              <w:fldChar w:fldCharType="separate"/>
            </w:r>
            <w:r w:rsidRPr="003A5CF6">
              <w:rPr>
                <w:b/>
              </w:rPr>
              <w:t xml:space="preserve">Observation </w:t>
            </w:r>
            <w:r w:rsidRPr="003A5CF6">
              <w:rPr>
                <w:b/>
                <w:noProof/>
              </w:rPr>
              <w:t>4</w:t>
            </w:r>
            <w:r w:rsidRPr="003A5CF6">
              <w:rPr>
                <w:b/>
              </w:rPr>
              <w:t>: For InO CDL-A model, PSP with respect to FF decreases more than 9% with 10cm DUT offset (test zone size 20cm).</w:t>
            </w:r>
            <w:r w:rsidRPr="003A5CF6">
              <w:rPr>
                <w:b/>
              </w:rPr>
              <w:fldChar w:fldCharType="end"/>
            </w:r>
          </w:p>
          <w:p w:rsidR="006D63BB" w:rsidRPr="003A5CF6" w:rsidRDefault="006D63BB" w:rsidP="006D63BB">
            <w:pPr>
              <w:rPr>
                <w:b/>
              </w:rPr>
            </w:pPr>
            <w:r w:rsidRPr="003A5CF6">
              <w:rPr>
                <w:b/>
              </w:rPr>
              <w:fldChar w:fldCharType="begin"/>
            </w:r>
            <w:r w:rsidRPr="003A5CF6">
              <w:rPr>
                <w:b/>
              </w:rPr>
              <w:instrText xml:space="preserve"> REF _Ref7783747 \h  \* MERGEFORMAT </w:instrText>
            </w:r>
            <w:r w:rsidRPr="003A5CF6">
              <w:rPr>
                <w:b/>
              </w:rPr>
            </w:r>
            <w:r w:rsidRPr="003A5CF6">
              <w:rPr>
                <w:b/>
              </w:rPr>
              <w:fldChar w:fldCharType="separate"/>
            </w:r>
            <w:r w:rsidRPr="003A5CF6">
              <w:rPr>
                <w:b/>
              </w:rPr>
              <w:t xml:space="preserve">Observation </w:t>
            </w:r>
            <w:r w:rsidRPr="003A5CF6">
              <w:rPr>
                <w:b/>
                <w:noProof/>
              </w:rPr>
              <w:t>5</w:t>
            </w:r>
            <w:r w:rsidRPr="003A5CF6">
              <w:rPr>
                <w:b/>
              </w:rPr>
              <w:t>: For InO CDL-C model, PSP with respect to FF decreases more than 3% with 10cm DUT offset (test zone size 20cm).</w:t>
            </w:r>
            <w:r w:rsidRPr="003A5CF6">
              <w:rPr>
                <w:b/>
              </w:rPr>
              <w:fldChar w:fldCharType="end"/>
            </w:r>
          </w:p>
          <w:p w:rsidR="006D63BB" w:rsidRPr="003A5CF6" w:rsidRDefault="006D63BB" w:rsidP="006D63BB">
            <w:pPr>
              <w:rPr>
                <w:b/>
              </w:rPr>
            </w:pPr>
            <w:r w:rsidRPr="003A5CF6">
              <w:rPr>
                <w:b/>
              </w:rPr>
              <w:fldChar w:fldCharType="begin"/>
            </w:r>
            <w:r w:rsidRPr="003A5CF6">
              <w:rPr>
                <w:b/>
              </w:rPr>
              <w:instrText xml:space="preserve"> REF _Ref7783752 \h  \* MERGEFORMAT </w:instrText>
            </w:r>
            <w:r w:rsidRPr="003A5CF6">
              <w:rPr>
                <w:b/>
              </w:rPr>
            </w:r>
            <w:r w:rsidRPr="003A5CF6">
              <w:rPr>
                <w:b/>
              </w:rPr>
              <w:fldChar w:fldCharType="separate"/>
            </w:r>
            <w:r w:rsidRPr="003A5CF6">
              <w:rPr>
                <w:b/>
              </w:rPr>
              <w:t xml:space="preserve">Observation </w:t>
            </w:r>
            <w:r w:rsidRPr="003A5CF6">
              <w:rPr>
                <w:b/>
                <w:noProof/>
              </w:rPr>
              <w:t>6</w:t>
            </w:r>
            <w:r w:rsidRPr="003A5CF6">
              <w:rPr>
                <w:b/>
              </w:rPr>
              <w:t>: The ability to achieve a 20cm test zone size of the MPAC system is sensitive to the range length</w:t>
            </w:r>
            <w:r w:rsidRPr="003A5CF6">
              <w:rPr>
                <w:b/>
              </w:rPr>
              <w:fldChar w:fldCharType="end"/>
            </w:r>
          </w:p>
          <w:p w:rsidR="006D63BB" w:rsidRPr="006D63BB" w:rsidRDefault="006D63BB" w:rsidP="006D63BB">
            <w:pPr>
              <w:rPr>
                <w:b/>
              </w:rPr>
            </w:pPr>
            <w:r w:rsidRPr="003A5CF6">
              <w:rPr>
                <w:b/>
              </w:rPr>
              <w:fldChar w:fldCharType="begin"/>
            </w:r>
            <w:r w:rsidRPr="003A5CF6">
              <w:rPr>
                <w:b/>
              </w:rPr>
              <w:instrText xml:space="preserve"> REF _Ref7784065 \h  \* MERGEFORMAT </w:instrText>
            </w:r>
            <w:r w:rsidRPr="003A5CF6">
              <w:rPr>
                <w:b/>
              </w:rPr>
            </w:r>
            <w:r w:rsidRPr="003A5CF6">
              <w:rPr>
                <w:b/>
              </w:rPr>
              <w:fldChar w:fldCharType="separate"/>
            </w:r>
            <w:r w:rsidRPr="00CA15BC">
              <w:rPr>
                <w:b/>
              </w:rPr>
              <w:t xml:space="preserve">Proposal </w:t>
            </w:r>
            <w:r w:rsidRPr="00CA15BC">
              <w:rPr>
                <w:b/>
                <w:noProof/>
              </w:rPr>
              <w:t xml:space="preserve">1: </w:t>
            </w:r>
            <w:r w:rsidRPr="00CA15BC">
              <w:rPr>
                <w:b/>
              </w:rPr>
              <w:t>Decisions on the minimum acceptable PSP and/or the minimum PSP error when compared to far-field conditions are needed. Feedback from industry is requested.</w:t>
            </w:r>
            <w:r w:rsidRPr="003A5CF6">
              <w:rPr>
                <w:b/>
              </w:rPr>
              <w:fldChar w:fldCharType="end"/>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rPr>
                <w:rFonts w:ascii="Arial" w:hAnsi="Arial" w:cs="Arial"/>
                <w:sz w:val="16"/>
                <w:szCs w:val="16"/>
              </w:rPr>
            </w:pPr>
            <w:r>
              <w:rPr>
                <w:rFonts w:ascii="Arial" w:hAnsi="Arial" w:cs="Arial"/>
                <w:sz w:val="16"/>
                <w:szCs w:val="16"/>
              </w:rPr>
              <w:lastRenderedPageBreak/>
              <w:t>Qualcomm Incorporated</w:t>
            </w:r>
          </w:p>
          <w:p w:rsidR="006D63BB" w:rsidRDefault="001F027C" w:rsidP="006D63BB">
            <w:pPr>
              <w:spacing w:before="60" w:after="60"/>
              <w:rPr>
                <w:rFonts w:ascii="Arial" w:hAnsi="Arial" w:cs="Arial"/>
                <w:sz w:val="16"/>
                <w:szCs w:val="16"/>
              </w:rPr>
            </w:pPr>
            <w:hyperlink r:id="rId37" w:history="1">
              <w:r w:rsidR="006D63BB">
                <w:rPr>
                  <w:rStyle w:val="af8"/>
                  <w:rFonts w:ascii="Arial" w:hAnsi="Arial" w:cs="Arial"/>
                  <w:b/>
                  <w:bCs/>
                  <w:sz w:val="16"/>
                  <w:szCs w:val="16"/>
                </w:rPr>
                <w:t>R4-1906839</w:t>
              </w:r>
            </w:hyperlink>
          </w:p>
        </w:tc>
        <w:tc>
          <w:tcPr>
            <w:tcW w:w="4381" w:type="pct"/>
            <w:gridSpan w:val="5"/>
            <w:shd w:val="clear" w:color="auto" w:fill="auto"/>
            <w:noWrap/>
            <w:vAlign w:val="center"/>
          </w:tcPr>
          <w:p w:rsidR="006D63BB" w:rsidRPr="006D63BB" w:rsidRDefault="006D63BB" w:rsidP="006D63BB">
            <w:pPr>
              <w:pStyle w:val="B-Body"/>
              <w:ind w:left="0"/>
              <w:rPr>
                <w:b/>
                <w:sz w:val="20"/>
                <w:szCs w:val="24"/>
                <w:lang w:eastAsia="ja-JP"/>
              </w:rPr>
            </w:pPr>
            <w:r w:rsidRPr="004A6E4E">
              <w:rPr>
                <w:b/>
                <w:sz w:val="20"/>
                <w:szCs w:val="24"/>
                <w:lang w:eastAsia="ja-JP"/>
              </w:rPr>
              <w:t>Proposal 1: Capture the equations of deriving UE velocity direction above in TR38.827.</w:t>
            </w:r>
          </w:p>
          <w:p w:rsidR="006D63BB" w:rsidRPr="00253F36" w:rsidRDefault="006D63BB" w:rsidP="006D63BB">
            <w:pPr>
              <w:jc w:val="both"/>
              <w:rPr>
                <w:b/>
                <w:szCs w:val="24"/>
                <w:lang w:eastAsia="ja-JP"/>
              </w:rPr>
            </w:pPr>
            <w:r w:rsidRPr="00253F36">
              <w:rPr>
                <w:b/>
                <w:szCs w:val="24"/>
                <w:lang w:eastAsia="ja-JP"/>
              </w:rPr>
              <w:t xml:space="preserve">Proposal </w:t>
            </w:r>
            <w:r>
              <w:rPr>
                <w:b/>
                <w:szCs w:val="24"/>
                <w:lang w:eastAsia="ja-JP"/>
              </w:rPr>
              <w:t>2</w:t>
            </w:r>
            <w:r w:rsidRPr="00253F36">
              <w:rPr>
                <w:b/>
                <w:szCs w:val="24"/>
                <w:lang w:eastAsia="ja-JP"/>
              </w:rPr>
              <w:t xml:space="preserve">: Use the random number generator defined in TS 38.211 Section 5.2.1 with fixed </w:t>
            </w:r>
            <w:r w:rsidRPr="00253F36">
              <w:rPr>
                <w:b/>
                <w:lang w:val="en-US"/>
              </w:rPr>
              <w:t>c</w:t>
            </w:r>
            <w:r w:rsidRPr="00253F36">
              <w:rPr>
                <w:b/>
                <w:vertAlign w:val="subscript"/>
                <w:lang w:val="en-US"/>
              </w:rPr>
              <w:t xml:space="preserve">init </w:t>
            </w:r>
            <w:r w:rsidRPr="00253F36">
              <w:rPr>
                <w:b/>
                <w:szCs w:val="24"/>
                <w:lang w:eastAsia="ja-JP"/>
              </w:rPr>
              <w:t>to generate the initial phases for sub-path.</w:t>
            </w:r>
          </w:p>
          <w:p w:rsidR="006D63BB" w:rsidRDefault="006D63BB" w:rsidP="006D63BB">
            <w:pPr>
              <w:jc w:val="both"/>
              <w:rPr>
                <w:b/>
                <w:szCs w:val="24"/>
                <w:lang w:eastAsia="ja-JP"/>
              </w:rPr>
            </w:pPr>
            <w:r w:rsidRPr="00253F36">
              <w:rPr>
                <w:b/>
                <w:szCs w:val="24"/>
                <w:lang w:eastAsia="ja-JP"/>
              </w:rPr>
              <w:t>Observation 1: With proposal 1, the repeatability issue for UE travel direction can also be solved.</w:t>
            </w:r>
          </w:p>
          <w:p w:rsidR="006D63BB" w:rsidRPr="00244E80" w:rsidRDefault="006D63BB" w:rsidP="006D63BB">
            <w:pPr>
              <w:jc w:val="both"/>
              <w:rPr>
                <w:b/>
                <w:szCs w:val="24"/>
                <w:lang w:eastAsia="ja-JP"/>
              </w:rPr>
            </w:pPr>
            <w:r w:rsidRPr="00253F36">
              <w:rPr>
                <w:b/>
                <w:szCs w:val="24"/>
                <w:lang w:eastAsia="ja-JP"/>
              </w:rPr>
              <w:t xml:space="preserve">Proposal </w:t>
            </w:r>
            <w:r>
              <w:rPr>
                <w:b/>
                <w:szCs w:val="24"/>
                <w:lang w:eastAsia="ja-JP"/>
              </w:rPr>
              <w:t>3</w:t>
            </w:r>
            <w:r w:rsidRPr="00253F36">
              <w:rPr>
                <w:b/>
                <w:szCs w:val="24"/>
                <w:lang w:eastAsia="ja-JP"/>
              </w:rPr>
              <w:t>:</w:t>
            </w:r>
            <w:r>
              <w:rPr>
                <w:b/>
                <w:szCs w:val="24"/>
                <w:lang w:eastAsia="ja-JP"/>
              </w:rPr>
              <w:t xml:space="preserve"> </w:t>
            </w:r>
            <w:r w:rsidRPr="00244E80">
              <w:rPr>
                <w:b/>
                <w:szCs w:val="24"/>
                <w:lang w:eastAsia="ja-JP"/>
              </w:rPr>
              <w:t>Rotating DUT</w:t>
            </w:r>
            <w:r>
              <w:rPr>
                <w:b/>
                <w:szCs w:val="24"/>
                <w:lang w:eastAsia="ja-JP"/>
              </w:rPr>
              <w:t xml:space="preserve"> during the testing shall be adopted for FR2 NR MIMO OTA</w:t>
            </w:r>
            <w:r w:rsidRPr="00253F36">
              <w:rPr>
                <w:b/>
                <w:szCs w:val="24"/>
                <w:lang w:eastAsia="ja-JP"/>
              </w:rPr>
              <w:t>.</w:t>
            </w:r>
          </w:p>
          <w:p w:rsidR="006D63BB" w:rsidRPr="001E2A32" w:rsidRDefault="006D63BB" w:rsidP="006D63BB">
            <w:pPr>
              <w:jc w:val="both"/>
              <w:rPr>
                <w:b/>
                <w:lang w:val="en-US" w:eastAsia="ko-KR"/>
              </w:rPr>
            </w:pPr>
            <w:r w:rsidRPr="001E2A32">
              <w:rPr>
                <w:b/>
              </w:rPr>
              <w:t xml:space="preserve">Proposal </w:t>
            </w:r>
            <w:r>
              <w:rPr>
                <w:b/>
              </w:rPr>
              <w:t>4</w:t>
            </w:r>
            <w:r w:rsidRPr="001E2A32">
              <w:rPr>
                <w:b/>
              </w:rPr>
              <w:t xml:space="preserve">: In FR2 NR MIMO OTA testing, </w:t>
            </w:r>
            <w:r w:rsidRPr="001E2A32">
              <w:rPr>
                <w:b/>
                <w:lang w:val="en-US" w:eastAsia="ko-KR"/>
              </w:rPr>
              <w:t xml:space="preserve">test </w:t>
            </w:r>
            <w:r>
              <w:rPr>
                <w:b/>
                <w:lang w:val="en-US" w:eastAsia="ko-KR"/>
              </w:rPr>
              <w:t>shall</w:t>
            </w:r>
            <w:r w:rsidRPr="001E2A32">
              <w:rPr>
                <w:b/>
                <w:lang w:val="en-US" w:eastAsia="ko-KR"/>
              </w:rPr>
              <w:t xml:space="preserve"> be performed in the directions which are covered by N</w:t>
            </w:r>
            <w:r w:rsidRPr="001E2A32">
              <w:rPr>
                <w:b/>
                <w:vertAlign w:val="superscript"/>
                <w:lang w:val="en-US" w:eastAsia="ko-KR"/>
              </w:rPr>
              <w:t xml:space="preserve">th </w:t>
            </w:r>
            <w:r w:rsidRPr="001E2A32">
              <w:rPr>
                <w:b/>
                <w:lang w:val="en-US" w:eastAsia="ko-KR"/>
              </w:rPr>
              <w:t>percentile EIS spherical coverage</w:t>
            </w:r>
            <w:r w:rsidRPr="001E2A32">
              <w:rPr>
                <w:b/>
              </w:rPr>
              <w:t xml:space="preserve">. Here </w:t>
            </w:r>
            <w:r w:rsidRPr="001E2A32">
              <w:rPr>
                <w:b/>
                <w:lang w:val="en-US" w:eastAsia="ko-KR"/>
              </w:rPr>
              <w:t>value of N is according to FR2 UE power class, as defined in TS 38.101-2 clause 7.3.4.</w:t>
            </w:r>
          </w:p>
          <w:p w:rsidR="006D63BB" w:rsidRPr="0015064D" w:rsidRDefault="006D63BB" w:rsidP="006D63BB">
            <w:pPr>
              <w:rPr>
                <w:b/>
                <w:lang w:val="en-US"/>
              </w:rPr>
            </w:pPr>
            <w:r w:rsidRPr="001E2A32">
              <w:rPr>
                <w:b/>
                <w:lang w:val="sv-SE"/>
              </w:rPr>
              <w:t xml:space="preserve">Proposal </w:t>
            </w:r>
            <w:r>
              <w:rPr>
                <w:b/>
                <w:lang w:val="sv-SE"/>
              </w:rPr>
              <w:t>5</w:t>
            </w:r>
            <w:r w:rsidRPr="001E2A32">
              <w:rPr>
                <w:b/>
                <w:lang w:val="sv-SE"/>
              </w:rPr>
              <w:t xml:space="preserve">: </w:t>
            </w:r>
            <w:r>
              <w:rPr>
                <w:b/>
                <w:lang w:val="sv-SE"/>
              </w:rPr>
              <w:t>E</w:t>
            </w:r>
            <w:r w:rsidRPr="001E2A32">
              <w:rPr>
                <w:b/>
                <w:lang w:val="sv-SE"/>
              </w:rPr>
              <w:t xml:space="preserve">ncourage TE vendors to provide feedback on whether the MIMO OTA chamber can </w:t>
            </w:r>
            <w:r>
              <w:rPr>
                <w:b/>
                <w:lang w:val="sv-SE"/>
              </w:rPr>
              <w:t>verify</w:t>
            </w:r>
            <w:r w:rsidRPr="001E2A32">
              <w:rPr>
                <w:b/>
                <w:lang w:val="sv-SE"/>
              </w:rPr>
              <w:t xml:space="preserve"> the</w:t>
            </w:r>
            <w:r>
              <w:rPr>
                <w:b/>
                <w:lang w:val="sv-SE"/>
              </w:rPr>
              <w:t xml:space="preserve"> DUT</w:t>
            </w:r>
            <w:r w:rsidRPr="001E2A32">
              <w:rPr>
                <w:b/>
                <w:lang w:val="sv-SE"/>
              </w:rPr>
              <w:t xml:space="preserve"> EIS </w:t>
            </w:r>
            <w:r>
              <w:rPr>
                <w:b/>
                <w:lang w:val="sv-SE"/>
              </w:rPr>
              <w:t xml:space="preserve">spherical coverage </w:t>
            </w:r>
            <w:r w:rsidRPr="001E2A32">
              <w:rPr>
                <w:b/>
                <w:lang w:val="sv-SE"/>
              </w:rPr>
              <w:t>performance.</w:t>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rPr>
                <w:rFonts w:ascii="Arial" w:hAnsi="Arial" w:cs="Arial"/>
                <w:sz w:val="16"/>
                <w:szCs w:val="16"/>
              </w:rPr>
            </w:pPr>
            <w:r>
              <w:rPr>
                <w:rFonts w:ascii="Arial" w:hAnsi="Arial" w:cs="Arial"/>
                <w:sz w:val="16"/>
                <w:szCs w:val="16"/>
              </w:rPr>
              <w:t>Spirent Communications</w:t>
            </w:r>
          </w:p>
          <w:p w:rsidR="006D63BB" w:rsidRDefault="001F027C" w:rsidP="006D63BB">
            <w:pPr>
              <w:spacing w:before="60" w:after="60"/>
              <w:rPr>
                <w:rFonts w:ascii="Arial" w:hAnsi="Arial" w:cs="Arial"/>
                <w:sz w:val="16"/>
                <w:szCs w:val="16"/>
              </w:rPr>
            </w:pPr>
            <w:hyperlink r:id="rId38" w:history="1">
              <w:r w:rsidR="006D63BB">
                <w:rPr>
                  <w:rStyle w:val="af8"/>
                  <w:rFonts w:ascii="Arial" w:hAnsi="Arial" w:cs="Arial"/>
                  <w:b/>
                  <w:bCs/>
                  <w:sz w:val="16"/>
                  <w:szCs w:val="16"/>
                </w:rPr>
                <w:t>R4-1906940</w:t>
              </w:r>
            </w:hyperlink>
          </w:p>
        </w:tc>
        <w:tc>
          <w:tcPr>
            <w:tcW w:w="4381" w:type="pct"/>
            <w:gridSpan w:val="5"/>
            <w:shd w:val="clear" w:color="auto" w:fill="auto"/>
            <w:noWrap/>
            <w:vAlign w:val="center"/>
          </w:tcPr>
          <w:p w:rsidR="006D63BB" w:rsidRDefault="000D0BA1" w:rsidP="006D63BB">
            <w:pPr>
              <w:overflowPunct/>
              <w:autoSpaceDE/>
              <w:autoSpaceDN/>
              <w:adjustRightInd/>
              <w:spacing w:after="200" w:line="276" w:lineRule="auto"/>
              <w:jc w:val="both"/>
              <w:textAlignment w:val="auto"/>
            </w:pPr>
            <w:r w:rsidRPr="00E95B35">
              <w:rPr>
                <w:rFonts w:eastAsia="Batang"/>
                <w:b/>
              </w:rPr>
              <w:t>Proposal 1</w:t>
            </w:r>
            <w:r>
              <w:rPr>
                <w:rFonts w:eastAsia="Batang"/>
              </w:rPr>
              <w:t>: The wall structure shall have spatial diversity enough to support multiple simultaneous beams to enable multiple beams tested in UE using CDL-A and CDL-C with both scalings.</w:t>
            </w:r>
          </w:p>
          <w:p w:rsidR="006D63BB" w:rsidRDefault="000D0BA1" w:rsidP="006D63BB">
            <w:pPr>
              <w:overflowPunct/>
              <w:autoSpaceDE/>
              <w:autoSpaceDN/>
              <w:adjustRightInd/>
              <w:spacing w:after="200" w:line="276" w:lineRule="auto"/>
              <w:jc w:val="both"/>
              <w:textAlignment w:val="auto"/>
            </w:pPr>
            <w:r w:rsidRPr="001B1F44">
              <w:rPr>
                <w:rFonts w:eastAsia="Batang"/>
                <w:b/>
              </w:rPr>
              <w:t>Proposal 2</w:t>
            </w:r>
            <w:r>
              <w:rPr>
                <w:rFonts w:eastAsia="Batang"/>
              </w:rPr>
              <w:t>: The probe layout shall support also large UE arrays.</w:t>
            </w:r>
          </w:p>
          <w:p w:rsidR="006D63BB" w:rsidRPr="0015064D" w:rsidRDefault="006D63BB" w:rsidP="006D63BB">
            <w:pPr>
              <w:rPr>
                <w:b/>
                <w:lang w:val="en-US"/>
              </w:rPr>
            </w:pPr>
            <w:r w:rsidRPr="00613E7E">
              <w:rPr>
                <w:b/>
              </w:rPr>
              <w:t>Proposal 3</w:t>
            </w:r>
            <w:r>
              <w:t>: Use simple power weighting and code book locations to define the probe locations.</w:t>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rPr>
                <w:rFonts w:ascii="Arial" w:hAnsi="Arial" w:cs="Arial"/>
                <w:sz w:val="16"/>
                <w:szCs w:val="16"/>
              </w:rPr>
            </w:pPr>
            <w:r>
              <w:rPr>
                <w:rFonts w:ascii="Arial" w:hAnsi="Arial" w:cs="Arial"/>
                <w:sz w:val="16"/>
                <w:szCs w:val="16"/>
              </w:rPr>
              <w:t>Apple Inc</w:t>
            </w:r>
          </w:p>
          <w:p w:rsidR="006D63BB" w:rsidRDefault="001F027C" w:rsidP="006D63BB">
            <w:pPr>
              <w:spacing w:before="60" w:after="60"/>
              <w:rPr>
                <w:rFonts w:ascii="Arial" w:hAnsi="Arial" w:cs="Arial"/>
                <w:sz w:val="16"/>
                <w:szCs w:val="16"/>
              </w:rPr>
            </w:pPr>
            <w:hyperlink r:id="rId39" w:history="1">
              <w:r w:rsidR="006D63BB">
                <w:rPr>
                  <w:rStyle w:val="af8"/>
                  <w:rFonts w:ascii="Arial" w:hAnsi="Arial" w:cs="Arial"/>
                  <w:b/>
                  <w:bCs/>
                  <w:sz w:val="16"/>
                  <w:szCs w:val="16"/>
                </w:rPr>
                <w:t>R4-1907143</w:t>
              </w:r>
            </w:hyperlink>
          </w:p>
        </w:tc>
        <w:tc>
          <w:tcPr>
            <w:tcW w:w="4381" w:type="pct"/>
            <w:gridSpan w:val="5"/>
            <w:shd w:val="clear" w:color="auto" w:fill="auto"/>
            <w:noWrap/>
            <w:vAlign w:val="center"/>
          </w:tcPr>
          <w:p w:rsidR="006D63BB" w:rsidRDefault="006D63BB" w:rsidP="006D63BB">
            <w:r w:rsidRPr="00EE3F54">
              <w:rPr>
                <w:b/>
              </w:rPr>
              <w:t>Observation 1</w:t>
            </w:r>
            <w:r>
              <w:t>: It is our understanding that the</w:t>
            </w:r>
            <w:r w:rsidRPr="00CF6CF2">
              <w:t xml:space="preserve"> output of the gNB emulator is verified by the manufacturer to achieve EVM levels that are aligned with </w:t>
            </w:r>
            <w:r>
              <w:t xml:space="preserve">demodulation requirement </w:t>
            </w:r>
            <w:r w:rsidRPr="00CF6CF2">
              <w:t xml:space="preserve">assumptions </w:t>
            </w:r>
            <w:r>
              <w:t xml:space="preserve">in </w:t>
            </w:r>
            <w:r>
              <w:fldChar w:fldCharType="begin"/>
            </w:r>
            <w:r>
              <w:instrText xml:space="preserve"> REF _Ref7651466 \r \h </w:instrText>
            </w:r>
            <w:r>
              <w:fldChar w:fldCharType="separate"/>
            </w:r>
            <w:r>
              <w:t>[4]</w:t>
            </w:r>
            <w:r>
              <w:fldChar w:fldCharType="end"/>
            </w:r>
            <w:r>
              <w:t>.</w:t>
            </w:r>
          </w:p>
          <w:p w:rsidR="006D63BB" w:rsidRPr="006D63BB" w:rsidRDefault="006D63BB" w:rsidP="006D63BB">
            <w:r w:rsidRPr="00EE3F54">
              <w:rPr>
                <w:b/>
              </w:rPr>
              <w:t>Observation 2</w:t>
            </w:r>
            <w:r>
              <w:t>: The RF interface between the gNB emulator and the fading emulator imposes scaling requirements on the gNB Tx output and may lead to the degradation of the emulated signal quality.</w:t>
            </w:r>
          </w:p>
          <w:p w:rsidR="006D63BB" w:rsidRPr="006D63BB" w:rsidRDefault="006D63BB" w:rsidP="006D63BB">
            <w:r w:rsidRPr="00EE3F54">
              <w:rPr>
                <w:b/>
              </w:rPr>
              <w:t>Observation 3</w:t>
            </w:r>
            <w:r>
              <w:t>: The expansion of the dynamic range of the faded and modulated gNB Tx waveform imposes further scaling requirements on the gNB Tx output.</w:t>
            </w:r>
          </w:p>
          <w:p w:rsidR="006D63BB" w:rsidRPr="006D63BB" w:rsidRDefault="006D63BB" w:rsidP="006D63BB">
            <w:r w:rsidRPr="00EE3F54">
              <w:rPr>
                <w:b/>
              </w:rPr>
              <w:t>Observation 4</w:t>
            </w:r>
            <w:r>
              <w:t>: Due to a trade-off between scaling the faded Tx waveform at the input to the switched PA bank to avoid saturation and maximizing the SNR in test zone, the switched PA bank can contribute to DL signal EVM degradation.</w:t>
            </w:r>
          </w:p>
          <w:p w:rsidR="006D63BB" w:rsidRPr="006D63BB" w:rsidRDefault="006D63BB" w:rsidP="006D63BB">
            <w:r w:rsidRPr="00EE3F54">
              <w:rPr>
                <w:b/>
              </w:rPr>
              <w:t>Proposal 1</w:t>
            </w:r>
            <w:r>
              <w:t>: In order to ensure that the quality of the emulated signal in the test zone is aligned with the demodulation requirement assumptions, a radiated verification of the DL signal EVM is needed.</w:t>
            </w:r>
          </w:p>
          <w:p w:rsidR="006D63BB" w:rsidRPr="006D63BB" w:rsidRDefault="006D63BB" w:rsidP="006D63BB">
            <w:r w:rsidRPr="00EE3F54">
              <w:rPr>
                <w:b/>
              </w:rPr>
              <w:t>Proposal 2</w:t>
            </w:r>
            <w:r>
              <w:t>: Because the EVM of a faded signal cannot be defined or measured, a pass-through mode in the fader is needed to verify the EVM under the same waveform scaling conditions that are used when fading emulation is enabled.</w:t>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rPr>
                <w:rFonts w:ascii="Arial" w:hAnsi="Arial" w:cs="Arial"/>
                <w:sz w:val="16"/>
                <w:szCs w:val="16"/>
              </w:rPr>
            </w:pPr>
            <w:r>
              <w:rPr>
                <w:rFonts w:ascii="Arial" w:hAnsi="Arial" w:cs="Arial"/>
                <w:sz w:val="16"/>
                <w:szCs w:val="16"/>
              </w:rPr>
              <w:t>Apple Inc</w:t>
            </w:r>
          </w:p>
          <w:p w:rsidR="006D63BB" w:rsidRDefault="001F027C" w:rsidP="006D63BB">
            <w:pPr>
              <w:spacing w:before="60" w:after="60"/>
              <w:rPr>
                <w:rFonts w:ascii="Arial" w:hAnsi="Arial" w:cs="Arial"/>
                <w:sz w:val="16"/>
                <w:szCs w:val="16"/>
              </w:rPr>
            </w:pPr>
            <w:hyperlink r:id="rId40" w:history="1">
              <w:r w:rsidR="006D63BB">
                <w:rPr>
                  <w:rStyle w:val="af8"/>
                  <w:rFonts w:ascii="Arial" w:hAnsi="Arial" w:cs="Arial"/>
                  <w:b/>
                  <w:bCs/>
                  <w:sz w:val="16"/>
                  <w:szCs w:val="16"/>
                </w:rPr>
                <w:t>R4-1907144</w:t>
              </w:r>
            </w:hyperlink>
          </w:p>
        </w:tc>
        <w:tc>
          <w:tcPr>
            <w:tcW w:w="4381" w:type="pct"/>
            <w:gridSpan w:val="5"/>
            <w:shd w:val="clear" w:color="auto" w:fill="auto"/>
            <w:noWrap/>
            <w:vAlign w:val="center"/>
          </w:tcPr>
          <w:p w:rsidR="006D63BB" w:rsidRPr="0015064D" w:rsidRDefault="006D63BB" w:rsidP="006D63BB">
            <w:pPr>
              <w:rPr>
                <w:b/>
                <w:lang w:val="en-US"/>
              </w:rPr>
            </w:pPr>
            <w:r w:rsidRPr="00C43343">
              <w:rPr>
                <w:b/>
              </w:rPr>
              <w:t>Proposal 1</w:t>
            </w:r>
            <w:r w:rsidR="00A07EA7">
              <w:t xml:space="preserve">: </w:t>
            </w:r>
            <w:r>
              <w:t>Based on the technical analysis of the merits of an SNR controlled test environment in LTE MIMO OTA, practical experience with MIMO performance evaluation, and a strong desire to harmonize the conformance certification ecosystem for FR1 MIMO OTA, it is proposed to adopt the SNR control method as the testing condition applicable to the FR1 MIMO OTA test setup.</w:t>
            </w:r>
          </w:p>
        </w:tc>
      </w:tr>
      <w:tr w:rsidR="006D63BB" w:rsidRPr="00900983" w:rsidTr="006D63BB">
        <w:trPr>
          <w:trHeight w:val="806"/>
        </w:trPr>
        <w:tc>
          <w:tcPr>
            <w:tcW w:w="619" w:type="pct"/>
            <w:shd w:val="clear" w:color="auto" w:fill="auto"/>
            <w:noWrap/>
            <w:vAlign w:val="center"/>
          </w:tcPr>
          <w:p w:rsidR="006D63BB" w:rsidRDefault="006D63BB" w:rsidP="006D63BB">
            <w:pPr>
              <w:spacing w:before="60" w:after="60"/>
              <w:rPr>
                <w:rFonts w:ascii="Arial" w:hAnsi="Arial" w:cs="Arial"/>
                <w:sz w:val="16"/>
                <w:szCs w:val="16"/>
              </w:rPr>
            </w:pPr>
            <w:r>
              <w:rPr>
                <w:rFonts w:ascii="Arial" w:hAnsi="Arial" w:cs="Arial"/>
                <w:sz w:val="16"/>
                <w:szCs w:val="16"/>
              </w:rPr>
              <w:t>Intel Corporation</w:t>
            </w:r>
          </w:p>
          <w:p w:rsidR="006D63BB" w:rsidRDefault="001F027C" w:rsidP="006D63BB">
            <w:pPr>
              <w:spacing w:before="60" w:after="60"/>
              <w:rPr>
                <w:rFonts w:ascii="Arial" w:hAnsi="Arial" w:cs="Arial"/>
                <w:sz w:val="16"/>
                <w:szCs w:val="16"/>
              </w:rPr>
            </w:pPr>
            <w:hyperlink r:id="rId41" w:history="1">
              <w:r w:rsidR="006D63BB">
                <w:rPr>
                  <w:rStyle w:val="af8"/>
                  <w:rFonts w:ascii="Arial" w:hAnsi="Arial" w:cs="Arial"/>
                  <w:b/>
                  <w:bCs/>
                  <w:sz w:val="16"/>
                  <w:szCs w:val="16"/>
                </w:rPr>
                <w:t>R4-1907179</w:t>
              </w:r>
            </w:hyperlink>
          </w:p>
        </w:tc>
        <w:tc>
          <w:tcPr>
            <w:tcW w:w="4381" w:type="pct"/>
            <w:gridSpan w:val="5"/>
            <w:shd w:val="clear" w:color="auto" w:fill="auto"/>
            <w:noWrap/>
            <w:vAlign w:val="center"/>
          </w:tcPr>
          <w:p w:rsidR="006D63BB" w:rsidRDefault="006D63BB" w:rsidP="006D63BB">
            <w:r w:rsidRPr="009E64C6">
              <w:rPr>
                <w:b/>
              </w:rPr>
              <w:t>Observation 1:</w:t>
            </w:r>
            <w:r>
              <w:t xml:space="preserve"> Though additional discussions are needed, a preference for noise-limited environment condition has been expressed for both FR1 and FR2.</w:t>
            </w:r>
          </w:p>
          <w:p w:rsidR="006D63BB" w:rsidRDefault="006D63BB" w:rsidP="006D63BB">
            <w:pPr>
              <w:jc w:val="both"/>
            </w:pPr>
            <w:r w:rsidRPr="009E64C6">
              <w:rPr>
                <w:b/>
              </w:rPr>
              <w:t xml:space="preserve">Proposal 1: </w:t>
            </w:r>
            <w:r w:rsidRPr="009E64C6">
              <w:t>Prioritize noise-limited environment as the baseline test condition for FR2 NR MIMO</w:t>
            </w:r>
            <w:r w:rsidRPr="00563DD9">
              <w:t xml:space="preserve"> OTA testing. Further discuss whether </w:t>
            </w:r>
            <w:r>
              <w:t xml:space="preserve">an </w:t>
            </w:r>
            <w:r w:rsidRPr="00563DD9">
              <w:t>interference</w:t>
            </w:r>
            <w:r>
              <w:t>-</w:t>
            </w:r>
            <w:r w:rsidRPr="00563DD9">
              <w:t xml:space="preserve">limited environment </w:t>
            </w:r>
            <w:r>
              <w:t>wi</w:t>
            </w:r>
            <w:r w:rsidRPr="00563DD9">
              <w:t>ll be considered</w:t>
            </w:r>
            <w:r>
              <w:t xml:space="preserve">, along with </w:t>
            </w:r>
            <w:r w:rsidRPr="00563DD9">
              <w:t>p</w:t>
            </w:r>
            <w:r>
              <w:t>otential</w:t>
            </w:r>
            <w:r w:rsidRPr="00563DD9">
              <w:t xml:space="preserve"> details of </w:t>
            </w:r>
            <w:r>
              <w:t>the interference-</w:t>
            </w:r>
            <w:r w:rsidRPr="00563DD9">
              <w:t>limited setup (directive or spatially white noise transmission).</w:t>
            </w:r>
          </w:p>
          <w:p w:rsidR="006D63BB" w:rsidRPr="006D63BB" w:rsidRDefault="006D63BB" w:rsidP="006D63BB">
            <w:pPr>
              <w:jc w:val="both"/>
            </w:pPr>
            <w:r w:rsidRPr="00563DD9">
              <w:rPr>
                <w:b/>
              </w:rPr>
              <w:t xml:space="preserve">Proposal 2: </w:t>
            </w:r>
            <w:r w:rsidRPr="00563DD9">
              <w:t xml:space="preserve">Further study </w:t>
            </w:r>
            <w:r>
              <w:t xml:space="preserve">how to choose potential </w:t>
            </w:r>
            <w:r w:rsidRPr="00563DD9">
              <w:t>test directions</w:t>
            </w:r>
            <w:r>
              <w:t xml:space="preserve"> while considering the</w:t>
            </w:r>
            <w:r w:rsidRPr="00563DD9">
              <w:t xml:space="preserve"> </w:t>
            </w:r>
            <w:r>
              <w:t>n</w:t>
            </w:r>
            <w:r w:rsidRPr="00563DD9">
              <w:t xml:space="preserve">umber of test points, </w:t>
            </w:r>
            <w:r>
              <w:t>the s</w:t>
            </w:r>
            <w:r w:rsidRPr="00563DD9">
              <w:t xml:space="preserve">pherical coverage map availability, channel model, </w:t>
            </w:r>
            <w:r>
              <w:t xml:space="preserve">and </w:t>
            </w:r>
            <w:r w:rsidRPr="00563DD9">
              <w:t>impact on SNR range</w:t>
            </w:r>
            <w:r>
              <w:t>.</w:t>
            </w:r>
          </w:p>
          <w:p w:rsidR="006D63BB" w:rsidRPr="006D63BB" w:rsidRDefault="006D63BB" w:rsidP="006D63BB">
            <w:pPr>
              <w:jc w:val="both"/>
            </w:pPr>
            <w:r w:rsidRPr="00F60CC4">
              <w:rPr>
                <w:b/>
              </w:rPr>
              <w:t xml:space="preserve">Proposal 3: </w:t>
            </w:r>
            <w:r w:rsidRPr="00F60CC4">
              <w:t>Further study feasible SNR ranges for FR2 MIMO OTA testing and how the ranges are impacted by noise or interference-limited conditions, set of tested directions, and test system characteristics.</w:t>
            </w:r>
          </w:p>
          <w:p w:rsidR="006D63BB" w:rsidRPr="006D63BB" w:rsidRDefault="006D63BB" w:rsidP="006D63BB">
            <w:pPr>
              <w:jc w:val="both"/>
            </w:pPr>
            <w:r>
              <w:rPr>
                <w:b/>
                <w:lang w:val="sv-SE"/>
              </w:rPr>
              <w:t>Observation 2</w:t>
            </w:r>
            <w:r w:rsidRPr="00563DD9">
              <w:rPr>
                <w:b/>
                <w:lang w:val="sv-SE"/>
              </w:rPr>
              <w:t>:</w:t>
            </w:r>
            <w:r w:rsidRPr="00563DD9">
              <w:rPr>
                <w:lang w:val="sv-SE"/>
              </w:rPr>
              <w:t xml:space="preserve"> </w:t>
            </w:r>
            <w:r>
              <w:rPr>
                <w:lang w:val="sv-SE"/>
              </w:rPr>
              <w:t>To be fair to the UE, we should consider its actual antenna pattern and discuss if it is feasible to use more than one transmitting beam from the BS.</w:t>
            </w:r>
          </w:p>
        </w:tc>
      </w:tr>
    </w:tbl>
    <w:p w:rsidR="006D63BB" w:rsidRPr="006D63BB" w:rsidRDefault="006D63BB" w:rsidP="00E25822">
      <w:pPr>
        <w:tabs>
          <w:tab w:val="left" w:pos="851"/>
        </w:tabs>
        <w:spacing w:before="0" w:after="180"/>
        <w:rPr>
          <w:color w:val="993300"/>
          <w:u w:val="single"/>
          <w:lang w:eastAsia="zh-CN"/>
        </w:rPr>
      </w:pPr>
    </w:p>
    <w:p w:rsidR="00A07EA7" w:rsidRPr="00EA3829" w:rsidRDefault="00A07EA7" w:rsidP="00A07EA7">
      <w:pPr>
        <w:pStyle w:val="2"/>
      </w:pPr>
      <w:r>
        <w:lastRenderedPageBreak/>
        <w:t>Open issues</w:t>
      </w:r>
    </w:p>
    <w:p w:rsidR="00A07EA7" w:rsidRPr="00AB3C9A" w:rsidRDefault="00A07EA7" w:rsidP="00A07EA7">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1</w:t>
      </w:r>
      <w:r w:rsidRPr="00AB3C9A">
        <w:rPr>
          <w:rFonts w:ascii="Arial" w:hAnsi="Arial" w:cs="Arial"/>
          <w:b/>
        </w:rPr>
        <w:t xml:space="preserve">: </w:t>
      </w:r>
      <w:r>
        <w:rPr>
          <w:rFonts w:ascii="Arial" w:hAnsi="Arial" w:cs="Arial"/>
          <w:b/>
        </w:rPr>
        <w:t xml:space="preserve">Channel model implementation </w:t>
      </w:r>
    </w:p>
    <w:p w:rsidR="00A07EA7" w:rsidRDefault="00A07EA7" w:rsidP="00A07EA7">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Pr>
          <w:rFonts w:ascii="Arial" w:hAnsi="Arial" w:cs="Arial"/>
          <w:lang w:eastAsia="zh-CN"/>
        </w:rPr>
        <w:t xml:space="preserve">Channel model </w:t>
      </w:r>
      <w:r w:rsidR="000D0BA1">
        <w:rPr>
          <w:rFonts w:ascii="Arial" w:hAnsi="Arial" w:cs="Arial"/>
          <w:lang w:eastAsia="zh-CN"/>
        </w:rPr>
        <w:t>implementation</w:t>
      </w:r>
      <w:r>
        <w:rPr>
          <w:rFonts w:ascii="Arial" w:hAnsi="Arial" w:cs="Arial"/>
          <w:lang w:eastAsia="zh-CN"/>
        </w:rPr>
        <w:t xml:space="preserve"> for FR1 </w:t>
      </w:r>
    </w:p>
    <w:p w:rsidR="00A07EA7" w:rsidRDefault="00A07EA7" w:rsidP="00A07EA7">
      <w:pPr>
        <w:spacing w:before="0" w:after="180"/>
        <w:ind w:left="864"/>
        <w:rPr>
          <w:rFonts w:ascii="Arial" w:hAnsi="Arial" w:cs="Arial"/>
        </w:rPr>
      </w:pPr>
      <w:r>
        <w:rPr>
          <w:rFonts w:ascii="Arial" w:hAnsi="Arial" w:cs="Arial"/>
        </w:rPr>
        <w:t xml:space="preserve">Option 1: </w:t>
      </w:r>
      <w:r w:rsidR="000D0BA1" w:rsidRPr="000D0BA1">
        <w:rPr>
          <w:rFonts w:ascii="Arial" w:hAnsi="Arial" w:cs="Arial"/>
        </w:rPr>
        <w:t>Consider the 90% azimuth total power range of the PAS plus an additional 5</w:t>
      </w:r>
      <w:r w:rsidR="000D0BA1" w:rsidRPr="004100F3">
        <w:rPr>
          <w:rFonts w:ascii="Arial" w:hAnsi="Arial" w:cs="Arial"/>
          <w:vertAlign w:val="superscript"/>
        </w:rPr>
        <w:t>o</w:t>
      </w:r>
      <w:r w:rsidR="000D0BA1" w:rsidRPr="000D0BA1">
        <w:rPr>
          <w:rFonts w:ascii="Arial" w:hAnsi="Arial" w:cs="Arial"/>
        </w:rPr>
        <w:t xml:space="preserve"> on either side the sector width of the MPAC system with sector configuration</w:t>
      </w:r>
      <w:r>
        <w:rPr>
          <w:rFonts w:ascii="Arial" w:hAnsi="Arial" w:cs="Arial"/>
        </w:rPr>
        <w:t xml:space="preserve">; </w:t>
      </w:r>
    </w:p>
    <w:p w:rsidR="00A07EA7" w:rsidRDefault="00A07EA7" w:rsidP="00A07EA7">
      <w:pPr>
        <w:tabs>
          <w:tab w:val="left" w:pos="40"/>
        </w:tabs>
        <w:spacing w:before="0" w:after="180"/>
        <w:rPr>
          <w:rFonts w:ascii="Arial" w:hAnsi="Arial" w:cs="Arial"/>
          <w:lang w:eastAsia="zh-CN"/>
        </w:rPr>
      </w:pPr>
    </w:p>
    <w:p w:rsidR="00A07EA7" w:rsidRDefault="00A07EA7" w:rsidP="00A07EA7">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A07EA7" w:rsidRDefault="00B56E20" w:rsidP="00A07EA7">
      <w:pPr>
        <w:tabs>
          <w:tab w:val="left" w:pos="40"/>
        </w:tabs>
        <w:spacing w:before="0" w:after="180"/>
        <w:rPr>
          <w:rFonts w:ascii="Arial" w:hAnsi="Arial" w:cs="Arial"/>
          <w:lang w:eastAsia="zh-CN"/>
        </w:rPr>
      </w:pPr>
      <w:r>
        <w:rPr>
          <w:rFonts w:ascii="Arial" w:hAnsi="Arial" w:cs="Arial" w:hint="eastAsia"/>
          <w:lang w:eastAsia="zh-CN"/>
        </w:rPr>
        <w:t>E</w:t>
      </w:r>
      <w:r>
        <w:rPr>
          <w:rFonts w:ascii="Arial" w:hAnsi="Arial" w:cs="Arial"/>
          <w:lang w:eastAsia="zh-CN"/>
        </w:rPr>
        <w:t xml:space="preserve">TS: </w:t>
      </w:r>
      <w:r w:rsidR="008103C2">
        <w:rPr>
          <w:rFonts w:ascii="Arial" w:hAnsi="Arial" w:cs="Arial"/>
          <w:lang w:eastAsia="zh-CN"/>
        </w:rPr>
        <w:t>need to know the impacts of reducing the power range to 90</w:t>
      </w:r>
      <w:r w:rsidR="008103C2">
        <w:rPr>
          <w:rFonts w:ascii="Arial" w:hAnsi="Arial" w:cs="Arial" w:hint="eastAsia"/>
          <w:lang w:eastAsia="zh-CN"/>
        </w:rPr>
        <w:t>%</w:t>
      </w:r>
      <w:r w:rsidR="008103C2">
        <w:rPr>
          <w:rFonts w:ascii="Arial" w:hAnsi="Arial" w:cs="Arial" w:hint="eastAsia"/>
          <w:lang w:eastAsia="zh-CN"/>
        </w:rPr>
        <w:t>，</w:t>
      </w:r>
      <w:r w:rsidR="008103C2">
        <w:rPr>
          <w:rFonts w:ascii="Arial" w:hAnsi="Arial" w:cs="Arial"/>
          <w:lang w:eastAsia="zh-CN"/>
        </w:rPr>
        <w:t xml:space="preserve">need to check the spatial correlation curve. </w:t>
      </w:r>
    </w:p>
    <w:p w:rsidR="006D63BB" w:rsidRPr="00A07EA7" w:rsidRDefault="00A07EA7" w:rsidP="00E25822">
      <w:pPr>
        <w:tabs>
          <w:tab w:val="left" w:pos="851"/>
        </w:tabs>
        <w:spacing w:before="0" w:after="180"/>
        <w:rPr>
          <w:color w:val="993300"/>
          <w:u w:val="single"/>
          <w:lang w:eastAsia="zh-CN"/>
        </w:rPr>
      </w:pPr>
      <w:r>
        <w:rPr>
          <w:rFonts w:ascii="Arial" w:hAnsi="Arial" w:cs="Arial"/>
        </w:rPr>
        <w:tab/>
      </w:r>
    </w:p>
    <w:p w:rsidR="000D0BA1" w:rsidRDefault="000D0BA1" w:rsidP="000D0BA1">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0E17AE">
        <w:rPr>
          <w:rFonts w:ascii="Arial" w:hAnsi="Arial" w:cs="Arial"/>
          <w:lang w:eastAsia="zh-CN"/>
        </w:rPr>
        <w:t>2</w:t>
      </w:r>
      <w:r>
        <w:rPr>
          <w:rFonts w:ascii="Arial" w:hAnsi="Arial" w:cs="Arial" w:hint="eastAsia"/>
          <w:lang w:eastAsia="zh-CN"/>
        </w:rPr>
        <w:t>：</w:t>
      </w:r>
      <w:r w:rsidR="000C32A9">
        <w:rPr>
          <w:rFonts w:ascii="Arial" w:hAnsi="Arial" w:cs="Arial"/>
          <w:lang w:eastAsia="zh-CN"/>
        </w:rPr>
        <w:t>S</w:t>
      </w:r>
      <w:r w:rsidR="000C32A9" w:rsidRPr="000C32A9">
        <w:rPr>
          <w:rFonts w:ascii="Arial" w:hAnsi="Arial" w:cs="Arial"/>
          <w:lang w:eastAsia="zh-CN"/>
        </w:rPr>
        <w:t xml:space="preserve">patial correlation errors </w:t>
      </w:r>
      <w:r w:rsidR="000E17AE">
        <w:rPr>
          <w:rFonts w:ascii="Arial" w:hAnsi="Arial" w:cs="Arial"/>
          <w:lang w:eastAsia="zh-CN"/>
        </w:rPr>
        <w:t>for FR1</w:t>
      </w:r>
    </w:p>
    <w:p w:rsidR="000D0BA1" w:rsidRDefault="000D0BA1" w:rsidP="000D0BA1">
      <w:pPr>
        <w:spacing w:before="0" w:after="180"/>
        <w:ind w:left="864"/>
        <w:rPr>
          <w:rFonts w:ascii="Arial" w:hAnsi="Arial" w:cs="Arial"/>
        </w:rPr>
      </w:pPr>
      <w:r w:rsidRPr="000D0BA1">
        <w:rPr>
          <w:rFonts w:ascii="Arial" w:hAnsi="Arial" w:cs="Arial"/>
        </w:rPr>
        <w:t xml:space="preserve">Proposal 1: </w:t>
      </w:r>
      <w:r w:rsidR="000C32A9" w:rsidRPr="000C32A9">
        <w:rPr>
          <w:rFonts w:ascii="Arial" w:hAnsi="Arial" w:cs="Arial"/>
        </w:rPr>
        <w:t>Acceptable rms or weighted rms spatial correlation errors need to be agreed</w:t>
      </w:r>
      <w:r>
        <w:rPr>
          <w:rFonts w:ascii="Arial" w:hAnsi="Arial" w:cs="Arial"/>
        </w:rPr>
        <w:t xml:space="preserve">; </w:t>
      </w:r>
    </w:p>
    <w:p w:rsidR="000D0BA1" w:rsidRDefault="000D0BA1" w:rsidP="000D0BA1">
      <w:pPr>
        <w:tabs>
          <w:tab w:val="left" w:pos="851"/>
        </w:tabs>
        <w:spacing w:before="0" w:after="180"/>
        <w:rPr>
          <w:rFonts w:ascii="Arial" w:hAnsi="Arial" w:cs="Arial"/>
        </w:rPr>
      </w:pPr>
      <w:r>
        <w:rPr>
          <w:rFonts w:ascii="Arial" w:hAnsi="Arial" w:cs="Arial"/>
        </w:rPr>
        <w:tab/>
      </w:r>
    </w:p>
    <w:p w:rsidR="009806DB" w:rsidRDefault="009806DB" w:rsidP="009806DB">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6D63BB" w:rsidRDefault="006D63BB" w:rsidP="00E25822">
      <w:pPr>
        <w:tabs>
          <w:tab w:val="left" w:pos="851"/>
        </w:tabs>
        <w:spacing w:before="0" w:after="180"/>
        <w:rPr>
          <w:color w:val="993300"/>
          <w:u w:val="single"/>
          <w:lang w:eastAsia="zh-CN"/>
        </w:rPr>
      </w:pPr>
    </w:p>
    <w:p w:rsidR="00030A5F" w:rsidRDefault="00030A5F" w:rsidP="00E25822">
      <w:pPr>
        <w:tabs>
          <w:tab w:val="left" w:pos="851"/>
        </w:tabs>
        <w:spacing w:before="0" w:after="180"/>
        <w:rPr>
          <w:color w:val="993300"/>
          <w:u w:val="single"/>
          <w:lang w:eastAsia="zh-CN"/>
        </w:rPr>
      </w:pPr>
      <w:r w:rsidRPr="00030A5F">
        <w:rPr>
          <w:color w:val="993300"/>
          <w:u w:val="single"/>
          <w:lang w:eastAsia="zh-CN"/>
        </w:rPr>
        <w:sym w:font="Wingdings" w:char="F0E0"/>
      </w:r>
      <w:r>
        <w:rPr>
          <w:rFonts w:hint="eastAsia"/>
          <w:color w:val="993300"/>
          <w:u w:val="single"/>
          <w:lang w:eastAsia="zh-CN"/>
        </w:rPr>
        <w:t>Th</w:t>
      </w:r>
      <w:r>
        <w:rPr>
          <w:color w:val="993300"/>
          <w:u w:val="single"/>
          <w:lang w:eastAsia="zh-CN"/>
        </w:rPr>
        <w:t>e next steps for these two open issues should be discussed and captured in the WF.</w:t>
      </w:r>
    </w:p>
    <w:p w:rsidR="009806DB" w:rsidRDefault="009806DB" w:rsidP="00E25822">
      <w:pPr>
        <w:tabs>
          <w:tab w:val="left" w:pos="851"/>
        </w:tabs>
        <w:spacing w:before="0" w:after="180"/>
        <w:rPr>
          <w:color w:val="993300"/>
          <w:u w:val="single"/>
          <w:lang w:eastAsia="zh-CN"/>
        </w:rPr>
      </w:pPr>
    </w:p>
    <w:p w:rsidR="00E169BE" w:rsidRDefault="00E169BE" w:rsidP="00E169BE">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0E17AE">
        <w:rPr>
          <w:rFonts w:ascii="Arial" w:hAnsi="Arial" w:cs="Arial"/>
          <w:lang w:eastAsia="zh-CN"/>
        </w:rPr>
        <w:t>3</w:t>
      </w:r>
      <w:r>
        <w:rPr>
          <w:rFonts w:ascii="Arial" w:hAnsi="Arial" w:cs="Arial" w:hint="eastAsia"/>
          <w:lang w:eastAsia="zh-CN"/>
        </w:rPr>
        <w:t>：</w:t>
      </w:r>
      <w:r w:rsidRPr="00E169BE">
        <w:rPr>
          <w:rFonts w:ascii="Arial" w:hAnsi="Arial" w:cs="Arial"/>
          <w:lang w:eastAsia="zh-CN"/>
        </w:rPr>
        <w:t>UE velocity Direction</w:t>
      </w:r>
      <w:r w:rsidRPr="000C32A9">
        <w:rPr>
          <w:rFonts w:ascii="Arial" w:hAnsi="Arial" w:cs="Arial"/>
          <w:lang w:eastAsia="zh-CN"/>
        </w:rPr>
        <w:t xml:space="preserve"> </w:t>
      </w:r>
    </w:p>
    <w:p w:rsidR="00E169BE" w:rsidRDefault="00E169BE" w:rsidP="00E169BE">
      <w:pPr>
        <w:spacing w:before="0" w:after="180"/>
        <w:ind w:left="864"/>
        <w:rPr>
          <w:rFonts w:ascii="Arial" w:hAnsi="Arial" w:cs="Arial"/>
        </w:rPr>
      </w:pPr>
      <w:r w:rsidRPr="00E169BE">
        <w:rPr>
          <w:rFonts w:ascii="Arial" w:hAnsi="Arial" w:cs="Arial"/>
        </w:rPr>
        <w:t>Proposal 1: Capture the equations of deriving UE velocity direction above in TR38.827</w:t>
      </w:r>
      <w:r>
        <w:rPr>
          <w:rFonts w:ascii="Arial" w:hAnsi="Arial" w:cs="Arial"/>
        </w:rPr>
        <w:t xml:space="preserve">; </w:t>
      </w:r>
      <w:r w:rsidR="009806DB">
        <w:rPr>
          <w:rFonts w:ascii="Arial" w:hAnsi="Arial" w:cs="Arial"/>
        </w:rPr>
        <w:t>(QC</w:t>
      </w:r>
      <w:r w:rsidR="009806DB" w:rsidRPr="009806DB">
        <w:t xml:space="preserve"> </w:t>
      </w:r>
      <w:r w:rsidR="009806DB" w:rsidRPr="009806DB">
        <w:rPr>
          <w:rFonts w:ascii="Arial" w:hAnsi="Arial" w:cs="Arial"/>
        </w:rPr>
        <w:t>R4-1906839</w:t>
      </w:r>
      <w:r w:rsidR="009806DB">
        <w:rPr>
          <w:rFonts w:ascii="Arial" w:hAnsi="Arial" w:cs="Arial"/>
        </w:rPr>
        <w:t>)</w:t>
      </w:r>
    </w:p>
    <w:p w:rsidR="00E169BE" w:rsidRPr="00E169BE" w:rsidRDefault="00E169BE" w:rsidP="00E25822">
      <w:pPr>
        <w:tabs>
          <w:tab w:val="left" w:pos="851"/>
        </w:tabs>
        <w:spacing w:before="0" w:after="180"/>
        <w:rPr>
          <w:color w:val="993300"/>
          <w:u w:val="single"/>
          <w:lang w:eastAsia="zh-CN"/>
        </w:rPr>
      </w:pPr>
    </w:p>
    <w:p w:rsidR="00E169BE" w:rsidRDefault="00E169BE" w:rsidP="00E25822">
      <w:pPr>
        <w:tabs>
          <w:tab w:val="left" w:pos="851"/>
        </w:tabs>
        <w:spacing w:before="0" w:after="180"/>
        <w:rPr>
          <w:color w:val="993300"/>
          <w:u w:val="single"/>
          <w:lang w:eastAsia="zh-CN"/>
        </w:rPr>
      </w:pPr>
    </w:p>
    <w:p w:rsidR="000D4B54" w:rsidRPr="00AB3C9A" w:rsidRDefault="000D4B54" w:rsidP="000D4B54">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2</w:t>
      </w:r>
      <w:r w:rsidRPr="00AB3C9A">
        <w:rPr>
          <w:rFonts w:ascii="Arial" w:hAnsi="Arial" w:cs="Arial"/>
          <w:b/>
        </w:rPr>
        <w:t xml:space="preserve">: </w:t>
      </w:r>
      <w:r>
        <w:rPr>
          <w:rFonts w:ascii="Arial" w:hAnsi="Arial" w:cs="Arial"/>
          <w:b/>
        </w:rPr>
        <w:t xml:space="preserve">test methods </w:t>
      </w:r>
    </w:p>
    <w:p w:rsidR="000D4B54" w:rsidRDefault="000D4B54" w:rsidP="000D4B54">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Pr>
          <w:rFonts w:ascii="Arial" w:hAnsi="Arial" w:cs="Arial"/>
          <w:lang w:eastAsia="zh-CN"/>
        </w:rPr>
        <w:t xml:space="preserve">Measurement distance for FR1 </w:t>
      </w:r>
    </w:p>
    <w:p w:rsidR="000D4B54" w:rsidRDefault="004E150D" w:rsidP="000D4B54">
      <w:pPr>
        <w:spacing w:before="0" w:after="180"/>
        <w:ind w:left="864"/>
        <w:rPr>
          <w:rFonts w:ascii="Arial" w:hAnsi="Arial" w:cs="Arial"/>
        </w:rPr>
      </w:pPr>
      <w:r w:rsidRPr="00662113">
        <w:rPr>
          <w:b/>
        </w:rPr>
        <w:t xml:space="preserve">Proposal </w:t>
      </w:r>
      <w:r>
        <w:rPr>
          <w:b/>
          <w:noProof/>
        </w:rPr>
        <w:t>1</w:t>
      </w:r>
      <w:r w:rsidR="000D4B54">
        <w:rPr>
          <w:rFonts w:ascii="Arial" w:hAnsi="Arial" w:cs="Arial"/>
        </w:rPr>
        <w:t xml:space="preserve">: </w:t>
      </w:r>
      <w:r w:rsidR="000D4B54" w:rsidRPr="000D4B54">
        <w:rPr>
          <w:rFonts w:ascii="Arial" w:hAnsi="Arial" w:cs="Arial"/>
        </w:rPr>
        <w:t>It is preferred if a “fall back” minimum distance can be defined which may be used in case chamber’s test range can’t exactly meet the far-field criteria. For FR1 the minimum distance of 1.2m can be a value to start with. Relevant impact of inadequate measurement distance to MIMO channel implementation and eventually measurement uncertainty can be studied under this condition for agreed channel models</w:t>
      </w:r>
      <w:r w:rsidR="000D4B54">
        <w:rPr>
          <w:rFonts w:ascii="Arial" w:hAnsi="Arial" w:cs="Arial"/>
        </w:rPr>
        <w:t xml:space="preserve">; </w:t>
      </w:r>
    </w:p>
    <w:p w:rsidR="009806DB" w:rsidRPr="009806DB" w:rsidRDefault="009806DB" w:rsidP="000D4B54">
      <w:pPr>
        <w:spacing w:before="0" w:after="180"/>
        <w:ind w:left="864"/>
        <w:rPr>
          <w:rFonts w:ascii="Arial" w:hAnsi="Arial" w:cs="Arial"/>
        </w:rPr>
      </w:pPr>
      <w:bookmarkStart w:id="3" w:name="_Ref7739149"/>
      <w:r w:rsidRPr="009806DB">
        <w:rPr>
          <w:b/>
        </w:rPr>
        <w:t xml:space="preserve">Proposal </w:t>
      </w:r>
      <w:r>
        <w:rPr>
          <w:b/>
        </w:rPr>
        <w:t>2</w:t>
      </w:r>
      <w:r w:rsidRPr="009806DB">
        <w:rPr>
          <w:b/>
        </w:rPr>
        <w:t xml:space="preserve">: </w:t>
      </w:r>
      <w:r w:rsidRPr="009806DB">
        <w:rPr>
          <w:rFonts w:ascii="Arial" w:hAnsi="Arial" w:cs="Arial"/>
        </w:rPr>
        <w:t>OEMs to provide feedback on effective radiating aperture dimensions for FR1 antennas integrated in smartphone UEs with maximum dimension of 20cm</w:t>
      </w:r>
      <w:bookmarkEnd w:id="3"/>
      <w:r w:rsidRPr="009806DB">
        <w:rPr>
          <w:rFonts w:ascii="Arial" w:hAnsi="Arial" w:cs="Arial"/>
        </w:rPr>
        <w:t>;</w:t>
      </w:r>
      <w:r w:rsidR="007F63E9">
        <w:rPr>
          <w:rFonts w:ascii="Arial" w:hAnsi="Arial" w:cs="Arial"/>
        </w:rPr>
        <w:t xml:space="preserve"> (for high frequency &gt;4GHz)</w:t>
      </w:r>
    </w:p>
    <w:p w:rsidR="004E150D" w:rsidRPr="000C32A9" w:rsidRDefault="004E150D" w:rsidP="000D4B54">
      <w:pPr>
        <w:spacing w:before="0" w:after="180"/>
        <w:ind w:left="864"/>
      </w:pPr>
      <w:r w:rsidRPr="000C32A9">
        <w:fldChar w:fldCharType="begin"/>
      </w:r>
      <w:r w:rsidRPr="000C32A9">
        <w:instrText xml:space="preserve"> REF _Ref7739154 \h  \* MERGEFORMAT </w:instrText>
      </w:r>
      <w:r w:rsidRPr="000C32A9">
        <w:fldChar w:fldCharType="separate"/>
      </w:r>
      <w:r w:rsidRPr="000C32A9">
        <w:rPr>
          <w:b/>
        </w:rPr>
        <w:t xml:space="preserve">Proposal </w:t>
      </w:r>
      <w:r w:rsidR="009806DB">
        <w:rPr>
          <w:b/>
          <w:noProof/>
        </w:rPr>
        <w:t>3</w:t>
      </w:r>
      <w:r w:rsidRPr="000C32A9">
        <w:t xml:space="preserve">: </w:t>
      </w:r>
      <w:r w:rsidRPr="000C32A9">
        <w:rPr>
          <w:rFonts w:ascii="Arial" w:hAnsi="Arial" w:cs="Arial"/>
        </w:rPr>
        <w:t>Consider the options in Table 2 for min. measurement distance for FR1 NR MIMO systems with 20cm test zone size.</w:t>
      </w:r>
      <w:r w:rsidRPr="000C32A9">
        <w:fldChar w:fldCharType="end"/>
      </w:r>
    </w:p>
    <w:p w:rsidR="004E150D" w:rsidRDefault="004E150D" w:rsidP="000D4B54">
      <w:pPr>
        <w:spacing w:before="0" w:after="180"/>
        <w:ind w:left="864"/>
        <w:rPr>
          <w:b/>
        </w:rPr>
      </w:pPr>
    </w:p>
    <w:p w:rsidR="000C32A9" w:rsidRPr="00E6703A" w:rsidRDefault="000C32A9" w:rsidP="000C32A9">
      <w:pPr>
        <w:pStyle w:val="ab"/>
        <w:jc w:val="center"/>
      </w:pPr>
      <w:bookmarkStart w:id="4" w:name="_Ref7738792"/>
      <w:bookmarkStart w:id="5" w:name="_Ref7738786"/>
      <w:r>
        <w:t xml:space="preserve">Table </w:t>
      </w:r>
      <w:r>
        <w:fldChar w:fldCharType="begin"/>
      </w:r>
      <w:r>
        <w:instrText xml:space="preserve"> SEQ Table \* ARABIC </w:instrText>
      </w:r>
      <w:r>
        <w:fldChar w:fldCharType="separate"/>
      </w:r>
      <w:r>
        <w:rPr>
          <w:noProof/>
        </w:rPr>
        <w:t>2</w:t>
      </w:r>
      <w:r>
        <w:fldChar w:fldCharType="end"/>
      </w:r>
      <w:bookmarkEnd w:id="4"/>
      <w:r>
        <w:t>: Proposed Options for Minimum Measurement Distances for FR1</w:t>
      </w:r>
      <w:bookmarkEnd w:id="5"/>
      <w:r>
        <w:t xml:space="preserve"> NR MIMO Systems with 20cm test zone size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971"/>
        <w:gridCol w:w="1971"/>
        <w:gridCol w:w="1972"/>
        <w:gridCol w:w="1972"/>
      </w:tblGrid>
      <w:tr w:rsidR="000C32A9" w:rsidTr="001574E0">
        <w:tc>
          <w:tcPr>
            <w:tcW w:w="1971" w:type="dxa"/>
            <w:vMerge w:val="restart"/>
            <w:shd w:val="clear" w:color="auto" w:fill="auto"/>
          </w:tcPr>
          <w:p w:rsidR="000C32A9" w:rsidRPr="00740DE4" w:rsidRDefault="000C32A9" w:rsidP="001574E0">
            <w:pPr>
              <w:rPr>
                <w:b/>
              </w:rPr>
            </w:pPr>
            <w:r w:rsidRPr="00740DE4">
              <w:rPr>
                <w:b/>
              </w:rPr>
              <w:t>Min. Frequency [GHz]</w:t>
            </w:r>
          </w:p>
        </w:tc>
        <w:tc>
          <w:tcPr>
            <w:tcW w:w="3942" w:type="dxa"/>
            <w:gridSpan w:val="2"/>
            <w:shd w:val="clear" w:color="auto" w:fill="auto"/>
          </w:tcPr>
          <w:p w:rsidR="000C32A9" w:rsidRPr="00740DE4" w:rsidRDefault="000C32A9" w:rsidP="001574E0">
            <w:pPr>
              <w:jc w:val="center"/>
              <w:rPr>
                <w:b/>
              </w:rPr>
            </w:pPr>
            <w:r w:rsidRPr="00740DE4">
              <w:rPr>
                <w:b/>
              </w:rPr>
              <w:t>Option 1</w:t>
            </w:r>
          </w:p>
        </w:tc>
        <w:tc>
          <w:tcPr>
            <w:tcW w:w="3944" w:type="dxa"/>
            <w:gridSpan w:val="2"/>
            <w:shd w:val="clear" w:color="auto" w:fill="auto"/>
            <w:vAlign w:val="center"/>
          </w:tcPr>
          <w:p w:rsidR="000C32A9" w:rsidRPr="00740DE4" w:rsidRDefault="000C32A9" w:rsidP="001574E0">
            <w:pPr>
              <w:jc w:val="center"/>
              <w:rPr>
                <w:b/>
              </w:rPr>
            </w:pPr>
            <w:r w:rsidRPr="00740DE4">
              <w:rPr>
                <w:b/>
              </w:rPr>
              <w:t>Option 2</w:t>
            </w:r>
          </w:p>
        </w:tc>
      </w:tr>
      <w:tr w:rsidR="000C32A9" w:rsidTr="001574E0">
        <w:tc>
          <w:tcPr>
            <w:tcW w:w="1971" w:type="dxa"/>
            <w:vMerge/>
            <w:shd w:val="clear" w:color="auto" w:fill="auto"/>
          </w:tcPr>
          <w:p w:rsidR="000C32A9" w:rsidRPr="00740DE4" w:rsidRDefault="000C32A9" w:rsidP="001574E0">
            <w:pPr>
              <w:rPr>
                <w:b/>
              </w:rPr>
            </w:pPr>
          </w:p>
        </w:tc>
        <w:tc>
          <w:tcPr>
            <w:tcW w:w="1971" w:type="dxa"/>
            <w:shd w:val="clear" w:color="auto" w:fill="auto"/>
          </w:tcPr>
          <w:p w:rsidR="000C32A9" w:rsidRPr="00740DE4" w:rsidRDefault="000C32A9" w:rsidP="001574E0">
            <w:pPr>
              <w:rPr>
                <w:b/>
              </w:rPr>
            </w:pPr>
            <w:r w:rsidRPr="00740DE4">
              <w:rPr>
                <w:b/>
              </w:rPr>
              <w:t>Min. Measurement Distance [m]</w:t>
            </w:r>
          </w:p>
        </w:tc>
        <w:tc>
          <w:tcPr>
            <w:tcW w:w="1971" w:type="dxa"/>
            <w:shd w:val="clear" w:color="auto" w:fill="auto"/>
          </w:tcPr>
          <w:p w:rsidR="000C32A9" w:rsidRPr="00740DE4" w:rsidRDefault="000C32A9" w:rsidP="001574E0">
            <w:pPr>
              <w:rPr>
                <w:b/>
              </w:rPr>
            </w:pPr>
            <w:r w:rsidRPr="00740DE4">
              <w:rPr>
                <w:b/>
              </w:rPr>
              <w:t>MU for inadequate measurement distance [dB]</w:t>
            </w:r>
          </w:p>
        </w:tc>
        <w:tc>
          <w:tcPr>
            <w:tcW w:w="1972" w:type="dxa"/>
            <w:shd w:val="clear" w:color="auto" w:fill="auto"/>
          </w:tcPr>
          <w:p w:rsidR="000C32A9" w:rsidRPr="00740DE4" w:rsidRDefault="000C32A9" w:rsidP="001574E0">
            <w:pPr>
              <w:rPr>
                <w:b/>
              </w:rPr>
            </w:pPr>
            <w:r w:rsidRPr="00740DE4">
              <w:rPr>
                <w:b/>
              </w:rPr>
              <w:t>Min. Measurement Distance [m]</w:t>
            </w:r>
          </w:p>
        </w:tc>
        <w:tc>
          <w:tcPr>
            <w:tcW w:w="1972" w:type="dxa"/>
            <w:shd w:val="clear" w:color="auto" w:fill="auto"/>
          </w:tcPr>
          <w:p w:rsidR="000C32A9" w:rsidRPr="00740DE4" w:rsidRDefault="000C32A9" w:rsidP="001574E0">
            <w:pPr>
              <w:rPr>
                <w:b/>
              </w:rPr>
            </w:pPr>
            <w:r w:rsidRPr="00740DE4">
              <w:rPr>
                <w:b/>
              </w:rPr>
              <w:t>MU for inadequate measurement distance [dB]</w:t>
            </w:r>
          </w:p>
        </w:tc>
      </w:tr>
      <w:tr w:rsidR="000C32A9" w:rsidTr="001574E0">
        <w:tc>
          <w:tcPr>
            <w:tcW w:w="1971" w:type="dxa"/>
            <w:shd w:val="clear" w:color="auto" w:fill="auto"/>
            <w:vAlign w:val="center"/>
          </w:tcPr>
          <w:p w:rsidR="000C32A9" w:rsidRPr="00E6703A" w:rsidRDefault="000C32A9" w:rsidP="001574E0">
            <w:pPr>
              <w:spacing w:after="0"/>
              <w:jc w:val="center"/>
            </w:pPr>
            <w:r w:rsidRPr="00E6703A">
              <w:lastRenderedPageBreak/>
              <w:t>0.41</w:t>
            </w:r>
          </w:p>
        </w:tc>
        <w:tc>
          <w:tcPr>
            <w:tcW w:w="1971" w:type="dxa"/>
            <w:shd w:val="clear" w:color="auto" w:fill="auto"/>
            <w:vAlign w:val="center"/>
          </w:tcPr>
          <w:p w:rsidR="000C32A9" w:rsidRPr="00740DE4" w:rsidRDefault="000C32A9" w:rsidP="001574E0">
            <w:pPr>
              <w:spacing w:after="0"/>
              <w:jc w:val="center"/>
              <w:rPr>
                <w:rFonts w:eastAsia="Times New Roman"/>
                <w:color w:val="000000"/>
                <w:lang w:val="en-US"/>
              </w:rPr>
            </w:pPr>
            <w:r w:rsidRPr="00740DE4">
              <w:rPr>
                <w:rFonts w:eastAsia="Times New Roman"/>
                <w:color w:val="000000"/>
                <w:lang w:val="en-US"/>
              </w:rPr>
              <w:t>2.19</w:t>
            </w:r>
          </w:p>
        </w:tc>
        <w:tc>
          <w:tcPr>
            <w:tcW w:w="1971" w:type="dxa"/>
            <w:shd w:val="clear" w:color="auto" w:fill="auto"/>
            <w:vAlign w:val="center"/>
          </w:tcPr>
          <w:p w:rsidR="000C32A9" w:rsidRPr="00E6703A" w:rsidRDefault="000C32A9" w:rsidP="001574E0">
            <w:pPr>
              <w:spacing w:after="0"/>
              <w:jc w:val="center"/>
            </w:pPr>
            <w:r w:rsidRPr="00E6703A">
              <w:t>0</w:t>
            </w:r>
          </w:p>
        </w:tc>
        <w:tc>
          <w:tcPr>
            <w:tcW w:w="1972" w:type="dxa"/>
            <w:shd w:val="clear" w:color="auto" w:fill="auto"/>
            <w:vAlign w:val="center"/>
          </w:tcPr>
          <w:p w:rsidR="000C32A9" w:rsidRPr="00740DE4" w:rsidRDefault="000C32A9" w:rsidP="001574E0">
            <w:pPr>
              <w:spacing w:after="0"/>
              <w:jc w:val="center"/>
              <w:rPr>
                <w:rFonts w:eastAsia="Times New Roman"/>
                <w:color w:val="000000"/>
                <w:lang w:val="en-US"/>
              </w:rPr>
            </w:pPr>
            <w:r w:rsidRPr="00740DE4">
              <w:rPr>
                <w:rFonts w:eastAsia="Times New Roman"/>
                <w:color w:val="000000"/>
                <w:lang w:val="en-US"/>
              </w:rPr>
              <w:t>1.5</w:t>
            </w:r>
          </w:p>
        </w:tc>
        <w:tc>
          <w:tcPr>
            <w:tcW w:w="1972" w:type="dxa"/>
            <w:shd w:val="clear" w:color="auto" w:fill="auto"/>
            <w:vAlign w:val="center"/>
          </w:tcPr>
          <w:p w:rsidR="000C32A9" w:rsidRPr="00E6703A" w:rsidRDefault="000C32A9" w:rsidP="001574E0">
            <w:pPr>
              <w:spacing w:after="0"/>
              <w:jc w:val="center"/>
            </w:pPr>
            <w:r>
              <w:t>FFS</w:t>
            </w:r>
          </w:p>
        </w:tc>
      </w:tr>
      <w:tr w:rsidR="000C32A9" w:rsidTr="001574E0">
        <w:tc>
          <w:tcPr>
            <w:tcW w:w="1971" w:type="dxa"/>
            <w:shd w:val="clear" w:color="auto" w:fill="auto"/>
            <w:vAlign w:val="center"/>
          </w:tcPr>
          <w:p w:rsidR="000C32A9" w:rsidRPr="00E6703A" w:rsidRDefault="000C32A9" w:rsidP="001574E0">
            <w:pPr>
              <w:spacing w:after="0"/>
              <w:jc w:val="center"/>
            </w:pPr>
            <w:r w:rsidRPr="00E6703A">
              <w:t>0.6</w:t>
            </w:r>
          </w:p>
        </w:tc>
        <w:tc>
          <w:tcPr>
            <w:tcW w:w="1971" w:type="dxa"/>
            <w:shd w:val="clear" w:color="auto" w:fill="auto"/>
            <w:vAlign w:val="center"/>
          </w:tcPr>
          <w:p w:rsidR="000C32A9" w:rsidRPr="00740DE4" w:rsidRDefault="000C32A9" w:rsidP="001574E0">
            <w:pPr>
              <w:spacing w:after="0"/>
              <w:jc w:val="center"/>
              <w:rPr>
                <w:rFonts w:eastAsia="Times New Roman"/>
                <w:color w:val="000000"/>
                <w:lang w:val="en-US"/>
              </w:rPr>
            </w:pPr>
            <w:r w:rsidRPr="00740DE4">
              <w:rPr>
                <w:rFonts w:eastAsia="Times New Roman"/>
                <w:color w:val="000000"/>
                <w:lang w:val="en-US"/>
              </w:rPr>
              <w:t>1.50</w:t>
            </w:r>
          </w:p>
        </w:tc>
        <w:tc>
          <w:tcPr>
            <w:tcW w:w="1971" w:type="dxa"/>
            <w:shd w:val="clear" w:color="auto" w:fill="auto"/>
            <w:vAlign w:val="center"/>
          </w:tcPr>
          <w:p w:rsidR="000C32A9" w:rsidRPr="00E6703A" w:rsidRDefault="000C32A9" w:rsidP="001574E0">
            <w:pPr>
              <w:spacing w:after="0"/>
              <w:jc w:val="center"/>
            </w:pPr>
            <w:r w:rsidRPr="00E6703A">
              <w:t>0</w:t>
            </w:r>
          </w:p>
        </w:tc>
        <w:tc>
          <w:tcPr>
            <w:tcW w:w="1972" w:type="dxa"/>
            <w:shd w:val="clear" w:color="auto" w:fill="auto"/>
            <w:vAlign w:val="center"/>
          </w:tcPr>
          <w:p w:rsidR="000C32A9" w:rsidRPr="00740DE4" w:rsidRDefault="000C32A9" w:rsidP="001574E0">
            <w:pPr>
              <w:spacing w:after="0"/>
              <w:jc w:val="center"/>
              <w:rPr>
                <w:rFonts w:eastAsia="Times New Roman"/>
                <w:color w:val="000000"/>
                <w:lang w:val="en-US"/>
              </w:rPr>
            </w:pPr>
            <w:r w:rsidRPr="00740DE4">
              <w:rPr>
                <w:rFonts w:eastAsia="Times New Roman"/>
                <w:color w:val="000000"/>
                <w:lang w:val="en-US"/>
              </w:rPr>
              <w:t>1.28</w:t>
            </w:r>
          </w:p>
        </w:tc>
        <w:tc>
          <w:tcPr>
            <w:tcW w:w="1972" w:type="dxa"/>
            <w:shd w:val="clear" w:color="auto" w:fill="auto"/>
            <w:vAlign w:val="center"/>
          </w:tcPr>
          <w:p w:rsidR="000C32A9" w:rsidRPr="00E6703A" w:rsidRDefault="000C32A9" w:rsidP="001574E0">
            <w:pPr>
              <w:spacing w:after="0"/>
              <w:jc w:val="center"/>
            </w:pPr>
            <w:r>
              <w:t>FFS</w:t>
            </w:r>
          </w:p>
        </w:tc>
      </w:tr>
      <w:tr w:rsidR="000C32A9" w:rsidTr="001574E0">
        <w:tc>
          <w:tcPr>
            <w:tcW w:w="1971" w:type="dxa"/>
            <w:shd w:val="clear" w:color="auto" w:fill="auto"/>
            <w:vAlign w:val="center"/>
          </w:tcPr>
          <w:p w:rsidR="000C32A9" w:rsidRPr="00E6703A" w:rsidRDefault="000C32A9" w:rsidP="001574E0">
            <w:pPr>
              <w:spacing w:after="0"/>
              <w:jc w:val="center"/>
            </w:pPr>
            <w:r w:rsidRPr="00E6703A">
              <w:t>0.7</w:t>
            </w:r>
          </w:p>
        </w:tc>
        <w:tc>
          <w:tcPr>
            <w:tcW w:w="1971" w:type="dxa"/>
            <w:shd w:val="clear" w:color="auto" w:fill="auto"/>
            <w:vAlign w:val="center"/>
          </w:tcPr>
          <w:p w:rsidR="000C32A9" w:rsidRPr="00740DE4" w:rsidRDefault="000C32A9" w:rsidP="001574E0">
            <w:pPr>
              <w:spacing w:after="0"/>
              <w:jc w:val="center"/>
              <w:rPr>
                <w:rFonts w:eastAsia="Times New Roman"/>
                <w:color w:val="000000"/>
                <w:lang w:val="en-US"/>
              </w:rPr>
            </w:pPr>
            <w:r w:rsidRPr="00740DE4">
              <w:rPr>
                <w:rFonts w:eastAsia="Times New Roman"/>
                <w:color w:val="000000"/>
                <w:lang w:val="en-US"/>
              </w:rPr>
              <w:t>1.28</w:t>
            </w:r>
          </w:p>
        </w:tc>
        <w:tc>
          <w:tcPr>
            <w:tcW w:w="1971" w:type="dxa"/>
            <w:shd w:val="clear" w:color="auto" w:fill="auto"/>
            <w:vAlign w:val="center"/>
          </w:tcPr>
          <w:p w:rsidR="000C32A9" w:rsidRPr="00E6703A" w:rsidRDefault="000C32A9" w:rsidP="001574E0">
            <w:pPr>
              <w:spacing w:after="0"/>
              <w:jc w:val="center"/>
            </w:pPr>
            <w:r w:rsidRPr="00E6703A">
              <w:t>0</w:t>
            </w:r>
          </w:p>
        </w:tc>
        <w:tc>
          <w:tcPr>
            <w:tcW w:w="1972" w:type="dxa"/>
            <w:shd w:val="clear" w:color="auto" w:fill="auto"/>
            <w:vAlign w:val="center"/>
          </w:tcPr>
          <w:p w:rsidR="000C32A9" w:rsidRPr="00740DE4" w:rsidRDefault="000C32A9" w:rsidP="001574E0">
            <w:pPr>
              <w:spacing w:after="0"/>
              <w:jc w:val="center"/>
              <w:rPr>
                <w:rFonts w:eastAsia="Times New Roman"/>
                <w:color w:val="000000"/>
                <w:lang w:val="en-US"/>
              </w:rPr>
            </w:pPr>
            <w:r w:rsidRPr="00740DE4">
              <w:rPr>
                <w:rFonts w:eastAsia="Times New Roman"/>
                <w:color w:val="000000"/>
                <w:lang w:val="en-US"/>
              </w:rPr>
              <w:t>1.28</w:t>
            </w:r>
          </w:p>
        </w:tc>
        <w:tc>
          <w:tcPr>
            <w:tcW w:w="1972" w:type="dxa"/>
            <w:shd w:val="clear" w:color="auto" w:fill="auto"/>
            <w:vAlign w:val="center"/>
          </w:tcPr>
          <w:p w:rsidR="000C32A9" w:rsidRPr="00E6703A" w:rsidRDefault="000C32A9" w:rsidP="001574E0">
            <w:pPr>
              <w:spacing w:after="0"/>
              <w:jc w:val="center"/>
            </w:pPr>
            <w:r w:rsidRPr="00E6703A">
              <w:t>0</w:t>
            </w:r>
          </w:p>
        </w:tc>
      </w:tr>
    </w:tbl>
    <w:p w:rsidR="000D4B54" w:rsidRDefault="000D4B54" w:rsidP="000D4B54">
      <w:pPr>
        <w:tabs>
          <w:tab w:val="left" w:pos="40"/>
        </w:tabs>
        <w:spacing w:before="0" w:after="180"/>
        <w:rPr>
          <w:rFonts w:ascii="Arial" w:hAnsi="Arial" w:cs="Arial"/>
          <w:lang w:eastAsia="zh-CN"/>
        </w:rPr>
      </w:pPr>
    </w:p>
    <w:p w:rsidR="000D4B54" w:rsidRDefault="000D4B54" w:rsidP="000D4B54">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030A5F" w:rsidRDefault="00030A5F" w:rsidP="000D4B54">
      <w:pPr>
        <w:tabs>
          <w:tab w:val="left" w:pos="40"/>
        </w:tabs>
        <w:spacing w:before="0" w:after="180"/>
        <w:rPr>
          <w:rFonts w:ascii="Arial" w:hAnsi="Arial" w:cs="Arial"/>
          <w:lang w:eastAsia="zh-CN"/>
        </w:rPr>
      </w:pPr>
    </w:p>
    <w:p w:rsidR="000D4B54" w:rsidRDefault="0054009F" w:rsidP="000D4B54">
      <w:pPr>
        <w:tabs>
          <w:tab w:val="left" w:pos="40"/>
        </w:tabs>
        <w:spacing w:before="0" w:after="180"/>
        <w:rPr>
          <w:rFonts w:ascii="Arial" w:hAnsi="Arial" w:cs="Arial"/>
          <w:lang w:eastAsia="zh-CN"/>
        </w:rPr>
      </w:pPr>
      <w:r w:rsidRPr="0054009F">
        <w:rPr>
          <w:rFonts w:ascii="Arial" w:hAnsi="Arial" w:cs="Arial" w:hint="eastAsia"/>
          <w:highlight w:val="green"/>
          <w:lang w:eastAsia="zh-CN"/>
        </w:rPr>
        <w:t>A</w:t>
      </w:r>
      <w:r w:rsidRPr="0054009F">
        <w:rPr>
          <w:rFonts w:ascii="Arial" w:hAnsi="Arial" w:cs="Arial"/>
          <w:highlight w:val="green"/>
          <w:lang w:eastAsia="zh-CN"/>
        </w:rPr>
        <w:t xml:space="preserve">greement: </w:t>
      </w:r>
      <w:r>
        <w:rPr>
          <w:rFonts w:ascii="Arial" w:hAnsi="Arial" w:cs="Arial"/>
          <w:highlight w:val="green"/>
          <w:lang w:eastAsia="zh-CN"/>
        </w:rPr>
        <w:t xml:space="preserve">the measurement distance for FR1 NR MIMO OTA is at least </w:t>
      </w:r>
      <w:r w:rsidRPr="0054009F">
        <w:rPr>
          <w:rFonts w:ascii="Arial" w:hAnsi="Arial" w:cs="Arial"/>
          <w:highlight w:val="green"/>
          <w:lang w:eastAsia="zh-CN"/>
        </w:rPr>
        <w:t>2</w:t>
      </w:r>
      <w:r w:rsidR="00ED4DBE" w:rsidRPr="00ED4DBE">
        <w:rPr>
          <w:rFonts w:ascii="Symbol" w:hAnsi="Symbol" w:cs="Arial"/>
          <w:highlight w:val="green"/>
          <w:lang w:eastAsia="zh-CN"/>
        </w:rPr>
        <w:t></w:t>
      </w:r>
      <w:r w:rsidRPr="0054009F">
        <w:rPr>
          <w:rFonts w:ascii="Arial" w:hAnsi="Arial" w:cs="Arial"/>
          <w:highlight w:val="green"/>
          <w:lang w:eastAsia="zh-CN"/>
        </w:rPr>
        <w:t xml:space="preserve"> from the edge of the test zone.</w:t>
      </w:r>
      <w:r>
        <w:rPr>
          <w:rFonts w:ascii="Arial" w:hAnsi="Arial" w:cs="Arial"/>
          <w:lang w:eastAsia="zh-CN"/>
        </w:rPr>
        <w:t xml:space="preserve"> </w:t>
      </w:r>
    </w:p>
    <w:p w:rsidR="0054009F" w:rsidRDefault="0054009F" w:rsidP="000D4B54">
      <w:pPr>
        <w:tabs>
          <w:tab w:val="left" w:pos="40"/>
        </w:tabs>
        <w:spacing w:before="0" w:after="180"/>
        <w:rPr>
          <w:rFonts w:ascii="Arial" w:hAnsi="Arial" w:cs="Arial"/>
          <w:lang w:eastAsia="zh-CN"/>
        </w:rPr>
      </w:pPr>
    </w:p>
    <w:p w:rsidR="0054009F" w:rsidRDefault="0054009F" w:rsidP="000D4B54">
      <w:pPr>
        <w:tabs>
          <w:tab w:val="left" w:pos="40"/>
        </w:tabs>
        <w:spacing w:before="0" w:after="180"/>
        <w:rPr>
          <w:rFonts w:ascii="Arial" w:hAnsi="Arial" w:cs="Arial"/>
          <w:lang w:eastAsia="zh-CN"/>
        </w:rPr>
      </w:pPr>
    </w:p>
    <w:p w:rsidR="004100F3" w:rsidRDefault="004100F3" w:rsidP="004100F3">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2</w:t>
      </w:r>
      <w:r>
        <w:rPr>
          <w:rFonts w:ascii="Arial" w:hAnsi="Arial" w:cs="Arial" w:hint="eastAsia"/>
          <w:lang w:eastAsia="zh-CN"/>
        </w:rPr>
        <w:t>：</w:t>
      </w:r>
      <w:r>
        <w:rPr>
          <w:rFonts w:ascii="Arial" w:hAnsi="Arial" w:cs="Arial"/>
          <w:lang w:eastAsia="zh-CN"/>
        </w:rPr>
        <w:t>Measurement distance vs Test zone size for FR2</w:t>
      </w:r>
    </w:p>
    <w:p w:rsidR="004100F3" w:rsidRDefault="004100F3" w:rsidP="004100F3">
      <w:pPr>
        <w:spacing w:before="0" w:after="180"/>
        <w:ind w:left="864"/>
        <w:rPr>
          <w:rFonts w:ascii="Arial" w:hAnsi="Arial" w:cs="Arial"/>
        </w:rPr>
      </w:pPr>
      <w:r w:rsidRPr="000D0BA1">
        <w:rPr>
          <w:rFonts w:ascii="Arial" w:hAnsi="Arial" w:cs="Arial"/>
        </w:rPr>
        <w:t>Proposal 1: Decisions on the minimum acceptable PSP and/or the minimum PSP error when compared to far-field conditions are needed. Feed</w:t>
      </w:r>
      <w:r>
        <w:rPr>
          <w:rFonts w:ascii="Arial" w:hAnsi="Arial" w:cs="Arial"/>
        </w:rPr>
        <w:t xml:space="preserve">back from industry is requested; </w:t>
      </w:r>
    </w:p>
    <w:p w:rsidR="00030A5F" w:rsidRDefault="00030A5F" w:rsidP="00030A5F">
      <w:pPr>
        <w:tabs>
          <w:tab w:val="left" w:pos="40"/>
        </w:tabs>
        <w:spacing w:before="0" w:after="180"/>
        <w:rPr>
          <w:rFonts w:ascii="Arial" w:hAnsi="Arial" w:cs="Arial"/>
          <w:lang w:eastAsia="zh-CN"/>
        </w:rPr>
      </w:pPr>
    </w:p>
    <w:p w:rsidR="00030A5F" w:rsidRDefault="00030A5F" w:rsidP="00030A5F">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ED4DBE" w:rsidRDefault="00ED4DBE" w:rsidP="000D4B54">
      <w:pPr>
        <w:tabs>
          <w:tab w:val="left" w:pos="40"/>
        </w:tabs>
        <w:spacing w:before="0" w:after="180"/>
        <w:rPr>
          <w:rFonts w:ascii="Arial" w:hAnsi="Arial" w:cs="Arial"/>
          <w:lang w:eastAsia="zh-CN"/>
        </w:rPr>
      </w:pPr>
      <w:r>
        <w:rPr>
          <w:rFonts w:ascii="Arial" w:hAnsi="Arial" w:cs="Arial" w:hint="eastAsia"/>
          <w:lang w:eastAsia="zh-CN"/>
        </w:rPr>
        <w:t>M</w:t>
      </w:r>
      <w:r>
        <w:rPr>
          <w:rFonts w:ascii="Arial" w:hAnsi="Arial" w:cs="Arial"/>
          <w:lang w:eastAsia="zh-CN"/>
        </w:rPr>
        <w:t>VG: when we define the measurement distance for FR2,</w:t>
      </w:r>
      <w:r w:rsidR="00923BF6">
        <w:rPr>
          <w:rFonts w:ascii="Arial" w:hAnsi="Arial" w:cs="Arial"/>
          <w:lang w:eastAsia="zh-CN"/>
        </w:rPr>
        <w:t xml:space="preserve"> </w:t>
      </w:r>
      <w:r>
        <w:rPr>
          <w:rFonts w:ascii="Arial" w:hAnsi="Arial" w:cs="Arial"/>
          <w:lang w:eastAsia="zh-CN"/>
        </w:rPr>
        <w:t xml:space="preserve">we need to consider SNR dynamic range of the system. </w:t>
      </w:r>
    </w:p>
    <w:p w:rsidR="00194BE8" w:rsidRDefault="00194BE8" w:rsidP="000D4B54">
      <w:pPr>
        <w:tabs>
          <w:tab w:val="left" w:pos="40"/>
        </w:tabs>
        <w:spacing w:before="0" w:after="180"/>
        <w:rPr>
          <w:rFonts w:ascii="Arial" w:hAnsi="Arial" w:cs="Arial"/>
          <w:lang w:eastAsia="zh-CN"/>
        </w:rPr>
      </w:pPr>
      <w:r>
        <w:rPr>
          <w:rFonts w:ascii="Arial" w:hAnsi="Arial" w:cs="Arial" w:hint="eastAsia"/>
          <w:lang w:eastAsia="zh-CN"/>
        </w:rPr>
        <w:t>Q</w:t>
      </w:r>
      <w:r>
        <w:rPr>
          <w:rFonts w:ascii="Arial" w:hAnsi="Arial" w:cs="Arial"/>
          <w:lang w:eastAsia="zh-CN"/>
        </w:rPr>
        <w:t xml:space="preserve">C: we need to check the results at different angels. </w:t>
      </w:r>
    </w:p>
    <w:p w:rsidR="00194BE8" w:rsidRDefault="00194BE8" w:rsidP="000D4B54">
      <w:pPr>
        <w:tabs>
          <w:tab w:val="left" w:pos="40"/>
        </w:tabs>
        <w:spacing w:before="0" w:after="180"/>
        <w:rPr>
          <w:rFonts w:ascii="Arial" w:hAnsi="Arial" w:cs="Arial"/>
          <w:lang w:eastAsia="zh-CN"/>
        </w:rPr>
      </w:pPr>
    </w:p>
    <w:p w:rsidR="00923BF6" w:rsidRDefault="00923BF6" w:rsidP="000D4B54">
      <w:pPr>
        <w:tabs>
          <w:tab w:val="left" w:pos="40"/>
        </w:tabs>
        <w:spacing w:before="0" w:after="180"/>
        <w:rPr>
          <w:rFonts w:ascii="Arial" w:hAnsi="Arial" w:cs="Arial"/>
          <w:lang w:eastAsia="zh-CN"/>
        </w:rPr>
      </w:pPr>
    </w:p>
    <w:p w:rsidR="00E169BE" w:rsidRDefault="00E169BE" w:rsidP="00E169BE">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3</w:t>
      </w:r>
      <w:r>
        <w:rPr>
          <w:rFonts w:ascii="Arial" w:hAnsi="Arial" w:cs="Arial" w:hint="eastAsia"/>
          <w:lang w:eastAsia="zh-CN"/>
        </w:rPr>
        <w:t>：</w:t>
      </w:r>
      <w:r w:rsidRPr="00E169BE">
        <w:rPr>
          <w:rFonts w:ascii="Arial" w:hAnsi="Arial" w:cs="Arial"/>
          <w:lang w:eastAsia="zh-CN"/>
        </w:rPr>
        <w:t xml:space="preserve">DL signal EVM </w:t>
      </w:r>
      <w:r>
        <w:rPr>
          <w:rFonts w:ascii="Arial" w:hAnsi="Arial" w:cs="Arial"/>
          <w:lang w:eastAsia="zh-CN"/>
        </w:rPr>
        <w:t>validation in the test zone</w:t>
      </w:r>
    </w:p>
    <w:p w:rsidR="00E169BE" w:rsidRPr="00E169BE" w:rsidRDefault="00E169BE" w:rsidP="00E169BE">
      <w:pPr>
        <w:spacing w:before="0" w:after="180"/>
        <w:ind w:left="864"/>
        <w:rPr>
          <w:rFonts w:ascii="Arial" w:hAnsi="Arial" w:cs="Arial"/>
        </w:rPr>
      </w:pPr>
      <w:r w:rsidRPr="00E169BE">
        <w:rPr>
          <w:rFonts w:ascii="Arial" w:hAnsi="Arial" w:cs="Arial"/>
        </w:rPr>
        <w:t>Proposal 1: In order to ensure that the quality of the emulated signal in the test zone is aligned with the demodulation requirement assumptions, a radiated verification of the DL signal EVM is needed.</w:t>
      </w:r>
    </w:p>
    <w:p w:rsidR="00E169BE" w:rsidRDefault="00E169BE" w:rsidP="00E169BE">
      <w:pPr>
        <w:spacing w:before="0" w:after="180"/>
        <w:ind w:left="864"/>
        <w:rPr>
          <w:rFonts w:ascii="Arial" w:hAnsi="Arial" w:cs="Arial"/>
        </w:rPr>
      </w:pPr>
      <w:r w:rsidRPr="00E169BE">
        <w:rPr>
          <w:rFonts w:ascii="Arial" w:hAnsi="Arial" w:cs="Arial"/>
        </w:rPr>
        <w:t>Proposal 2: Because the EVM of a faded signal cannot be defined or measured, a pass-through mode in the fader is needed to verify the EVM under the same waveform scaling conditions that are used when fading emulation is enabled.</w:t>
      </w:r>
    </w:p>
    <w:p w:rsidR="00E169BE" w:rsidRDefault="00E169BE" w:rsidP="000D4B54">
      <w:pPr>
        <w:tabs>
          <w:tab w:val="left" w:pos="40"/>
        </w:tabs>
        <w:spacing w:before="0" w:after="180"/>
        <w:rPr>
          <w:rFonts w:ascii="Arial" w:hAnsi="Arial" w:cs="Arial"/>
          <w:lang w:eastAsia="zh-CN"/>
        </w:rPr>
      </w:pPr>
    </w:p>
    <w:p w:rsidR="00E169BE" w:rsidRDefault="00E169BE" w:rsidP="000D4B54">
      <w:pPr>
        <w:tabs>
          <w:tab w:val="left" w:pos="40"/>
        </w:tabs>
        <w:spacing w:before="0" w:after="180"/>
        <w:rPr>
          <w:rFonts w:ascii="Arial" w:hAnsi="Arial" w:cs="Arial"/>
          <w:lang w:eastAsia="zh-CN"/>
        </w:rPr>
      </w:pPr>
      <w:r>
        <w:rPr>
          <w:rFonts w:ascii="Arial" w:hAnsi="Arial" w:cs="Arial"/>
          <w:lang w:eastAsia="zh-CN"/>
        </w:rPr>
        <w:t>Discussion:</w:t>
      </w:r>
    </w:p>
    <w:p w:rsidR="00E169BE" w:rsidRDefault="006F0918" w:rsidP="000D4B54">
      <w:pPr>
        <w:tabs>
          <w:tab w:val="left" w:pos="40"/>
        </w:tabs>
        <w:spacing w:before="0" w:after="180"/>
        <w:rPr>
          <w:rFonts w:ascii="Arial" w:hAnsi="Arial" w:cs="Arial"/>
          <w:lang w:eastAsia="zh-CN"/>
        </w:rPr>
      </w:pPr>
      <w:r>
        <w:rPr>
          <w:rFonts w:ascii="Arial" w:hAnsi="Arial" w:cs="Arial" w:hint="eastAsia"/>
          <w:lang w:eastAsia="zh-CN"/>
        </w:rPr>
        <w:t>S</w:t>
      </w:r>
      <w:r>
        <w:rPr>
          <w:rFonts w:ascii="Arial" w:hAnsi="Arial" w:cs="Arial"/>
          <w:lang w:eastAsia="zh-CN"/>
        </w:rPr>
        <w:t xml:space="preserve">pirent: P2 is already supported in the CE. </w:t>
      </w:r>
    </w:p>
    <w:p w:rsidR="006F0918" w:rsidRDefault="006F0918" w:rsidP="000D4B54">
      <w:pPr>
        <w:tabs>
          <w:tab w:val="left" w:pos="40"/>
        </w:tabs>
        <w:spacing w:before="0" w:after="180"/>
        <w:rPr>
          <w:rFonts w:ascii="Arial" w:hAnsi="Arial" w:cs="Arial"/>
          <w:lang w:eastAsia="zh-CN"/>
        </w:rPr>
      </w:pPr>
      <w:r>
        <w:rPr>
          <w:rFonts w:ascii="Arial" w:hAnsi="Arial" w:cs="Arial"/>
          <w:lang w:eastAsia="zh-CN"/>
        </w:rPr>
        <w:t xml:space="preserve">KS: optimize the validation procedure to ensure the quality of the radiated signal in the test zone is needed. But EVM validation is not the right direction. </w:t>
      </w:r>
    </w:p>
    <w:p w:rsidR="006F0918" w:rsidRDefault="006F0918" w:rsidP="000D4B54">
      <w:pPr>
        <w:tabs>
          <w:tab w:val="left" w:pos="40"/>
        </w:tabs>
        <w:spacing w:before="0" w:after="180"/>
        <w:rPr>
          <w:rFonts w:ascii="Arial" w:hAnsi="Arial" w:cs="Arial"/>
          <w:lang w:eastAsia="zh-CN"/>
        </w:rPr>
      </w:pPr>
    </w:p>
    <w:p w:rsidR="006F0918" w:rsidRDefault="003A79C7" w:rsidP="000D4B54">
      <w:pPr>
        <w:tabs>
          <w:tab w:val="left" w:pos="40"/>
        </w:tabs>
        <w:spacing w:before="0" w:after="180"/>
        <w:rPr>
          <w:rFonts w:ascii="Arial" w:hAnsi="Arial" w:cs="Arial"/>
          <w:lang w:eastAsia="zh-CN"/>
        </w:rPr>
      </w:pPr>
      <w:r w:rsidRPr="00F71E15">
        <w:rPr>
          <w:rFonts w:ascii="Arial" w:hAnsi="Arial" w:cs="Arial"/>
          <w:highlight w:val="yellow"/>
          <w:lang w:eastAsia="zh-CN"/>
        </w:rPr>
        <w:t xml:space="preserve">Agreements: </w:t>
      </w:r>
      <w:r w:rsidR="00F71E15" w:rsidRPr="00F71E15">
        <w:rPr>
          <w:rFonts w:ascii="Arial" w:hAnsi="Arial" w:cs="Arial"/>
          <w:highlight w:val="yellow"/>
          <w:lang w:eastAsia="zh-CN"/>
        </w:rPr>
        <w:t>V</w:t>
      </w:r>
      <w:r w:rsidRPr="00F71E15">
        <w:rPr>
          <w:rFonts w:ascii="Arial" w:hAnsi="Arial" w:cs="Arial"/>
          <w:highlight w:val="yellow"/>
          <w:lang w:eastAsia="zh-CN"/>
        </w:rPr>
        <w:t xml:space="preserve">alidation procedure </w:t>
      </w:r>
      <w:r w:rsidR="00F71E15" w:rsidRPr="00F71E15">
        <w:rPr>
          <w:rFonts w:ascii="Arial" w:hAnsi="Arial" w:cs="Arial"/>
          <w:highlight w:val="yellow"/>
          <w:lang w:eastAsia="zh-CN"/>
        </w:rPr>
        <w:t xml:space="preserve">of </w:t>
      </w:r>
      <w:r w:rsidR="00F71E15" w:rsidRPr="00F71E15">
        <w:rPr>
          <w:rFonts w:ascii="Arial" w:hAnsi="Arial" w:cs="Arial" w:hint="eastAsia"/>
          <w:highlight w:val="yellow"/>
          <w:lang w:eastAsia="zh-CN"/>
        </w:rPr>
        <w:t>D</w:t>
      </w:r>
      <w:r w:rsidR="00F71E15" w:rsidRPr="00F71E15">
        <w:rPr>
          <w:rFonts w:ascii="Arial" w:hAnsi="Arial" w:cs="Arial"/>
          <w:highlight w:val="yellow"/>
          <w:lang w:eastAsia="zh-CN"/>
        </w:rPr>
        <w:t xml:space="preserve">L signal quality (e.g. EVM) per-port </w:t>
      </w:r>
      <w:r w:rsidRPr="00F71E15">
        <w:rPr>
          <w:rFonts w:ascii="Arial" w:hAnsi="Arial" w:cs="Arial"/>
          <w:highlight w:val="yellow"/>
          <w:lang w:eastAsia="zh-CN"/>
        </w:rPr>
        <w:t>is required as starting point for FR1.</w:t>
      </w:r>
      <w:r>
        <w:rPr>
          <w:rFonts w:ascii="Arial" w:hAnsi="Arial" w:cs="Arial"/>
          <w:lang w:eastAsia="zh-CN"/>
        </w:rPr>
        <w:t xml:space="preserve"> </w:t>
      </w:r>
      <w:r w:rsidR="00F71E15">
        <w:rPr>
          <w:rFonts w:ascii="Arial" w:hAnsi="Arial" w:cs="Arial"/>
          <w:lang w:eastAsia="zh-CN"/>
        </w:rPr>
        <w:t xml:space="preserve"> </w:t>
      </w:r>
    </w:p>
    <w:p w:rsidR="006F0918" w:rsidRPr="00F71E15" w:rsidRDefault="006F0918" w:rsidP="000D4B54">
      <w:pPr>
        <w:tabs>
          <w:tab w:val="left" w:pos="40"/>
        </w:tabs>
        <w:spacing w:before="0" w:after="180"/>
        <w:rPr>
          <w:rFonts w:ascii="Arial" w:hAnsi="Arial" w:cs="Arial"/>
          <w:lang w:eastAsia="zh-CN"/>
        </w:rPr>
      </w:pPr>
    </w:p>
    <w:p w:rsidR="00E169BE" w:rsidRDefault="00E169BE" w:rsidP="00E169BE">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0E17AE">
        <w:rPr>
          <w:rFonts w:ascii="Arial" w:hAnsi="Arial" w:cs="Arial"/>
          <w:lang w:eastAsia="zh-CN"/>
        </w:rPr>
        <w:t>4</w:t>
      </w:r>
      <w:r>
        <w:rPr>
          <w:rFonts w:ascii="Arial" w:hAnsi="Arial" w:cs="Arial" w:hint="eastAsia"/>
          <w:lang w:eastAsia="zh-CN"/>
        </w:rPr>
        <w:t>：</w:t>
      </w:r>
      <w:r>
        <w:rPr>
          <w:rFonts w:ascii="Arial" w:hAnsi="Arial" w:cs="Arial"/>
          <w:lang w:eastAsia="zh-CN"/>
        </w:rPr>
        <w:t>O</w:t>
      </w:r>
      <w:r>
        <w:rPr>
          <w:rFonts w:ascii="Arial" w:hAnsi="Arial" w:cs="Arial" w:hint="eastAsia"/>
          <w:lang w:eastAsia="zh-CN"/>
        </w:rPr>
        <w:t>rientation</w:t>
      </w:r>
      <w:r>
        <w:rPr>
          <w:rFonts w:ascii="Arial" w:hAnsi="Arial" w:cs="Arial"/>
          <w:lang w:eastAsia="zh-CN"/>
        </w:rPr>
        <w:t>s for FR1</w:t>
      </w:r>
    </w:p>
    <w:p w:rsidR="00E169BE" w:rsidRDefault="00E169BE" w:rsidP="00E169BE">
      <w:pPr>
        <w:spacing w:before="0" w:after="180"/>
        <w:ind w:left="864"/>
        <w:rPr>
          <w:rFonts w:ascii="Arial" w:hAnsi="Arial" w:cs="Arial"/>
        </w:rPr>
      </w:pPr>
      <w:r w:rsidRPr="00E169BE">
        <w:rPr>
          <w:rFonts w:ascii="Arial" w:hAnsi="Arial" w:cs="Arial"/>
        </w:rPr>
        <w:t xml:space="preserve">Proposal </w:t>
      </w:r>
      <w:r>
        <w:rPr>
          <w:rFonts w:ascii="Arial" w:hAnsi="Arial" w:cs="Arial"/>
        </w:rPr>
        <w:t>1</w:t>
      </w:r>
      <w:r w:rsidRPr="00E169BE">
        <w:rPr>
          <w:rFonts w:ascii="Arial" w:hAnsi="Arial" w:cs="Arial"/>
        </w:rPr>
        <w:t>: Reuse the Free Space Data Mode Portrait (FS DMP), Free Space Fata Mode Landscape (FSDML), and Free Space Data Mode Screen Up flat (FS DMSU) for NR FR1 MIMO OTA testing, the DUT azimuthal rotation shall be performed over 360 degrees per orientation in 30 degree steps (12 total positions).</w:t>
      </w:r>
    </w:p>
    <w:p w:rsidR="00E169BE" w:rsidRPr="00E169BE" w:rsidRDefault="00E169BE" w:rsidP="00E169BE">
      <w:pPr>
        <w:tabs>
          <w:tab w:val="left" w:pos="40"/>
        </w:tabs>
        <w:spacing w:before="0" w:after="180"/>
        <w:rPr>
          <w:rFonts w:ascii="Arial" w:hAnsi="Arial" w:cs="Arial"/>
          <w:lang w:eastAsia="zh-CN"/>
        </w:rPr>
      </w:pPr>
    </w:p>
    <w:p w:rsidR="00E169BE" w:rsidRDefault="00E169BE" w:rsidP="000D4B54">
      <w:pPr>
        <w:tabs>
          <w:tab w:val="left" w:pos="40"/>
        </w:tabs>
        <w:spacing w:before="0" w:after="180"/>
        <w:rPr>
          <w:rFonts w:ascii="Arial" w:hAnsi="Arial" w:cs="Arial"/>
          <w:lang w:eastAsia="zh-CN"/>
        </w:rPr>
      </w:pPr>
      <w:r>
        <w:rPr>
          <w:rFonts w:ascii="Arial" w:hAnsi="Arial" w:cs="Arial"/>
          <w:lang w:eastAsia="zh-CN"/>
        </w:rPr>
        <w:t xml:space="preserve">Discussion: </w:t>
      </w:r>
    </w:p>
    <w:p w:rsidR="00030A5F" w:rsidRDefault="00030A5F" w:rsidP="000D4B54">
      <w:pPr>
        <w:tabs>
          <w:tab w:val="left" w:pos="40"/>
        </w:tabs>
        <w:spacing w:before="0" w:after="180"/>
        <w:rPr>
          <w:rFonts w:ascii="Arial" w:hAnsi="Arial" w:cs="Arial"/>
          <w:lang w:eastAsia="zh-CN"/>
        </w:rPr>
      </w:pPr>
    </w:p>
    <w:p w:rsidR="00030A5F" w:rsidRPr="00E169BE" w:rsidRDefault="00030A5F" w:rsidP="000D4B54">
      <w:pPr>
        <w:tabs>
          <w:tab w:val="left" w:pos="40"/>
        </w:tabs>
        <w:spacing w:before="0" w:after="180"/>
        <w:rPr>
          <w:rFonts w:ascii="Arial" w:hAnsi="Arial" w:cs="Arial"/>
          <w:lang w:eastAsia="zh-CN"/>
        </w:rPr>
      </w:pPr>
      <w:r w:rsidRPr="0054009F">
        <w:rPr>
          <w:rFonts w:ascii="Arial" w:hAnsi="Arial" w:cs="Arial" w:hint="eastAsia"/>
          <w:highlight w:val="green"/>
          <w:lang w:eastAsia="zh-CN"/>
        </w:rPr>
        <w:t>A</w:t>
      </w:r>
      <w:r w:rsidRPr="0054009F">
        <w:rPr>
          <w:rFonts w:ascii="Arial" w:hAnsi="Arial" w:cs="Arial"/>
          <w:highlight w:val="green"/>
          <w:lang w:eastAsia="zh-CN"/>
        </w:rPr>
        <w:t>greement:</w:t>
      </w:r>
    </w:p>
    <w:p w:rsidR="000D4B54" w:rsidRPr="00030A5F" w:rsidRDefault="00F71E15" w:rsidP="00030A5F">
      <w:pPr>
        <w:spacing w:before="0" w:after="180"/>
        <w:ind w:left="864"/>
        <w:rPr>
          <w:rFonts w:ascii="Arial" w:hAnsi="Arial" w:cs="Arial"/>
          <w:highlight w:val="green"/>
        </w:rPr>
      </w:pPr>
      <w:r w:rsidRPr="00BD09E6">
        <w:rPr>
          <w:rFonts w:ascii="Arial" w:hAnsi="Arial" w:cs="Arial"/>
          <w:highlight w:val="green"/>
        </w:rPr>
        <w:t>Reuse the Free Space Data Mode Portrait (FS DMP), Free Space Fata Mode Landscape (FSDML), and Free Space Data Mode Screen Up flat (FS DMSU) for NR FR1 MIMO OTA testing, the DUT azimuthal rotation shall be performed over 360 degrees per orientation in 30 degree steps (12 total positions).</w:t>
      </w:r>
      <w:r w:rsidR="00030A5F">
        <w:rPr>
          <w:rFonts w:ascii="Arial" w:hAnsi="Arial" w:cs="Arial" w:hint="eastAsia"/>
          <w:highlight w:val="green"/>
          <w:lang w:eastAsia="zh-CN"/>
        </w:rPr>
        <w:t xml:space="preserve"> </w:t>
      </w:r>
      <w:r w:rsidRPr="00030A5F">
        <w:rPr>
          <w:rFonts w:ascii="Arial" w:hAnsi="Arial" w:cs="Arial"/>
          <w:highlight w:val="green"/>
        </w:rPr>
        <w:t xml:space="preserve">Fine </w:t>
      </w:r>
      <w:r w:rsidR="00BD09E6" w:rsidRPr="00030A5F">
        <w:rPr>
          <w:rFonts w:ascii="Arial" w:hAnsi="Arial" w:cs="Arial"/>
          <w:highlight w:val="green"/>
        </w:rPr>
        <w:t xml:space="preserve">angular </w:t>
      </w:r>
      <w:r w:rsidRPr="00030A5F">
        <w:rPr>
          <w:rFonts w:ascii="Arial" w:hAnsi="Arial" w:cs="Arial"/>
          <w:highlight w:val="green"/>
        </w:rPr>
        <w:t>steps at high frequency for rotation is FFS.</w:t>
      </w:r>
    </w:p>
    <w:p w:rsidR="00F71E15" w:rsidRDefault="00F71E15" w:rsidP="000D4B54">
      <w:pPr>
        <w:tabs>
          <w:tab w:val="left" w:pos="851"/>
        </w:tabs>
        <w:spacing w:before="0" w:after="180"/>
        <w:rPr>
          <w:color w:val="993300"/>
          <w:u w:val="single"/>
          <w:lang w:eastAsia="zh-CN"/>
        </w:rPr>
      </w:pPr>
    </w:p>
    <w:p w:rsidR="00030A5F" w:rsidRDefault="00030A5F" w:rsidP="000D4B54">
      <w:pPr>
        <w:tabs>
          <w:tab w:val="left" w:pos="851"/>
        </w:tabs>
        <w:spacing w:before="0" w:after="180"/>
        <w:rPr>
          <w:color w:val="993300"/>
          <w:u w:val="single"/>
          <w:lang w:eastAsia="zh-CN"/>
        </w:rPr>
      </w:pPr>
    </w:p>
    <w:p w:rsidR="00207FFB" w:rsidRPr="00030A5F" w:rsidRDefault="00030A5F" w:rsidP="00E169BE">
      <w:pPr>
        <w:tabs>
          <w:tab w:val="left" w:pos="40"/>
        </w:tabs>
        <w:spacing w:before="0" w:after="180"/>
        <w:rPr>
          <w:rFonts w:ascii="Arial" w:hAnsi="Arial" w:cs="Arial"/>
          <w:b/>
          <w:lang w:eastAsia="zh-CN"/>
        </w:rPr>
      </w:pPr>
      <w:r w:rsidRPr="00030A5F">
        <w:rPr>
          <w:rFonts w:ascii="Arial" w:hAnsi="Arial" w:cs="Arial"/>
          <w:b/>
          <w:lang w:eastAsia="zh-CN"/>
        </w:rPr>
        <w:sym w:font="Wingdings" w:char="F0E0"/>
      </w:r>
      <w:r w:rsidRPr="00030A5F">
        <w:rPr>
          <w:rFonts w:ascii="Arial" w:hAnsi="Arial" w:cs="Arial"/>
          <w:b/>
          <w:lang w:eastAsia="zh-CN"/>
        </w:rPr>
        <w:sym w:font="Wingdings" w:char="F0E0"/>
      </w:r>
      <w:r w:rsidRPr="00030A5F">
        <w:rPr>
          <w:rFonts w:ascii="Arial" w:hAnsi="Arial" w:cs="Arial"/>
          <w:b/>
          <w:lang w:eastAsia="zh-CN"/>
        </w:rPr>
        <w:t xml:space="preserve"> </w:t>
      </w:r>
      <w:r>
        <w:rPr>
          <w:rFonts w:ascii="Arial" w:hAnsi="Arial" w:cs="Arial"/>
          <w:b/>
          <w:lang w:eastAsia="zh-CN"/>
        </w:rPr>
        <w:t>B</w:t>
      </w:r>
      <w:r w:rsidRPr="00030A5F">
        <w:rPr>
          <w:rFonts w:ascii="Arial" w:hAnsi="Arial" w:cs="Arial"/>
          <w:b/>
          <w:lang w:eastAsia="zh-CN"/>
        </w:rPr>
        <w:t xml:space="preserve">elow is not </w:t>
      </w:r>
      <w:r>
        <w:rPr>
          <w:rFonts w:ascii="Arial" w:hAnsi="Arial" w:cs="Arial"/>
          <w:b/>
          <w:lang w:eastAsia="zh-CN"/>
        </w:rPr>
        <w:t>treated</w:t>
      </w:r>
      <w:r w:rsidRPr="00030A5F">
        <w:rPr>
          <w:rFonts w:ascii="Arial" w:hAnsi="Arial" w:cs="Arial"/>
          <w:b/>
          <w:lang w:eastAsia="zh-CN"/>
        </w:rPr>
        <w:t xml:space="preserve"> in the ad-hoc</w:t>
      </w:r>
    </w:p>
    <w:p w:rsidR="00207FFB" w:rsidRPr="00030A5F" w:rsidRDefault="00207FFB" w:rsidP="00E169BE">
      <w:pPr>
        <w:tabs>
          <w:tab w:val="left" w:pos="40"/>
        </w:tabs>
        <w:spacing w:before="0" w:after="180"/>
        <w:rPr>
          <w:rFonts w:ascii="Arial" w:hAnsi="Arial" w:cs="Arial"/>
          <w:lang w:eastAsia="zh-CN"/>
        </w:rPr>
      </w:pPr>
    </w:p>
    <w:p w:rsidR="00E169BE" w:rsidRDefault="00E169BE" w:rsidP="00E169BE">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0E17AE">
        <w:rPr>
          <w:rFonts w:ascii="Arial" w:hAnsi="Arial" w:cs="Arial"/>
          <w:lang w:eastAsia="zh-CN"/>
        </w:rPr>
        <w:t>5</w:t>
      </w:r>
      <w:r>
        <w:rPr>
          <w:rFonts w:ascii="Arial" w:hAnsi="Arial" w:cs="Arial" w:hint="eastAsia"/>
          <w:lang w:eastAsia="zh-CN"/>
        </w:rPr>
        <w:t>：</w:t>
      </w:r>
      <w:r>
        <w:rPr>
          <w:rFonts w:ascii="Arial" w:hAnsi="Arial" w:cs="Arial"/>
          <w:lang w:eastAsia="zh-CN"/>
        </w:rPr>
        <w:t>O</w:t>
      </w:r>
      <w:r>
        <w:rPr>
          <w:rFonts w:ascii="Arial" w:hAnsi="Arial" w:cs="Arial" w:hint="eastAsia"/>
          <w:lang w:eastAsia="zh-CN"/>
        </w:rPr>
        <w:t>rientation</w:t>
      </w:r>
      <w:r>
        <w:rPr>
          <w:rFonts w:ascii="Arial" w:hAnsi="Arial" w:cs="Arial"/>
          <w:lang w:eastAsia="zh-CN"/>
        </w:rPr>
        <w:t>s for FR2</w:t>
      </w:r>
    </w:p>
    <w:p w:rsidR="00E169BE" w:rsidRDefault="00E169BE" w:rsidP="00E169BE">
      <w:pPr>
        <w:spacing w:before="0" w:after="180"/>
        <w:ind w:left="864"/>
        <w:rPr>
          <w:rFonts w:ascii="Arial" w:hAnsi="Arial" w:cs="Arial"/>
        </w:rPr>
      </w:pPr>
      <w:r w:rsidRPr="00E169BE">
        <w:rPr>
          <w:rFonts w:ascii="Arial" w:hAnsi="Arial" w:cs="Arial"/>
        </w:rPr>
        <w:t xml:space="preserve">Proposal </w:t>
      </w:r>
      <w:r>
        <w:rPr>
          <w:rFonts w:ascii="Arial" w:hAnsi="Arial" w:cs="Arial"/>
        </w:rPr>
        <w:t>1</w:t>
      </w:r>
      <w:r w:rsidRPr="00E169BE">
        <w:rPr>
          <w:rFonts w:ascii="Arial" w:hAnsi="Arial" w:cs="Arial"/>
        </w:rPr>
        <w:t xml:space="preserve">: </w:t>
      </w:r>
      <w:r w:rsidR="000E17AE" w:rsidRPr="000E17AE">
        <w:rPr>
          <w:rFonts w:ascii="Arial" w:hAnsi="Arial" w:cs="Arial"/>
        </w:rPr>
        <w:t>Rotating DUT during the testing shall be adopted for FR2 NR MIMO OTA</w:t>
      </w:r>
    </w:p>
    <w:p w:rsidR="000E17AE" w:rsidRDefault="000E17AE" w:rsidP="00E169BE">
      <w:pPr>
        <w:spacing w:before="0" w:after="180"/>
        <w:ind w:left="864"/>
        <w:rPr>
          <w:rFonts w:ascii="Arial" w:hAnsi="Arial" w:cs="Arial"/>
        </w:rPr>
      </w:pPr>
      <w:r w:rsidRPr="00E169BE">
        <w:rPr>
          <w:rFonts w:ascii="Arial" w:hAnsi="Arial" w:cs="Arial"/>
        </w:rPr>
        <w:t xml:space="preserve">Proposal </w:t>
      </w:r>
      <w:r>
        <w:rPr>
          <w:rFonts w:ascii="Arial" w:hAnsi="Arial" w:cs="Arial"/>
        </w:rPr>
        <w:t>2</w:t>
      </w:r>
      <w:r w:rsidRPr="00E169BE">
        <w:rPr>
          <w:rFonts w:ascii="Arial" w:hAnsi="Arial" w:cs="Arial"/>
        </w:rPr>
        <w:t xml:space="preserve">: </w:t>
      </w:r>
      <w:r w:rsidRPr="000E17AE">
        <w:rPr>
          <w:rFonts w:ascii="Arial" w:hAnsi="Arial" w:cs="Arial"/>
        </w:rPr>
        <w:t>In FR2 NR MIMO OTA testing, test shall be performed in the directions which are covered by N</w:t>
      </w:r>
      <w:r w:rsidRPr="00B26EA1">
        <w:rPr>
          <w:rFonts w:ascii="Arial" w:hAnsi="Arial" w:cs="Arial"/>
          <w:vertAlign w:val="superscript"/>
        </w:rPr>
        <w:t>th</w:t>
      </w:r>
      <w:r w:rsidRPr="000E17AE">
        <w:rPr>
          <w:rFonts w:ascii="Arial" w:hAnsi="Arial" w:cs="Arial"/>
        </w:rPr>
        <w:t xml:space="preserve"> percentile EIS spherical coverage. Here value of N is according to FR2 UE power class, as defined in TS 38.101-2 clause 7.3.4.</w:t>
      </w:r>
    </w:p>
    <w:p w:rsidR="00E169BE" w:rsidRPr="00A07EA7" w:rsidRDefault="00E169BE" w:rsidP="000D4B54">
      <w:pPr>
        <w:tabs>
          <w:tab w:val="left" w:pos="851"/>
        </w:tabs>
        <w:spacing w:before="0" w:after="180"/>
        <w:rPr>
          <w:color w:val="993300"/>
          <w:u w:val="single"/>
          <w:lang w:eastAsia="zh-CN"/>
        </w:rPr>
      </w:pPr>
    </w:p>
    <w:p w:rsidR="000D4B54" w:rsidRDefault="000D4B54" w:rsidP="000D4B54">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0E17AE">
        <w:rPr>
          <w:rFonts w:ascii="Arial" w:hAnsi="Arial" w:cs="Arial"/>
          <w:lang w:eastAsia="zh-CN"/>
        </w:rPr>
        <w:t>6</w:t>
      </w:r>
      <w:r>
        <w:rPr>
          <w:rFonts w:ascii="Arial" w:hAnsi="Arial" w:cs="Arial" w:hint="eastAsia"/>
          <w:lang w:eastAsia="zh-CN"/>
        </w:rPr>
        <w:t>：</w:t>
      </w:r>
      <w:r w:rsidR="00ED629D">
        <w:rPr>
          <w:rFonts w:ascii="Arial" w:hAnsi="Arial" w:cs="Arial"/>
          <w:lang w:eastAsia="zh-CN"/>
        </w:rPr>
        <w:t>System layout for FR1</w:t>
      </w:r>
    </w:p>
    <w:p w:rsidR="000D4B54" w:rsidRDefault="00ED629D" w:rsidP="000D4B54">
      <w:pPr>
        <w:spacing w:before="0" w:after="180"/>
        <w:ind w:left="864"/>
        <w:rPr>
          <w:rFonts w:ascii="Arial" w:hAnsi="Arial" w:cs="Arial"/>
        </w:rPr>
      </w:pPr>
      <w:r>
        <w:rPr>
          <w:rFonts w:ascii="Arial" w:hAnsi="Arial" w:cs="Arial"/>
        </w:rPr>
        <w:t xml:space="preserve">Option </w:t>
      </w:r>
      <w:r w:rsidR="000D4B54" w:rsidRPr="000D0BA1">
        <w:rPr>
          <w:rFonts w:ascii="Arial" w:hAnsi="Arial" w:cs="Arial"/>
        </w:rPr>
        <w:t xml:space="preserve">1: </w:t>
      </w:r>
      <w:r w:rsidR="000D4B54" w:rsidRPr="000D4B54">
        <w:rPr>
          <w:rFonts w:ascii="Arial" w:hAnsi="Arial" w:cs="Arial"/>
        </w:rPr>
        <w:t>The number of antenna and placement of antenna in FR1 MPAC should be aligned with LTE MPAC</w:t>
      </w:r>
      <w:r w:rsidR="000D4B54">
        <w:rPr>
          <w:rFonts w:ascii="Arial" w:hAnsi="Arial" w:cs="Arial"/>
        </w:rPr>
        <w:t xml:space="preserve">; </w:t>
      </w:r>
    </w:p>
    <w:p w:rsidR="00ED629D" w:rsidRDefault="00ED629D" w:rsidP="000D4B54">
      <w:pPr>
        <w:spacing w:before="0" w:after="180"/>
        <w:ind w:left="864"/>
        <w:rPr>
          <w:rFonts w:ascii="Arial" w:hAnsi="Arial" w:cs="Arial"/>
        </w:rPr>
      </w:pPr>
      <w:r>
        <w:rPr>
          <w:rFonts w:ascii="Arial" w:hAnsi="Arial" w:cs="Arial"/>
        </w:rPr>
        <w:t>Option</w:t>
      </w:r>
      <w:r w:rsidRPr="000D0BA1">
        <w:rPr>
          <w:rFonts w:ascii="Arial" w:hAnsi="Arial" w:cs="Arial"/>
        </w:rPr>
        <w:t xml:space="preserve"> </w:t>
      </w:r>
      <w:r>
        <w:rPr>
          <w:rFonts w:ascii="Arial" w:hAnsi="Arial" w:cs="Arial"/>
        </w:rPr>
        <w:t>2</w:t>
      </w:r>
      <w:r w:rsidRPr="000D0BA1">
        <w:rPr>
          <w:rFonts w:ascii="Arial" w:hAnsi="Arial" w:cs="Arial"/>
        </w:rPr>
        <w:t xml:space="preserve">: </w:t>
      </w:r>
      <w:r w:rsidR="000E17AE">
        <w:rPr>
          <w:rFonts w:ascii="Arial" w:hAnsi="Arial" w:cs="Arial"/>
        </w:rPr>
        <w:t>W</w:t>
      </w:r>
      <w:r>
        <w:rPr>
          <w:rFonts w:ascii="Arial" w:hAnsi="Arial" w:cs="Arial"/>
        </w:rPr>
        <w:t xml:space="preserve">ithin the upper limit of spatial correlation error, </w:t>
      </w:r>
      <w:r w:rsidRPr="00ED629D">
        <w:rPr>
          <w:rFonts w:ascii="Arial" w:hAnsi="Arial" w:cs="Arial"/>
        </w:rPr>
        <w:t>using the sectored probe configuration</w:t>
      </w:r>
      <w:r>
        <w:rPr>
          <w:rFonts w:ascii="Arial" w:hAnsi="Arial" w:cs="Arial"/>
        </w:rPr>
        <w:t xml:space="preserve"> to reduce the number of probes;</w:t>
      </w:r>
    </w:p>
    <w:p w:rsidR="00F14007" w:rsidRDefault="00F14007" w:rsidP="000D4B54">
      <w:pPr>
        <w:spacing w:before="0" w:after="180"/>
        <w:ind w:left="864"/>
        <w:rPr>
          <w:rFonts w:ascii="Arial" w:hAnsi="Arial" w:cs="Arial"/>
        </w:rPr>
      </w:pPr>
    </w:p>
    <w:p w:rsidR="00ED629D" w:rsidRDefault="00ED629D" w:rsidP="00ED629D">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0E17AE">
        <w:rPr>
          <w:rFonts w:ascii="Arial" w:hAnsi="Arial" w:cs="Arial"/>
          <w:lang w:eastAsia="zh-CN"/>
        </w:rPr>
        <w:t>7</w:t>
      </w:r>
      <w:r>
        <w:rPr>
          <w:rFonts w:ascii="Arial" w:hAnsi="Arial" w:cs="Arial" w:hint="eastAsia"/>
          <w:lang w:eastAsia="zh-CN"/>
        </w:rPr>
        <w:t>：</w:t>
      </w:r>
      <w:r>
        <w:rPr>
          <w:rFonts w:ascii="Arial" w:hAnsi="Arial" w:cs="Arial"/>
          <w:lang w:eastAsia="zh-CN"/>
        </w:rPr>
        <w:t>System layout for FR2</w:t>
      </w:r>
    </w:p>
    <w:p w:rsidR="000D4B54" w:rsidRDefault="000D4B54" w:rsidP="000D4B54">
      <w:pPr>
        <w:spacing w:before="0" w:after="180"/>
        <w:ind w:left="864"/>
        <w:rPr>
          <w:rFonts w:ascii="Arial" w:hAnsi="Arial" w:cs="Arial"/>
        </w:rPr>
      </w:pPr>
      <w:r w:rsidRPr="000D0BA1">
        <w:rPr>
          <w:rFonts w:ascii="Arial" w:hAnsi="Arial" w:cs="Arial"/>
        </w:rPr>
        <w:t xml:space="preserve">Proposal </w:t>
      </w:r>
      <w:r w:rsidR="008E67A8">
        <w:rPr>
          <w:rFonts w:ascii="Arial" w:hAnsi="Arial" w:cs="Arial"/>
        </w:rPr>
        <w:t>1</w:t>
      </w:r>
      <w:r w:rsidRPr="000D0BA1">
        <w:rPr>
          <w:rFonts w:ascii="Arial" w:hAnsi="Arial" w:cs="Arial"/>
        </w:rPr>
        <w:t>: The wall structure shall have spatial diversity enough to support multiple simultaneous beams to enable multiple beams tested in UE using CDL-A and CDL-C with both scalings</w:t>
      </w:r>
    </w:p>
    <w:p w:rsidR="001574E0" w:rsidRPr="007E6D0E" w:rsidRDefault="001574E0" w:rsidP="00E25822">
      <w:pPr>
        <w:tabs>
          <w:tab w:val="left" w:pos="851"/>
        </w:tabs>
        <w:spacing w:before="0" w:after="180"/>
        <w:rPr>
          <w:color w:val="993300"/>
          <w:u w:val="single"/>
          <w:lang w:eastAsia="zh-CN"/>
        </w:rPr>
      </w:pPr>
    </w:p>
    <w:p w:rsidR="00E169BE" w:rsidRDefault="00E169BE" w:rsidP="00E169BE">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0E17AE">
        <w:rPr>
          <w:rFonts w:ascii="Arial" w:hAnsi="Arial" w:cs="Arial"/>
          <w:lang w:eastAsia="zh-CN"/>
        </w:rPr>
        <w:t>8</w:t>
      </w:r>
      <w:r>
        <w:rPr>
          <w:rFonts w:ascii="Arial" w:hAnsi="Arial" w:cs="Arial" w:hint="eastAsia"/>
          <w:lang w:eastAsia="zh-CN"/>
        </w:rPr>
        <w:t>：</w:t>
      </w:r>
      <w:r>
        <w:rPr>
          <w:rFonts w:ascii="Arial" w:hAnsi="Arial" w:cs="Arial"/>
          <w:lang w:eastAsia="zh-CN"/>
        </w:rPr>
        <w:t xml:space="preserve">Environmental conditions for </w:t>
      </w:r>
      <w:r w:rsidR="0000686E">
        <w:rPr>
          <w:rFonts w:ascii="Arial" w:hAnsi="Arial" w:cs="Arial"/>
          <w:lang w:eastAsia="zh-CN"/>
        </w:rPr>
        <w:t xml:space="preserve">FR1 </w:t>
      </w:r>
    </w:p>
    <w:p w:rsidR="00E169BE" w:rsidRDefault="0000686E" w:rsidP="00E169BE">
      <w:pPr>
        <w:spacing w:before="0" w:after="180"/>
        <w:ind w:left="864"/>
        <w:rPr>
          <w:rFonts w:ascii="Arial" w:hAnsi="Arial" w:cs="Arial"/>
        </w:rPr>
      </w:pPr>
      <w:r w:rsidRPr="0000686E">
        <w:rPr>
          <w:rFonts w:ascii="Arial" w:hAnsi="Arial" w:cs="Arial"/>
        </w:rPr>
        <w:t>Proposal 1: Based on the technical analysis of the merits of an SNR controlled test environment in LTE MIMO OTA, practical experience with MIMO performance evaluation, and a strong desire to harmonize the conformance certification ecosystem for FR1 MIMO OTA, it is proposed to adopt the SNR control method as the testing condition applicable to the FR1 MIMO OTA test setup.</w:t>
      </w:r>
    </w:p>
    <w:p w:rsidR="0000686E" w:rsidRDefault="0000686E" w:rsidP="00E169BE">
      <w:pPr>
        <w:spacing w:before="0" w:after="180"/>
        <w:ind w:left="864"/>
        <w:rPr>
          <w:rFonts w:ascii="Arial" w:hAnsi="Arial" w:cs="Arial"/>
        </w:rPr>
      </w:pPr>
    </w:p>
    <w:p w:rsidR="001574E0" w:rsidRPr="00DA2516" w:rsidRDefault="001574E0" w:rsidP="00E25822">
      <w:pPr>
        <w:tabs>
          <w:tab w:val="left" w:pos="851"/>
        </w:tabs>
        <w:spacing w:before="0" w:after="180"/>
        <w:rPr>
          <w:color w:val="993300"/>
          <w:u w:val="single"/>
          <w:lang w:eastAsia="zh-CN"/>
        </w:rPr>
      </w:pPr>
    </w:p>
    <w:p w:rsidR="00807711" w:rsidRPr="00AB3C9A" w:rsidRDefault="00807711" w:rsidP="00807711">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3</w:t>
      </w:r>
      <w:r w:rsidRPr="00AB3C9A">
        <w:rPr>
          <w:rFonts w:ascii="Arial" w:hAnsi="Arial" w:cs="Arial"/>
          <w:b/>
        </w:rPr>
        <w:t xml:space="preserve">: </w:t>
      </w:r>
      <w:r>
        <w:rPr>
          <w:rFonts w:ascii="Arial" w:hAnsi="Arial" w:cs="Arial"/>
          <w:b/>
        </w:rPr>
        <w:t>N</w:t>
      </w:r>
      <w:r>
        <w:rPr>
          <w:rFonts w:ascii="Arial" w:hAnsi="Arial" w:cs="Arial" w:hint="eastAsia"/>
          <w:b/>
          <w:lang w:eastAsia="zh-CN"/>
        </w:rPr>
        <w:t>ext</w:t>
      </w:r>
      <w:r>
        <w:rPr>
          <w:rFonts w:ascii="Arial" w:hAnsi="Arial" w:cs="Arial"/>
          <w:b/>
        </w:rPr>
        <w:t xml:space="preserve"> steps </w:t>
      </w:r>
    </w:p>
    <w:p w:rsidR="00807711" w:rsidRDefault="00122DDB" w:rsidP="00807711">
      <w:pPr>
        <w:tabs>
          <w:tab w:val="left" w:pos="851"/>
        </w:tabs>
        <w:spacing w:before="0" w:after="180"/>
        <w:rPr>
          <w:rFonts w:ascii="Arial" w:hAnsi="Arial" w:cs="Arial"/>
          <w:lang w:eastAsia="zh-CN"/>
        </w:rPr>
      </w:pPr>
      <w:r>
        <w:rPr>
          <w:rFonts w:ascii="Arial" w:hAnsi="Arial" w:cs="Arial"/>
          <w:lang w:eastAsia="zh-CN"/>
        </w:rPr>
        <w:t xml:space="preserve">Action item </w:t>
      </w:r>
      <w:r w:rsidR="00807711">
        <w:rPr>
          <w:rFonts w:ascii="Arial" w:hAnsi="Arial" w:cs="Arial"/>
          <w:lang w:eastAsia="zh-CN"/>
        </w:rPr>
        <w:t>1</w:t>
      </w:r>
      <w:r w:rsidR="00807711">
        <w:rPr>
          <w:rFonts w:ascii="Arial" w:hAnsi="Arial" w:cs="Arial" w:hint="eastAsia"/>
          <w:lang w:eastAsia="zh-CN"/>
        </w:rPr>
        <w:t>：</w:t>
      </w:r>
      <w:r>
        <w:rPr>
          <w:rFonts w:ascii="Arial" w:hAnsi="Arial" w:cs="Arial"/>
          <w:lang w:eastAsia="zh-CN"/>
        </w:rPr>
        <w:t>R</w:t>
      </w:r>
      <w:r w:rsidR="00807711">
        <w:rPr>
          <w:rFonts w:ascii="Arial" w:hAnsi="Arial" w:cs="Arial"/>
          <w:lang w:eastAsia="zh-CN"/>
        </w:rPr>
        <w:t xml:space="preserve">ipple procedure for FR1 and FR2 with 20cm </w:t>
      </w:r>
      <w:r>
        <w:rPr>
          <w:rFonts w:ascii="Arial" w:hAnsi="Arial" w:cs="Arial"/>
          <w:lang w:eastAsia="zh-CN"/>
        </w:rPr>
        <w:t>and 30cm</w:t>
      </w:r>
    </w:p>
    <w:p w:rsidR="00122DDB" w:rsidRDefault="00122DDB" w:rsidP="00122DDB">
      <w:pPr>
        <w:tabs>
          <w:tab w:val="left" w:pos="851"/>
        </w:tabs>
        <w:spacing w:before="0" w:after="180"/>
        <w:rPr>
          <w:rFonts w:ascii="Arial" w:hAnsi="Arial" w:cs="Arial"/>
          <w:lang w:eastAsia="zh-CN"/>
        </w:rPr>
      </w:pPr>
      <w:r>
        <w:rPr>
          <w:rFonts w:ascii="Arial" w:hAnsi="Arial" w:cs="Arial"/>
          <w:lang w:eastAsia="zh-CN"/>
        </w:rPr>
        <w:t>Action item 2</w:t>
      </w:r>
      <w:r>
        <w:rPr>
          <w:rFonts w:ascii="Arial" w:hAnsi="Arial" w:cs="Arial" w:hint="eastAsia"/>
          <w:lang w:eastAsia="zh-CN"/>
        </w:rPr>
        <w:t>：</w:t>
      </w:r>
      <w:r>
        <w:rPr>
          <w:rFonts w:ascii="Arial" w:hAnsi="Arial" w:cs="Arial" w:hint="eastAsia"/>
          <w:lang w:eastAsia="zh-CN"/>
        </w:rPr>
        <w:t>U</w:t>
      </w:r>
      <w:r>
        <w:rPr>
          <w:rFonts w:ascii="Arial" w:hAnsi="Arial" w:cs="Arial"/>
          <w:lang w:eastAsia="zh-CN"/>
        </w:rPr>
        <w:t>E Orientation diagram in Annex A.3</w:t>
      </w:r>
    </w:p>
    <w:p w:rsidR="00122DDB" w:rsidRPr="00122DDB" w:rsidRDefault="00122DDB" w:rsidP="00807711">
      <w:pPr>
        <w:tabs>
          <w:tab w:val="left" w:pos="851"/>
        </w:tabs>
        <w:spacing w:before="0" w:after="180"/>
        <w:rPr>
          <w:rFonts w:ascii="Arial" w:hAnsi="Arial" w:cs="Arial"/>
          <w:lang w:eastAsia="zh-CN"/>
        </w:rPr>
      </w:pPr>
      <w:r>
        <w:rPr>
          <w:rFonts w:ascii="Arial" w:hAnsi="Arial" w:cs="Arial"/>
          <w:lang w:eastAsia="zh-CN"/>
        </w:rPr>
        <w:t>Action item 3</w:t>
      </w:r>
      <w:r>
        <w:rPr>
          <w:rFonts w:ascii="Arial" w:hAnsi="Arial" w:cs="Arial" w:hint="eastAsia"/>
          <w:lang w:eastAsia="zh-CN"/>
        </w:rPr>
        <w:t>：</w:t>
      </w:r>
      <w:r>
        <w:rPr>
          <w:rFonts w:ascii="Arial" w:hAnsi="Arial" w:cs="Arial"/>
          <w:lang w:eastAsia="zh-CN"/>
        </w:rPr>
        <w:t>Channel mo</w:t>
      </w:r>
      <w:r w:rsidR="00030A5F">
        <w:rPr>
          <w:rFonts w:ascii="Arial" w:hAnsi="Arial" w:cs="Arial"/>
          <w:lang w:eastAsia="zh-CN"/>
        </w:rPr>
        <w:t>del tables and scaling procedur</w:t>
      </w:r>
    </w:p>
    <w:sectPr w:rsidR="00122DDB" w:rsidRPr="00122DDB" w:rsidSect="00C775EF">
      <w:headerReference w:type="even" r:id="rId42"/>
      <w:footerReference w:type="even" r:id="rId43"/>
      <w:footerReference w:type="default" r:id="rId4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27C" w:rsidRDefault="001F027C">
      <w:r>
        <w:separator/>
      </w:r>
    </w:p>
  </w:endnote>
  <w:endnote w:type="continuationSeparator" w:id="0">
    <w:p w:rsidR="001F027C" w:rsidRDefault="001F027C">
      <w:r>
        <w:continuationSeparator/>
      </w:r>
    </w:p>
  </w:endnote>
  <w:endnote w:type="continuationNotice" w:id="1">
    <w:p w:rsidR="001F027C" w:rsidRDefault="001F02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A5F" w:rsidRDefault="00030A5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030A5F" w:rsidRDefault="00030A5F"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A5F" w:rsidRPr="00DB1239" w:rsidRDefault="00030A5F" w:rsidP="00450D3B">
    <w:pPr>
      <w:pStyle w:val="a9"/>
      <w:ind w:right="360"/>
      <w:rPr>
        <w:b w:val="0"/>
      </w:rPr>
    </w:pPr>
    <w:r>
      <w:rPr>
        <w:rStyle w:val="ae"/>
      </w:rPr>
      <w:fldChar w:fldCharType="begin"/>
    </w:r>
    <w:r>
      <w:rPr>
        <w:rStyle w:val="ae"/>
      </w:rPr>
      <w:instrText xml:space="preserve"> PAGE </w:instrText>
    </w:r>
    <w:r>
      <w:rPr>
        <w:rStyle w:val="ae"/>
      </w:rPr>
      <w:fldChar w:fldCharType="separate"/>
    </w:r>
    <w:r w:rsidR="00CB2F62">
      <w:rPr>
        <w:rStyle w:val="ae"/>
      </w:rPr>
      <w:t>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B2F62">
      <w:rPr>
        <w:rStyle w:val="ae"/>
      </w:rPr>
      <w:t>8</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27C" w:rsidRDefault="001F027C">
      <w:r>
        <w:separator/>
      </w:r>
    </w:p>
  </w:footnote>
  <w:footnote w:type="continuationSeparator" w:id="0">
    <w:p w:rsidR="001F027C" w:rsidRDefault="001F027C">
      <w:r>
        <w:continuationSeparator/>
      </w:r>
    </w:p>
  </w:footnote>
  <w:footnote w:type="continuationNotice" w:id="1">
    <w:p w:rsidR="001F027C" w:rsidRDefault="001F027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A5F" w:rsidRDefault="00030A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45A20AD"/>
    <w:multiLevelType w:val="hybridMultilevel"/>
    <w:tmpl w:val="5DE6B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4C49EB"/>
    <w:multiLevelType w:val="hybridMultilevel"/>
    <w:tmpl w:val="7F043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A102CE"/>
    <w:multiLevelType w:val="hybridMultilevel"/>
    <w:tmpl w:val="121AE2AA"/>
    <w:lvl w:ilvl="0" w:tplc="41B2B98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AA19FA"/>
    <w:multiLevelType w:val="hybridMultilevel"/>
    <w:tmpl w:val="782C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F832E3"/>
    <w:multiLevelType w:val="hybridMultilevel"/>
    <w:tmpl w:val="E878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F06267"/>
    <w:multiLevelType w:val="hybridMultilevel"/>
    <w:tmpl w:val="CF3A8808"/>
    <w:lvl w:ilvl="0" w:tplc="B548FCFA">
      <w:start w:val="1"/>
      <w:numFmt w:val="bullet"/>
      <w:lvlText w:val=""/>
      <w:lvlJc w:val="left"/>
      <w:pPr>
        <w:ind w:left="1794" w:hanging="360"/>
      </w:pPr>
      <w:rPr>
        <w:rFonts w:ascii="Symbol" w:hAnsi="Symbol" w:hint="default"/>
        <w:lang w:val="en-GB"/>
      </w:rPr>
    </w:lvl>
    <w:lvl w:ilvl="1" w:tplc="08090003" w:tentative="1">
      <w:start w:val="1"/>
      <w:numFmt w:val="bullet"/>
      <w:lvlText w:val="o"/>
      <w:lvlJc w:val="left"/>
      <w:pPr>
        <w:ind w:left="2306" w:hanging="360"/>
      </w:pPr>
      <w:rPr>
        <w:rFonts w:ascii="Courier New" w:hAnsi="Courier New" w:cs="Courier New" w:hint="default"/>
      </w:rPr>
    </w:lvl>
    <w:lvl w:ilvl="2" w:tplc="08090005" w:tentative="1">
      <w:start w:val="1"/>
      <w:numFmt w:val="bullet"/>
      <w:lvlText w:val=""/>
      <w:lvlJc w:val="left"/>
      <w:pPr>
        <w:ind w:left="3026" w:hanging="360"/>
      </w:pPr>
      <w:rPr>
        <w:rFonts w:ascii="Wingdings" w:hAnsi="Wingdings" w:hint="default"/>
      </w:rPr>
    </w:lvl>
    <w:lvl w:ilvl="3" w:tplc="08090001" w:tentative="1">
      <w:start w:val="1"/>
      <w:numFmt w:val="bullet"/>
      <w:lvlText w:val=""/>
      <w:lvlJc w:val="left"/>
      <w:pPr>
        <w:ind w:left="3746" w:hanging="360"/>
      </w:pPr>
      <w:rPr>
        <w:rFonts w:ascii="Symbol" w:hAnsi="Symbol" w:hint="default"/>
      </w:rPr>
    </w:lvl>
    <w:lvl w:ilvl="4" w:tplc="08090003" w:tentative="1">
      <w:start w:val="1"/>
      <w:numFmt w:val="bullet"/>
      <w:lvlText w:val="o"/>
      <w:lvlJc w:val="left"/>
      <w:pPr>
        <w:ind w:left="4466" w:hanging="360"/>
      </w:pPr>
      <w:rPr>
        <w:rFonts w:ascii="Courier New" w:hAnsi="Courier New" w:cs="Courier New" w:hint="default"/>
      </w:rPr>
    </w:lvl>
    <w:lvl w:ilvl="5" w:tplc="08090005" w:tentative="1">
      <w:start w:val="1"/>
      <w:numFmt w:val="bullet"/>
      <w:lvlText w:val=""/>
      <w:lvlJc w:val="left"/>
      <w:pPr>
        <w:ind w:left="5186" w:hanging="360"/>
      </w:pPr>
      <w:rPr>
        <w:rFonts w:ascii="Wingdings" w:hAnsi="Wingdings" w:hint="default"/>
      </w:rPr>
    </w:lvl>
    <w:lvl w:ilvl="6" w:tplc="08090001" w:tentative="1">
      <w:start w:val="1"/>
      <w:numFmt w:val="bullet"/>
      <w:lvlText w:val=""/>
      <w:lvlJc w:val="left"/>
      <w:pPr>
        <w:ind w:left="5906" w:hanging="360"/>
      </w:pPr>
      <w:rPr>
        <w:rFonts w:ascii="Symbol" w:hAnsi="Symbol" w:hint="default"/>
      </w:rPr>
    </w:lvl>
    <w:lvl w:ilvl="7" w:tplc="08090003" w:tentative="1">
      <w:start w:val="1"/>
      <w:numFmt w:val="bullet"/>
      <w:lvlText w:val="o"/>
      <w:lvlJc w:val="left"/>
      <w:pPr>
        <w:ind w:left="6626" w:hanging="360"/>
      </w:pPr>
      <w:rPr>
        <w:rFonts w:ascii="Courier New" w:hAnsi="Courier New" w:cs="Courier New" w:hint="default"/>
      </w:rPr>
    </w:lvl>
    <w:lvl w:ilvl="8" w:tplc="08090005" w:tentative="1">
      <w:start w:val="1"/>
      <w:numFmt w:val="bullet"/>
      <w:lvlText w:val=""/>
      <w:lvlJc w:val="left"/>
      <w:pPr>
        <w:ind w:left="7346" w:hanging="360"/>
      </w:pPr>
      <w:rPr>
        <w:rFonts w:ascii="Wingdings" w:hAnsi="Wingdings" w:hint="default"/>
      </w:rPr>
    </w:lvl>
  </w:abstractNum>
  <w:abstractNum w:abstractNumId="9">
    <w:nsid w:val="12E62E0D"/>
    <w:multiLevelType w:val="hybridMultilevel"/>
    <w:tmpl w:val="A4A83394"/>
    <w:lvl w:ilvl="0" w:tplc="0CF8F180">
      <w:start w:val="1"/>
      <w:numFmt w:val="bullet"/>
      <w:lvlText w:val="•"/>
      <w:lvlJc w:val="left"/>
      <w:pPr>
        <w:tabs>
          <w:tab w:val="num" w:pos="648"/>
        </w:tabs>
        <w:ind w:left="648" w:hanging="360"/>
      </w:pPr>
      <w:rPr>
        <w:rFonts w:ascii="Arial" w:hAnsi="Arial" w:hint="default"/>
      </w:rPr>
    </w:lvl>
    <w:lvl w:ilvl="1" w:tplc="606227E0">
      <w:start w:val="1"/>
      <w:numFmt w:val="bullet"/>
      <w:lvlText w:val="•"/>
      <w:lvlJc w:val="left"/>
      <w:pPr>
        <w:tabs>
          <w:tab w:val="num" w:pos="1368"/>
        </w:tabs>
        <w:ind w:left="1368" w:hanging="360"/>
      </w:pPr>
      <w:rPr>
        <w:rFonts w:ascii="Arial" w:hAnsi="Arial" w:hint="default"/>
      </w:rPr>
    </w:lvl>
    <w:lvl w:ilvl="2" w:tplc="1BFC1AE2">
      <w:start w:val="1"/>
      <w:numFmt w:val="bullet"/>
      <w:lvlText w:val="•"/>
      <w:lvlJc w:val="left"/>
      <w:pPr>
        <w:tabs>
          <w:tab w:val="num" w:pos="2088"/>
        </w:tabs>
        <w:ind w:left="2088" w:hanging="360"/>
      </w:pPr>
      <w:rPr>
        <w:rFonts w:ascii="Arial" w:hAnsi="Arial" w:hint="default"/>
      </w:rPr>
    </w:lvl>
    <w:lvl w:ilvl="3" w:tplc="A6CA1A46">
      <w:start w:val="142"/>
      <w:numFmt w:val="bullet"/>
      <w:lvlText w:val="–"/>
      <w:lvlJc w:val="left"/>
      <w:pPr>
        <w:tabs>
          <w:tab w:val="num" w:pos="2808"/>
        </w:tabs>
        <w:ind w:left="2808" w:hanging="360"/>
      </w:pPr>
      <w:rPr>
        <w:rFonts w:ascii="Arial" w:hAnsi="Arial" w:hint="default"/>
      </w:rPr>
    </w:lvl>
    <w:lvl w:ilvl="4" w:tplc="3C166804">
      <w:start w:val="142"/>
      <w:numFmt w:val="bullet"/>
      <w:lvlText w:val="»"/>
      <w:lvlJc w:val="left"/>
      <w:pPr>
        <w:tabs>
          <w:tab w:val="num" w:pos="3528"/>
        </w:tabs>
        <w:ind w:left="3528" w:hanging="360"/>
      </w:pPr>
      <w:rPr>
        <w:rFonts w:ascii="Arial" w:hAnsi="Arial" w:hint="default"/>
      </w:rPr>
    </w:lvl>
    <w:lvl w:ilvl="5" w:tplc="BA8C33FA" w:tentative="1">
      <w:start w:val="1"/>
      <w:numFmt w:val="bullet"/>
      <w:lvlText w:val="•"/>
      <w:lvlJc w:val="left"/>
      <w:pPr>
        <w:tabs>
          <w:tab w:val="num" w:pos="4248"/>
        </w:tabs>
        <w:ind w:left="4248" w:hanging="360"/>
      </w:pPr>
      <w:rPr>
        <w:rFonts w:ascii="Arial" w:hAnsi="Arial" w:hint="default"/>
      </w:rPr>
    </w:lvl>
    <w:lvl w:ilvl="6" w:tplc="576658CA" w:tentative="1">
      <w:start w:val="1"/>
      <w:numFmt w:val="bullet"/>
      <w:lvlText w:val="•"/>
      <w:lvlJc w:val="left"/>
      <w:pPr>
        <w:tabs>
          <w:tab w:val="num" w:pos="4968"/>
        </w:tabs>
        <w:ind w:left="4968" w:hanging="360"/>
      </w:pPr>
      <w:rPr>
        <w:rFonts w:ascii="Arial" w:hAnsi="Arial" w:hint="default"/>
      </w:rPr>
    </w:lvl>
    <w:lvl w:ilvl="7" w:tplc="D9D41D4C" w:tentative="1">
      <w:start w:val="1"/>
      <w:numFmt w:val="bullet"/>
      <w:lvlText w:val="•"/>
      <w:lvlJc w:val="left"/>
      <w:pPr>
        <w:tabs>
          <w:tab w:val="num" w:pos="5688"/>
        </w:tabs>
        <w:ind w:left="5688" w:hanging="360"/>
      </w:pPr>
      <w:rPr>
        <w:rFonts w:ascii="Arial" w:hAnsi="Arial" w:hint="default"/>
      </w:rPr>
    </w:lvl>
    <w:lvl w:ilvl="8" w:tplc="6C961A20" w:tentative="1">
      <w:start w:val="1"/>
      <w:numFmt w:val="bullet"/>
      <w:lvlText w:val="•"/>
      <w:lvlJc w:val="left"/>
      <w:pPr>
        <w:tabs>
          <w:tab w:val="num" w:pos="6408"/>
        </w:tabs>
        <w:ind w:left="6408" w:hanging="360"/>
      </w:pPr>
      <w:rPr>
        <w:rFonts w:ascii="Arial" w:hAnsi="Arial" w:hint="default"/>
      </w:rPr>
    </w:lvl>
  </w:abstractNum>
  <w:abstractNum w:abstractNumId="10">
    <w:nsid w:val="13D621C5"/>
    <w:multiLevelType w:val="hybridMultilevel"/>
    <w:tmpl w:val="68A62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5C9651E"/>
    <w:multiLevelType w:val="hybridMultilevel"/>
    <w:tmpl w:val="06B0D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6464A"/>
    <w:multiLevelType w:val="hybridMultilevel"/>
    <w:tmpl w:val="93B2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F0C0C"/>
    <w:multiLevelType w:val="hybridMultilevel"/>
    <w:tmpl w:val="7272E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1D1752"/>
    <w:multiLevelType w:val="hybridMultilevel"/>
    <w:tmpl w:val="CDB08546"/>
    <w:lvl w:ilvl="0" w:tplc="AB06ACBA">
      <w:start w:val="1"/>
      <w:numFmt w:val="bullet"/>
      <w:lvlText w:val="•"/>
      <w:lvlJc w:val="left"/>
      <w:pPr>
        <w:tabs>
          <w:tab w:val="num" w:pos="720"/>
        </w:tabs>
        <w:ind w:left="720" w:hanging="360"/>
      </w:pPr>
      <w:rPr>
        <w:rFonts w:ascii="Arial" w:hAnsi="Arial" w:hint="default"/>
      </w:rPr>
    </w:lvl>
    <w:lvl w:ilvl="1" w:tplc="C874C154">
      <w:start w:val="11"/>
      <w:numFmt w:val="bullet"/>
      <w:lvlText w:val="-"/>
      <w:lvlJc w:val="left"/>
      <w:pPr>
        <w:tabs>
          <w:tab w:val="num" w:pos="1440"/>
        </w:tabs>
        <w:ind w:left="1440" w:hanging="360"/>
      </w:pPr>
      <w:rPr>
        <w:rFonts w:ascii="Times New Roman" w:eastAsia="Malgun Gothic" w:hAnsi="Times New Roman" w:cs="Times New Roman" w:hint="default"/>
      </w:rPr>
    </w:lvl>
    <w:lvl w:ilvl="2" w:tplc="97BEB8C0">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15">
    <w:nsid w:val="2B576121"/>
    <w:multiLevelType w:val="hybridMultilevel"/>
    <w:tmpl w:val="FC2E07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BDB24EE"/>
    <w:multiLevelType w:val="hybridMultilevel"/>
    <w:tmpl w:val="FEFED942"/>
    <w:lvl w:ilvl="0" w:tplc="08090001">
      <w:start w:val="1"/>
      <w:numFmt w:val="bullet"/>
      <w:lvlText w:val=""/>
      <w:lvlJc w:val="left"/>
      <w:pPr>
        <w:ind w:left="1584" w:hanging="360"/>
      </w:pPr>
      <w:rPr>
        <w:rFonts w:ascii="Symbol" w:hAnsi="Symbol" w:hint="default"/>
      </w:rPr>
    </w:lvl>
    <w:lvl w:ilvl="1" w:tplc="08090003">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17">
    <w:nsid w:val="2BF04B6F"/>
    <w:multiLevelType w:val="hybridMultilevel"/>
    <w:tmpl w:val="615EAE70"/>
    <w:lvl w:ilvl="0" w:tplc="EBF6BD9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490B0A"/>
    <w:multiLevelType w:val="hybridMultilevel"/>
    <w:tmpl w:val="C57EE96A"/>
    <w:lvl w:ilvl="0" w:tplc="040A000F">
      <w:start w:val="1"/>
      <w:numFmt w:val="decimal"/>
      <w:lvlText w:val="%1."/>
      <w:lvlJc w:val="left"/>
      <w:pPr>
        <w:ind w:left="360" w:hanging="360"/>
      </w:pPr>
    </w:lvl>
    <w:lvl w:ilvl="1" w:tplc="040A0001">
      <w:start w:val="1"/>
      <w:numFmt w:val="bullet"/>
      <w:lvlText w:val=""/>
      <w:lvlJc w:val="left"/>
      <w:pPr>
        <w:ind w:left="1080" w:hanging="360"/>
      </w:pPr>
      <w:rPr>
        <w:rFonts w:ascii="Symbol" w:hAnsi="Symbol" w:hint="default"/>
      </w:r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8A0235C"/>
    <w:multiLevelType w:val="hybridMultilevel"/>
    <w:tmpl w:val="89A26FB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F5022CC"/>
    <w:multiLevelType w:val="hybridMultilevel"/>
    <w:tmpl w:val="59441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5">
    <w:nsid w:val="4A9A27C2"/>
    <w:multiLevelType w:val="hybridMultilevel"/>
    <w:tmpl w:val="1064265E"/>
    <w:lvl w:ilvl="0" w:tplc="C874C154">
      <w:start w:val="1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EE23FE"/>
    <w:multiLevelType w:val="hybridMultilevel"/>
    <w:tmpl w:val="27AEAA5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B779BE"/>
    <w:multiLevelType w:val="hybridMultilevel"/>
    <w:tmpl w:val="8DD6AC5C"/>
    <w:lvl w:ilvl="0" w:tplc="4434080E">
      <w:start w:val="1"/>
      <w:numFmt w:val="decimal"/>
      <w:lvlText w:val="[%1]"/>
      <w:lvlJc w:val="left"/>
      <w:pPr>
        <w:ind w:left="420" w:hanging="420"/>
      </w:pPr>
      <w:rPr>
        <w:rFonts w:ascii="Arial" w:hAnsi="Arial" w:cs="Arial"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9044B0"/>
    <w:multiLevelType w:val="hybridMultilevel"/>
    <w:tmpl w:val="AFFCF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BA5D31"/>
    <w:multiLevelType w:val="hybridMultilevel"/>
    <w:tmpl w:val="B97A2304"/>
    <w:lvl w:ilvl="0" w:tplc="9F52B140">
      <w:start w:val="1"/>
      <w:numFmt w:val="bullet"/>
      <w:lvlText w:val="•"/>
      <w:lvlJc w:val="left"/>
      <w:pPr>
        <w:tabs>
          <w:tab w:val="num" w:pos="720"/>
        </w:tabs>
        <w:ind w:left="720" w:hanging="360"/>
      </w:pPr>
      <w:rPr>
        <w:rFonts w:ascii="Arial" w:hAnsi="Arial" w:hint="default"/>
      </w:rPr>
    </w:lvl>
    <w:lvl w:ilvl="1" w:tplc="5B90250E">
      <w:start w:val="82"/>
      <w:numFmt w:val="bullet"/>
      <w:lvlText w:val="–"/>
      <w:lvlJc w:val="left"/>
      <w:pPr>
        <w:tabs>
          <w:tab w:val="num" w:pos="1440"/>
        </w:tabs>
        <w:ind w:left="1440" w:hanging="360"/>
      </w:pPr>
      <w:rPr>
        <w:rFonts w:ascii="Arial" w:hAnsi="Arial" w:hint="default"/>
      </w:rPr>
    </w:lvl>
    <w:lvl w:ilvl="2" w:tplc="057CE65A">
      <w:start w:val="82"/>
      <w:numFmt w:val="bullet"/>
      <w:lvlText w:val="•"/>
      <w:lvlJc w:val="left"/>
      <w:pPr>
        <w:tabs>
          <w:tab w:val="num" w:pos="2160"/>
        </w:tabs>
        <w:ind w:left="2160" w:hanging="360"/>
      </w:pPr>
      <w:rPr>
        <w:rFonts w:ascii="Arial" w:hAnsi="Arial" w:hint="default"/>
      </w:rPr>
    </w:lvl>
    <w:lvl w:ilvl="3" w:tplc="8CC03020">
      <w:start w:val="1"/>
      <w:numFmt w:val="bullet"/>
      <w:lvlText w:val="•"/>
      <w:lvlJc w:val="left"/>
      <w:pPr>
        <w:tabs>
          <w:tab w:val="num" w:pos="2880"/>
        </w:tabs>
        <w:ind w:left="2880" w:hanging="360"/>
      </w:pPr>
      <w:rPr>
        <w:rFonts w:ascii="Arial" w:hAnsi="Arial" w:hint="default"/>
      </w:rPr>
    </w:lvl>
    <w:lvl w:ilvl="4" w:tplc="BBD097A2" w:tentative="1">
      <w:start w:val="1"/>
      <w:numFmt w:val="bullet"/>
      <w:lvlText w:val="•"/>
      <w:lvlJc w:val="left"/>
      <w:pPr>
        <w:tabs>
          <w:tab w:val="num" w:pos="3600"/>
        </w:tabs>
        <w:ind w:left="3600" w:hanging="360"/>
      </w:pPr>
      <w:rPr>
        <w:rFonts w:ascii="Arial" w:hAnsi="Arial" w:hint="default"/>
      </w:rPr>
    </w:lvl>
    <w:lvl w:ilvl="5" w:tplc="A6CA47E6" w:tentative="1">
      <w:start w:val="1"/>
      <w:numFmt w:val="bullet"/>
      <w:lvlText w:val="•"/>
      <w:lvlJc w:val="left"/>
      <w:pPr>
        <w:tabs>
          <w:tab w:val="num" w:pos="4320"/>
        </w:tabs>
        <w:ind w:left="4320" w:hanging="360"/>
      </w:pPr>
      <w:rPr>
        <w:rFonts w:ascii="Arial" w:hAnsi="Arial" w:hint="default"/>
      </w:rPr>
    </w:lvl>
    <w:lvl w:ilvl="6" w:tplc="CEFC1022" w:tentative="1">
      <w:start w:val="1"/>
      <w:numFmt w:val="bullet"/>
      <w:lvlText w:val="•"/>
      <w:lvlJc w:val="left"/>
      <w:pPr>
        <w:tabs>
          <w:tab w:val="num" w:pos="5040"/>
        </w:tabs>
        <w:ind w:left="5040" w:hanging="360"/>
      </w:pPr>
      <w:rPr>
        <w:rFonts w:ascii="Arial" w:hAnsi="Arial" w:hint="default"/>
      </w:rPr>
    </w:lvl>
    <w:lvl w:ilvl="7" w:tplc="6E2860AE" w:tentative="1">
      <w:start w:val="1"/>
      <w:numFmt w:val="bullet"/>
      <w:lvlText w:val="•"/>
      <w:lvlJc w:val="left"/>
      <w:pPr>
        <w:tabs>
          <w:tab w:val="num" w:pos="5760"/>
        </w:tabs>
        <w:ind w:left="5760" w:hanging="360"/>
      </w:pPr>
      <w:rPr>
        <w:rFonts w:ascii="Arial" w:hAnsi="Arial" w:hint="default"/>
      </w:rPr>
    </w:lvl>
    <w:lvl w:ilvl="8" w:tplc="5C8A9EDA" w:tentative="1">
      <w:start w:val="1"/>
      <w:numFmt w:val="bullet"/>
      <w:lvlText w:val="•"/>
      <w:lvlJc w:val="left"/>
      <w:pPr>
        <w:tabs>
          <w:tab w:val="num" w:pos="6480"/>
        </w:tabs>
        <w:ind w:left="6480" w:hanging="360"/>
      </w:pPr>
      <w:rPr>
        <w:rFonts w:ascii="Arial" w:hAnsi="Arial" w:hint="default"/>
      </w:rPr>
    </w:lvl>
  </w:abstractNum>
  <w:abstractNum w:abstractNumId="30">
    <w:nsid w:val="55462AC3"/>
    <w:multiLevelType w:val="hybridMultilevel"/>
    <w:tmpl w:val="9F44A4E2"/>
    <w:lvl w:ilvl="0" w:tplc="0409000B">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nsid w:val="59137C7E"/>
    <w:multiLevelType w:val="hybridMultilevel"/>
    <w:tmpl w:val="A01A7EC0"/>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9403F83"/>
    <w:multiLevelType w:val="hybridMultilevel"/>
    <w:tmpl w:val="6DBAD530"/>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9A76C1"/>
    <w:multiLevelType w:val="hybridMultilevel"/>
    <w:tmpl w:val="5C8E1898"/>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0F6B62"/>
    <w:multiLevelType w:val="hybridMultilevel"/>
    <w:tmpl w:val="9F90F11A"/>
    <w:lvl w:ilvl="0" w:tplc="330493BE">
      <w:start w:val="1"/>
      <w:numFmt w:val="bullet"/>
      <w:lvlText w:val="•"/>
      <w:lvlJc w:val="left"/>
      <w:pPr>
        <w:tabs>
          <w:tab w:val="num" w:pos="720"/>
        </w:tabs>
        <w:ind w:left="720" w:hanging="360"/>
      </w:pPr>
      <w:rPr>
        <w:rFonts w:ascii="Arial" w:hAnsi="Arial" w:hint="default"/>
      </w:rPr>
    </w:lvl>
    <w:lvl w:ilvl="1" w:tplc="7B76D43E" w:tentative="1">
      <w:start w:val="1"/>
      <w:numFmt w:val="bullet"/>
      <w:lvlText w:val="•"/>
      <w:lvlJc w:val="left"/>
      <w:pPr>
        <w:tabs>
          <w:tab w:val="num" w:pos="1440"/>
        </w:tabs>
        <w:ind w:left="1440" w:hanging="360"/>
      </w:pPr>
      <w:rPr>
        <w:rFonts w:ascii="Arial" w:hAnsi="Arial" w:hint="default"/>
      </w:rPr>
    </w:lvl>
    <w:lvl w:ilvl="2" w:tplc="F08847C4">
      <w:start w:val="1"/>
      <w:numFmt w:val="bullet"/>
      <w:lvlText w:val="•"/>
      <w:lvlJc w:val="left"/>
      <w:pPr>
        <w:tabs>
          <w:tab w:val="num" w:pos="2160"/>
        </w:tabs>
        <w:ind w:left="2160" w:hanging="360"/>
      </w:pPr>
      <w:rPr>
        <w:rFonts w:ascii="Arial" w:hAnsi="Arial" w:hint="default"/>
      </w:rPr>
    </w:lvl>
    <w:lvl w:ilvl="3" w:tplc="B8EE01C6" w:tentative="1">
      <w:start w:val="1"/>
      <w:numFmt w:val="bullet"/>
      <w:lvlText w:val="•"/>
      <w:lvlJc w:val="left"/>
      <w:pPr>
        <w:tabs>
          <w:tab w:val="num" w:pos="2880"/>
        </w:tabs>
        <w:ind w:left="2880" w:hanging="360"/>
      </w:pPr>
      <w:rPr>
        <w:rFonts w:ascii="Arial" w:hAnsi="Arial" w:hint="default"/>
      </w:rPr>
    </w:lvl>
    <w:lvl w:ilvl="4" w:tplc="7A7C7166" w:tentative="1">
      <w:start w:val="1"/>
      <w:numFmt w:val="bullet"/>
      <w:lvlText w:val="•"/>
      <w:lvlJc w:val="left"/>
      <w:pPr>
        <w:tabs>
          <w:tab w:val="num" w:pos="3600"/>
        </w:tabs>
        <w:ind w:left="3600" w:hanging="360"/>
      </w:pPr>
      <w:rPr>
        <w:rFonts w:ascii="Arial" w:hAnsi="Arial" w:hint="default"/>
      </w:rPr>
    </w:lvl>
    <w:lvl w:ilvl="5" w:tplc="E3DAC5B6" w:tentative="1">
      <w:start w:val="1"/>
      <w:numFmt w:val="bullet"/>
      <w:lvlText w:val="•"/>
      <w:lvlJc w:val="left"/>
      <w:pPr>
        <w:tabs>
          <w:tab w:val="num" w:pos="4320"/>
        </w:tabs>
        <w:ind w:left="4320" w:hanging="360"/>
      </w:pPr>
      <w:rPr>
        <w:rFonts w:ascii="Arial" w:hAnsi="Arial" w:hint="default"/>
      </w:rPr>
    </w:lvl>
    <w:lvl w:ilvl="6" w:tplc="91DC2CB8" w:tentative="1">
      <w:start w:val="1"/>
      <w:numFmt w:val="bullet"/>
      <w:lvlText w:val="•"/>
      <w:lvlJc w:val="left"/>
      <w:pPr>
        <w:tabs>
          <w:tab w:val="num" w:pos="5040"/>
        </w:tabs>
        <w:ind w:left="5040" w:hanging="360"/>
      </w:pPr>
      <w:rPr>
        <w:rFonts w:ascii="Arial" w:hAnsi="Arial" w:hint="default"/>
      </w:rPr>
    </w:lvl>
    <w:lvl w:ilvl="7" w:tplc="DDFEFDF0" w:tentative="1">
      <w:start w:val="1"/>
      <w:numFmt w:val="bullet"/>
      <w:lvlText w:val="•"/>
      <w:lvlJc w:val="left"/>
      <w:pPr>
        <w:tabs>
          <w:tab w:val="num" w:pos="5760"/>
        </w:tabs>
        <w:ind w:left="5760" w:hanging="360"/>
      </w:pPr>
      <w:rPr>
        <w:rFonts w:ascii="Arial" w:hAnsi="Arial" w:hint="default"/>
      </w:rPr>
    </w:lvl>
    <w:lvl w:ilvl="8" w:tplc="A308EF7C" w:tentative="1">
      <w:start w:val="1"/>
      <w:numFmt w:val="bullet"/>
      <w:lvlText w:val="•"/>
      <w:lvlJc w:val="left"/>
      <w:pPr>
        <w:tabs>
          <w:tab w:val="num" w:pos="6480"/>
        </w:tabs>
        <w:ind w:left="6480" w:hanging="360"/>
      </w:pPr>
      <w:rPr>
        <w:rFonts w:ascii="Arial" w:hAnsi="Arial" w:hint="default"/>
      </w:rPr>
    </w:lvl>
  </w:abstractNum>
  <w:abstractNum w:abstractNumId="35">
    <w:nsid w:val="5D5252CC"/>
    <w:multiLevelType w:val="hybridMultilevel"/>
    <w:tmpl w:val="56BCD9B8"/>
    <w:lvl w:ilvl="0" w:tplc="1C36C7F2">
      <w:start w:val="1"/>
      <w:numFmt w:val="bullet"/>
      <w:lvlText w:val="•"/>
      <w:lvlJc w:val="left"/>
      <w:pPr>
        <w:tabs>
          <w:tab w:val="num" w:pos="720"/>
        </w:tabs>
        <w:ind w:left="720" w:hanging="360"/>
      </w:pPr>
      <w:rPr>
        <w:rFonts w:ascii="Arial" w:hAnsi="Arial" w:hint="default"/>
      </w:rPr>
    </w:lvl>
    <w:lvl w:ilvl="1" w:tplc="2A0EB39C" w:tentative="1">
      <w:start w:val="1"/>
      <w:numFmt w:val="bullet"/>
      <w:lvlText w:val="•"/>
      <w:lvlJc w:val="left"/>
      <w:pPr>
        <w:tabs>
          <w:tab w:val="num" w:pos="1440"/>
        </w:tabs>
        <w:ind w:left="1440" w:hanging="360"/>
      </w:pPr>
      <w:rPr>
        <w:rFonts w:ascii="Arial" w:hAnsi="Arial" w:hint="default"/>
      </w:rPr>
    </w:lvl>
    <w:lvl w:ilvl="2" w:tplc="1D964CF2" w:tentative="1">
      <w:start w:val="1"/>
      <w:numFmt w:val="bullet"/>
      <w:lvlText w:val="•"/>
      <w:lvlJc w:val="left"/>
      <w:pPr>
        <w:tabs>
          <w:tab w:val="num" w:pos="2160"/>
        </w:tabs>
        <w:ind w:left="2160" w:hanging="360"/>
      </w:pPr>
      <w:rPr>
        <w:rFonts w:ascii="Arial" w:hAnsi="Arial" w:hint="default"/>
      </w:rPr>
    </w:lvl>
    <w:lvl w:ilvl="3" w:tplc="510488E6" w:tentative="1">
      <w:start w:val="1"/>
      <w:numFmt w:val="bullet"/>
      <w:lvlText w:val="•"/>
      <w:lvlJc w:val="left"/>
      <w:pPr>
        <w:tabs>
          <w:tab w:val="num" w:pos="2880"/>
        </w:tabs>
        <w:ind w:left="2880" w:hanging="360"/>
      </w:pPr>
      <w:rPr>
        <w:rFonts w:ascii="Arial" w:hAnsi="Arial" w:hint="default"/>
      </w:rPr>
    </w:lvl>
    <w:lvl w:ilvl="4" w:tplc="5352D108" w:tentative="1">
      <w:start w:val="1"/>
      <w:numFmt w:val="bullet"/>
      <w:lvlText w:val="•"/>
      <w:lvlJc w:val="left"/>
      <w:pPr>
        <w:tabs>
          <w:tab w:val="num" w:pos="3600"/>
        </w:tabs>
        <w:ind w:left="3600" w:hanging="360"/>
      </w:pPr>
      <w:rPr>
        <w:rFonts w:ascii="Arial" w:hAnsi="Arial" w:hint="default"/>
      </w:rPr>
    </w:lvl>
    <w:lvl w:ilvl="5" w:tplc="DCEE1DCC" w:tentative="1">
      <w:start w:val="1"/>
      <w:numFmt w:val="bullet"/>
      <w:lvlText w:val="•"/>
      <w:lvlJc w:val="left"/>
      <w:pPr>
        <w:tabs>
          <w:tab w:val="num" w:pos="4320"/>
        </w:tabs>
        <w:ind w:left="4320" w:hanging="360"/>
      </w:pPr>
      <w:rPr>
        <w:rFonts w:ascii="Arial" w:hAnsi="Arial" w:hint="default"/>
      </w:rPr>
    </w:lvl>
    <w:lvl w:ilvl="6" w:tplc="9BB87ABA" w:tentative="1">
      <w:start w:val="1"/>
      <w:numFmt w:val="bullet"/>
      <w:lvlText w:val="•"/>
      <w:lvlJc w:val="left"/>
      <w:pPr>
        <w:tabs>
          <w:tab w:val="num" w:pos="5040"/>
        </w:tabs>
        <w:ind w:left="5040" w:hanging="360"/>
      </w:pPr>
      <w:rPr>
        <w:rFonts w:ascii="Arial" w:hAnsi="Arial" w:hint="default"/>
      </w:rPr>
    </w:lvl>
    <w:lvl w:ilvl="7" w:tplc="CD303E16" w:tentative="1">
      <w:start w:val="1"/>
      <w:numFmt w:val="bullet"/>
      <w:lvlText w:val="•"/>
      <w:lvlJc w:val="left"/>
      <w:pPr>
        <w:tabs>
          <w:tab w:val="num" w:pos="5760"/>
        </w:tabs>
        <w:ind w:left="5760" w:hanging="360"/>
      </w:pPr>
      <w:rPr>
        <w:rFonts w:ascii="Arial" w:hAnsi="Arial" w:hint="default"/>
      </w:rPr>
    </w:lvl>
    <w:lvl w:ilvl="8" w:tplc="28B898BE" w:tentative="1">
      <w:start w:val="1"/>
      <w:numFmt w:val="bullet"/>
      <w:lvlText w:val="•"/>
      <w:lvlJc w:val="left"/>
      <w:pPr>
        <w:tabs>
          <w:tab w:val="num" w:pos="6480"/>
        </w:tabs>
        <w:ind w:left="6480" w:hanging="360"/>
      </w:pPr>
      <w:rPr>
        <w:rFonts w:ascii="Arial" w:hAnsi="Arial" w:hint="default"/>
      </w:rPr>
    </w:lvl>
  </w:abstractNum>
  <w:abstractNum w:abstractNumId="36">
    <w:nsid w:val="5E2443D7"/>
    <w:multiLevelType w:val="hybridMultilevel"/>
    <w:tmpl w:val="840EAC2A"/>
    <w:lvl w:ilvl="0" w:tplc="4F5C048A">
      <w:start w:val="1"/>
      <w:numFmt w:val="bullet"/>
      <w:lvlText w:val="–"/>
      <w:lvlJc w:val="left"/>
      <w:pPr>
        <w:tabs>
          <w:tab w:val="num" w:pos="720"/>
        </w:tabs>
        <w:ind w:left="720" w:hanging="360"/>
      </w:pPr>
      <w:rPr>
        <w:rFonts w:ascii="Arial" w:hAnsi="Arial" w:hint="default"/>
      </w:rPr>
    </w:lvl>
    <w:lvl w:ilvl="1" w:tplc="992228CE">
      <w:start w:val="1"/>
      <w:numFmt w:val="bullet"/>
      <w:lvlText w:val="–"/>
      <w:lvlJc w:val="left"/>
      <w:pPr>
        <w:tabs>
          <w:tab w:val="num" w:pos="1440"/>
        </w:tabs>
        <w:ind w:left="1440" w:hanging="360"/>
      </w:pPr>
      <w:rPr>
        <w:rFonts w:ascii="Arial" w:hAnsi="Arial" w:hint="default"/>
      </w:rPr>
    </w:lvl>
    <w:lvl w:ilvl="2" w:tplc="F02424FA" w:tentative="1">
      <w:start w:val="1"/>
      <w:numFmt w:val="bullet"/>
      <w:lvlText w:val="–"/>
      <w:lvlJc w:val="left"/>
      <w:pPr>
        <w:tabs>
          <w:tab w:val="num" w:pos="2160"/>
        </w:tabs>
        <w:ind w:left="2160" w:hanging="360"/>
      </w:pPr>
      <w:rPr>
        <w:rFonts w:ascii="Arial" w:hAnsi="Arial" w:hint="default"/>
      </w:rPr>
    </w:lvl>
    <w:lvl w:ilvl="3" w:tplc="0D14FC84" w:tentative="1">
      <w:start w:val="1"/>
      <w:numFmt w:val="bullet"/>
      <w:lvlText w:val="–"/>
      <w:lvlJc w:val="left"/>
      <w:pPr>
        <w:tabs>
          <w:tab w:val="num" w:pos="2880"/>
        </w:tabs>
        <w:ind w:left="2880" w:hanging="360"/>
      </w:pPr>
      <w:rPr>
        <w:rFonts w:ascii="Arial" w:hAnsi="Arial" w:hint="default"/>
      </w:rPr>
    </w:lvl>
    <w:lvl w:ilvl="4" w:tplc="ED2E9234" w:tentative="1">
      <w:start w:val="1"/>
      <w:numFmt w:val="bullet"/>
      <w:lvlText w:val="–"/>
      <w:lvlJc w:val="left"/>
      <w:pPr>
        <w:tabs>
          <w:tab w:val="num" w:pos="3600"/>
        </w:tabs>
        <w:ind w:left="3600" w:hanging="360"/>
      </w:pPr>
      <w:rPr>
        <w:rFonts w:ascii="Arial" w:hAnsi="Arial" w:hint="default"/>
      </w:rPr>
    </w:lvl>
    <w:lvl w:ilvl="5" w:tplc="49386B3A" w:tentative="1">
      <w:start w:val="1"/>
      <w:numFmt w:val="bullet"/>
      <w:lvlText w:val="–"/>
      <w:lvlJc w:val="left"/>
      <w:pPr>
        <w:tabs>
          <w:tab w:val="num" w:pos="4320"/>
        </w:tabs>
        <w:ind w:left="4320" w:hanging="360"/>
      </w:pPr>
      <w:rPr>
        <w:rFonts w:ascii="Arial" w:hAnsi="Arial" w:hint="default"/>
      </w:rPr>
    </w:lvl>
    <w:lvl w:ilvl="6" w:tplc="1AF81936" w:tentative="1">
      <w:start w:val="1"/>
      <w:numFmt w:val="bullet"/>
      <w:lvlText w:val="–"/>
      <w:lvlJc w:val="left"/>
      <w:pPr>
        <w:tabs>
          <w:tab w:val="num" w:pos="5040"/>
        </w:tabs>
        <w:ind w:left="5040" w:hanging="360"/>
      </w:pPr>
      <w:rPr>
        <w:rFonts w:ascii="Arial" w:hAnsi="Arial" w:hint="default"/>
      </w:rPr>
    </w:lvl>
    <w:lvl w:ilvl="7" w:tplc="8DD6F1A4" w:tentative="1">
      <w:start w:val="1"/>
      <w:numFmt w:val="bullet"/>
      <w:lvlText w:val="–"/>
      <w:lvlJc w:val="left"/>
      <w:pPr>
        <w:tabs>
          <w:tab w:val="num" w:pos="5760"/>
        </w:tabs>
        <w:ind w:left="5760" w:hanging="360"/>
      </w:pPr>
      <w:rPr>
        <w:rFonts w:ascii="Arial" w:hAnsi="Arial" w:hint="default"/>
      </w:rPr>
    </w:lvl>
    <w:lvl w:ilvl="8" w:tplc="CE24B4B2" w:tentative="1">
      <w:start w:val="1"/>
      <w:numFmt w:val="bullet"/>
      <w:lvlText w:val="–"/>
      <w:lvlJc w:val="left"/>
      <w:pPr>
        <w:tabs>
          <w:tab w:val="num" w:pos="6480"/>
        </w:tabs>
        <w:ind w:left="6480" w:hanging="360"/>
      </w:pPr>
      <w:rPr>
        <w:rFonts w:ascii="Arial" w:hAnsi="Arial" w:hint="default"/>
      </w:rPr>
    </w:lvl>
  </w:abstractNum>
  <w:abstractNum w:abstractNumId="37">
    <w:nsid w:val="642D5DA8"/>
    <w:multiLevelType w:val="multilevel"/>
    <w:tmpl w:val="A03A5152"/>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64500CC5"/>
    <w:multiLevelType w:val="hybridMultilevel"/>
    <w:tmpl w:val="25E404C0"/>
    <w:lvl w:ilvl="0" w:tplc="7DB03E7C">
      <w:start w:val="1"/>
      <w:numFmt w:val="decimal"/>
      <w:lvlText w:val="%1."/>
      <w:lvlJc w:val="left"/>
      <w:pPr>
        <w:tabs>
          <w:tab w:val="num" w:pos="720"/>
        </w:tabs>
        <w:ind w:left="720" w:hanging="360"/>
      </w:pPr>
    </w:lvl>
    <w:lvl w:ilvl="1" w:tplc="86B06F68">
      <w:start w:val="1"/>
      <w:numFmt w:val="decimal"/>
      <w:lvlText w:val="%2."/>
      <w:lvlJc w:val="left"/>
      <w:pPr>
        <w:tabs>
          <w:tab w:val="num" w:pos="1440"/>
        </w:tabs>
        <w:ind w:left="1440" w:hanging="360"/>
      </w:pPr>
    </w:lvl>
    <w:lvl w:ilvl="2" w:tplc="6CDA4C02" w:tentative="1">
      <w:start w:val="1"/>
      <w:numFmt w:val="decimal"/>
      <w:lvlText w:val="%3."/>
      <w:lvlJc w:val="left"/>
      <w:pPr>
        <w:tabs>
          <w:tab w:val="num" w:pos="2160"/>
        </w:tabs>
        <w:ind w:left="2160" w:hanging="360"/>
      </w:pPr>
    </w:lvl>
    <w:lvl w:ilvl="3" w:tplc="457AB71C" w:tentative="1">
      <w:start w:val="1"/>
      <w:numFmt w:val="decimal"/>
      <w:lvlText w:val="%4."/>
      <w:lvlJc w:val="left"/>
      <w:pPr>
        <w:tabs>
          <w:tab w:val="num" w:pos="2880"/>
        </w:tabs>
        <w:ind w:left="2880" w:hanging="360"/>
      </w:pPr>
    </w:lvl>
    <w:lvl w:ilvl="4" w:tplc="4A8C380C" w:tentative="1">
      <w:start w:val="1"/>
      <w:numFmt w:val="decimal"/>
      <w:lvlText w:val="%5."/>
      <w:lvlJc w:val="left"/>
      <w:pPr>
        <w:tabs>
          <w:tab w:val="num" w:pos="3600"/>
        </w:tabs>
        <w:ind w:left="3600" w:hanging="360"/>
      </w:pPr>
    </w:lvl>
    <w:lvl w:ilvl="5" w:tplc="91CE13E0" w:tentative="1">
      <w:start w:val="1"/>
      <w:numFmt w:val="decimal"/>
      <w:lvlText w:val="%6."/>
      <w:lvlJc w:val="left"/>
      <w:pPr>
        <w:tabs>
          <w:tab w:val="num" w:pos="4320"/>
        </w:tabs>
        <w:ind w:left="4320" w:hanging="360"/>
      </w:pPr>
    </w:lvl>
    <w:lvl w:ilvl="6" w:tplc="D084F63E" w:tentative="1">
      <w:start w:val="1"/>
      <w:numFmt w:val="decimal"/>
      <w:lvlText w:val="%7."/>
      <w:lvlJc w:val="left"/>
      <w:pPr>
        <w:tabs>
          <w:tab w:val="num" w:pos="5040"/>
        </w:tabs>
        <w:ind w:left="5040" w:hanging="360"/>
      </w:pPr>
    </w:lvl>
    <w:lvl w:ilvl="7" w:tplc="505AF708" w:tentative="1">
      <w:start w:val="1"/>
      <w:numFmt w:val="decimal"/>
      <w:lvlText w:val="%8."/>
      <w:lvlJc w:val="left"/>
      <w:pPr>
        <w:tabs>
          <w:tab w:val="num" w:pos="5760"/>
        </w:tabs>
        <w:ind w:left="5760" w:hanging="360"/>
      </w:pPr>
    </w:lvl>
    <w:lvl w:ilvl="8" w:tplc="83DC3468" w:tentative="1">
      <w:start w:val="1"/>
      <w:numFmt w:val="decimal"/>
      <w:lvlText w:val="%9."/>
      <w:lvlJc w:val="left"/>
      <w:pPr>
        <w:tabs>
          <w:tab w:val="num" w:pos="6480"/>
        </w:tabs>
        <w:ind w:left="6480" w:hanging="360"/>
      </w:pPr>
    </w:lvl>
  </w:abstractNum>
  <w:abstractNum w:abstractNumId="39">
    <w:nsid w:val="651B7A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9807DC"/>
    <w:multiLevelType w:val="hybridMultilevel"/>
    <w:tmpl w:val="86505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F66A2"/>
    <w:multiLevelType w:val="hybridMultilevel"/>
    <w:tmpl w:val="532AEC1A"/>
    <w:lvl w:ilvl="0" w:tplc="31143B66">
      <w:start w:val="1"/>
      <w:numFmt w:val="bullet"/>
      <w:lvlText w:val="•"/>
      <w:lvlJc w:val="left"/>
      <w:pPr>
        <w:tabs>
          <w:tab w:val="num" w:pos="720"/>
        </w:tabs>
        <w:ind w:left="720" w:hanging="360"/>
      </w:pPr>
      <w:rPr>
        <w:rFonts w:ascii="Arial" w:hAnsi="Arial" w:hint="default"/>
      </w:rPr>
    </w:lvl>
    <w:lvl w:ilvl="1" w:tplc="0510865C">
      <w:start w:val="82"/>
      <w:numFmt w:val="bullet"/>
      <w:lvlText w:val="–"/>
      <w:lvlJc w:val="left"/>
      <w:pPr>
        <w:tabs>
          <w:tab w:val="num" w:pos="1440"/>
        </w:tabs>
        <w:ind w:left="1440" w:hanging="360"/>
      </w:pPr>
      <w:rPr>
        <w:rFonts w:ascii="Arial" w:hAnsi="Arial" w:hint="default"/>
      </w:rPr>
    </w:lvl>
    <w:lvl w:ilvl="2" w:tplc="FDD8162C">
      <w:start w:val="82"/>
      <w:numFmt w:val="bullet"/>
      <w:lvlText w:val="•"/>
      <w:lvlJc w:val="left"/>
      <w:pPr>
        <w:tabs>
          <w:tab w:val="num" w:pos="2160"/>
        </w:tabs>
        <w:ind w:left="2160" w:hanging="360"/>
      </w:pPr>
      <w:rPr>
        <w:rFonts w:ascii="Arial" w:hAnsi="Arial" w:hint="default"/>
      </w:rPr>
    </w:lvl>
    <w:lvl w:ilvl="3" w:tplc="00CAB022" w:tentative="1">
      <w:start w:val="1"/>
      <w:numFmt w:val="bullet"/>
      <w:lvlText w:val="•"/>
      <w:lvlJc w:val="left"/>
      <w:pPr>
        <w:tabs>
          <w:tab w:val="num" w:pos="2880"/>
        </w:tabs>
        <w:ind w:left="2880" w:hanging="360"/>
      </w:pPr>
      <w:rPr>
        <w:rFonts w:ascii="Arial" w:hAnsi="Arial" w:hint="default"/>
      </w:rPr>
    </w:lvl>
    <w:lvl w:ilvl="4" w:tplc="80BC4364" w:tentative="1">
      <w:start w:val="1"/>
      <w:numFmt w:val="bullet"/>
      <w:lvlText w:val="•"/>
      <w:lvlJc w:val="left"/>
      <w:pPr>
        <w:tabs>
          <w:tab w:val="num" w:pos="3600"/>
        </w:tabs>
        <w:ind w:left="3600" w:hanging="360"/>
      </w:pPr>
      <w:rPr>
        <w:rFonts w:ascii="Arial" w:hAnsi="Arial" w:hint="default"/>
      </w:rPr>
    </w:lvl>
    <w:lvl w:ilvl="5" w:tplc="CDEC6A0E" w:tentative="1">
      <w:start w:val="1"/>
      <w:numFmt w:val="bullet"/>
      <w:lvlText w:val="•"/>
      <w:lvlJc w:val="left"/>
      <w:pPr>
        <w:tabs>
          <w:tab w:val="num" w:pos="4320"/>
        </w:tabs>
        <w:ind w:left="4320" w:hanging="360"/>
      </w:pPr>
      <w:rPr>
        <w:rFonts w:ascii="Arial" w:hAnsi="Arial" w:hint="default"/>
      </w:rPr>
    </w:lvl>
    <w:lvl w:ilvl="6" w:tplc="2E62ED6A" w:tentative="1">
      <w:start w:val="1"/>
      <w:numFmt w:val="bullet"/>
      <w:lvlText w:val="•"/>
      <w:lvlJc w:val="left"/>
      <w:pPr>
        <w:tabs>
          <w:tab w:val="num" w:pos="5040"/>
        </w:tabs>
        <w:ind w:left="5040" w:hanging="360"/>
      </w:pPr>
      <w:rPr>
        <w:rFonts w:ascii="Arial" w:hAnsi="Arial" w:hint="default"/>
      </w:rPr>
    </w:lvl>
    <w:lvl w:ilvl="7" w:tplc="AE628E76" w:tentative="1">
      <w:start w:val="1"/>
      <w:numFmt w:val="bullet"/>
      <w:lvlText w:val="•"/>
      <w:lvlJc w:val="left"/>
      <w:pPr>
        <w:tabs>
          <w:tab w:val="num" w:pos="5760"/>
        </w:tabs>
        <w:ind w:left="5760" w:hanging="360"/>
      </w:pPr>
      <w:rPr>
        <w:rFonts w:ascii="Arial" w:hAnsi="Arial" w:hint="default"/>
      </w:rPr>
    </w:lvl>
    <w:lvl w:ilvl="8" w:tplc="D3FCEAB0" w:tentative="1">
      <w:start w:val="1"/>
      <w:numFmt w:val="bullet"/>
      <w:lvlText w:val="•"/>
      <w:lvlJc w:val="left"/>
      <w:pPr>
        <w:tabs>
          <w:tab w:val="num" w:pos="6480"/>
        </w:tabs>
        <w:ind w:left="6480" w:hanging="360"/>
      </w:pPr>
      <w:rPr>
        <w:rFonts w:ascii="Arial" w:hAnsi="Arial" w:hint="default"/>
      </w:rPr>
    </w:lvl>
  </w:abstractNum>
  <w:abstractNum w:abstractNumId="42">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3">
    <w:nsid w:val="6FA72A9A"/>
    <w:multiLevelType w:val="hybridMultilevel"/>
    <w:tmpl w:val="06064E00"/>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nsid w:val="766C62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C31EA2"/>
    <w:multiLevelType w:val="hybridMultilevel"/>
    <w:tmpl w:val="B8E485CE"/>
    <w:lvl w:ilvl="0" w:tplc="08090001">
      <w:start w:val="1"/>
      <w:numFmt w:val="bullet"/>
      <w:lvlText w:val=""/>
      <w:lvlJc w:val="left"/>
      <w:pPr>
        <w:ind w:left="2376" w:hanging="360"/>
      </w:pPr>
      <w:rPr>
        <w:rFonts w:ascii="Symbol" w:hAnsi="Symbol" w:hint="default"/>
      </w:rPr>
    </w:lvl>
    <w:lvl w:ilvl="1" w:tplc="08090003">
      <w:start w:val="1"/>
      <w:numFmt w:val="bullet"/>
      <w:lvlText w:val="o"/>
      <w:lvlJc w:val="left"/>
      <w:pPr>
        <w:ind w:left="3096" w:hanging="360"/>
      </w:pPr>
      <w:rPr>
        <w:rFonts w:ascii="Courier New" w:hAnsi="Courier New" w:cs="Courier New" w:hint="default"/>
      </w:rPr>
    </w:lvl>
    <w:lvl w:ilvl="2" w:tplc="08090005">
      <w:start w:val="1"/>
      <w:numFmt w:val="bullet"/>
      <w:lvlText w:val=""/>
      <w:lvlJc w:val="left"/>
      <w:pPr>
        <w:ind w:left="3816" w:hanging="360"/>
      </w:pPr>
      <w:rPr>
        <w:rFonts w:ascii="Wingdings" w:hAnsi="Wingdings" w:hint="default"/>
      </w:rPr>
    </w:lvl>
    <w:lvl w:ilvl="3" w:tplc="08090001" w:tentative="1">
      <w:start w:val="1"/>
      <w:numFmt w:val="bullet"/>
      <w:lvlText w:val=""/>
      <w:lvlJc w:val="left"/>
      <w:pPr>
        <w:ind w:left="4536" w:hanging="360"/>
      </w:pPr>
      <w:rPr>
        <w:rFonts w:ascii="Symbol" w:hAnsi="Symbol" w:hint="default"/>
      </w:rPr>
    </w:lvl>
    <w:lvl w:ilvl="4" w:tplc="08090003" w:tentative="1">
      <w:start w:val="1"/>
      <w:numFmt w:val="bullet"/>
      <w:lvlText w:val="o"/>
      <w:lvlJc w:val="left"/>
      <w:pPr>
        <w:ind w:left="5256" w:hanging="360"/>
      </w:pPr>
      <w:rPr>
        <w:rFonts w:ascii="Courier New" w:hAnsi="Courier New" w:cs="Courier New" w:hint="default"/>
      </w:rPr>
    </w:lvl>
    <w:lvl w:ilvl="5" w:tplc="08090005" w:tentative="1">
      <w:start w:val="1"/>
      <w:numFmt w:val="bullet"/>
      <w:lvlText w:val=""/>
      <w:lvlJc w:val="left"/>
      <w:pPr>
        <w:ind w:left="5976" w:hanging="360"/>
      </w:pPr>
      <w:rPr>
        <w:rFonts w:ascii="Wingdings" w:hAnsi="Wingdings" w:hint="default"/>
      </w:rPr>
    </w:lvl>
    <w:lvl w:ilvl="6" w:tplc="08090001" w:tentative="1">
      <w:start w:val="1"/>
      <w:numFmt w:val="bullet"/>
      <w:lvlText w:val=""/>
      <w:lvlJc w:val="left"/>
      <w:pPr>
        <w:ind w:left="6696" w:hanging="360"/>
      </w:pPr>
      <w:rPr>
        <w:rFonts w:ascii="Symbol" w:hAnsi="Symbol" w:hint="default"/>
      </w:rPr>
    </w:lvl>
    <w:lvl w:ilvl="7" w:tplc="08090003" w:tentative="1">
      <w:start w:val="1"/>
      <w:numFmt w:val="bullet"/>
      <w:lvlText w:val="o"/>
      <w:lvlJc w:val="left"/>
      <w:pPr>
        <w:ind w:left="7416" w:hanging="360"/>
      </w:pPr>
      <w:rPr>
        <w:rFonts w:ascii="Courier New" w:hAnsi="Courier New" w:cs="Courier New" w:hint="default"/>
      </w:rPr>
    </w:lvl>
    <w:lvl w:ilvl="8" w:tplc="08090005" w:tentative="1">
      <w:start w:val="1"/>
      <w:numFmt w:val="bullet"/>
      <w:lvlText w:val=""/>
      <w:lvlJc w:val="left"/>
      <w:pPr>
        <w:ind w:left="8136" w:hanging="360"/>
      </w:pPr>
      <w:rPr>
        <w:rFonts w:ascii="Wingdings" w:hAnsi="Wingdings" w:hint="default"/>
      </w:rPr>
    </w:lvl>
  </w:abstractNum>
  <w:abstractNum w:abstractNumId="48">
    <w:nsid w:val="7DF73022"/>
    <w:multiLevelType w:val="hybridMultilevel"/>
    <w:tmpl w:val="ADECB0E2"/>
    <w:lvl w:ilvl="0" w:tplc="844E2250">
      <w:start w:val="1"/>
      <w:numFmt w:val="bullet"/>
      <w:lvlText w:val="•"/>
      <w:lvlJc w:val="left"/>
      <w:pPr>
        <w:tabs>
          <w:tab w:val="num" w:pos="648"/>
        </w:tabs>
        <w:ind w:left="648" w:hanging="360"/>
      </w:pPr>
      <w:rPr>
        <w:rFonts w:ascii="Arial" w:hAnsi="Arial" w:hint="default"/>
      </w:rPr>
    </w:lvl>
    <w:lvl w:ilvl="1" w:tplc="BB40F946">
      <w:start w:val="1"/>
      <w:numFmt w:val="bullet"/>
      <w:lvlText w:val="•"/>
      <w:lvlJc w:val="left"/>
      <w:pPr>
        <w:tabs>
          <w:tab w:val="num" w:pos="1368"/>
        </w:tabs>
        <w:ind w:left="1368" w:hanging="360"/>
      </w:pPr>
      <w:rPr>
        <w:rFonts w:ascii="Arial" w:hAnsi="Arial" w:hint="default"/>
      </w:rPr>
    </w:lvl>
    <w:lvl w:ilvl="2" w:tplc="7C9CCBCE">
      <w:start w:val="1"/>
      <w:numFmt w:val="bullet"/>
      <w:lvlText w:val="•"/>
      <w:lvlJc w:val="left"/>
      <w:pPr>
        <w:tabs>
          <w:tab w:val="num" w:pos="2088"/>
        </w:tabs>
        <w:ind w:left="2088" w:hanging="360"/>
      </w:pPr>
      <w:rPr>
        <w:rFonts w:ascii="Arial" w:hAnsi="Arial" w:hint="default"/>
      </w:rPr>
    </w:lvl>
    <w:lvl w:ilvl="3" w:tplc="5C602112">
      <w:start w:val="142"/>
      <w:numFmt w:val="bullet"/>
      <w:lvlText w:val="–"/>
      <w:lvlJc w:val="left"/>
      <w:pPr>
        <w:tabs>
          <w:tab w:val="num" w:pos="2808"/>
        </w:tabs>
        <w:ind w:left="2808" w:hanging="360"/>
      </w:pPr>
      <w:rPr>
        <w:rFonts w:ascii="Arial" w:hAnsi="Arial" w:hint="default"/>
      </w:rPr>
    </w:lvl>
    <w:lvl w:ilvl="4" w:tplc="11A66572" w:tentative="1">
      <w:start w:val="1"/>
      <w:numFmt w:val="bullet"/>
      <w:lvlText w:val="•"/>
      <w:lvlJc w:val="left"/>
      <w:pPr>
        <w:tabs>
          <w:tab w:val="num" w:pos="3528"/>
        </w:tabs>
        <w:ind w:left="3528" w:hanging="360"/>
      </w:pPr>
      <w:rPr>
        <w:rFonts w:ascii="Arial" w:hAnsi="Arial" w:hint="default"/>
      </w:rPr>
    </w:lvl>
    <w:lvl w:ilvl="5" w:tplc="1E4E14A2" w:tentative="1">
      <w:start w:val="1"/>
      <w:numFmt w:val="bullet"/>
      <w:lvlText w:val="•"/>
      <w:lvlJc w:val="left"/>
      <w:pPr>
        <w:tabs>
          <w:tab w:val="num" w:pos="4248"/>
        </w:tabs>
        <w:ind w:left="4248" w:hanging="360"/>
      </w:pPr>
      <w:rPr>
        <w:rFonts w:ascii="Arial" w:hAnsi="Arial" w:hint="default"/>
      </w:rPr>
    </w:lvl>
    <w:lvl w:ilvl="6" w:tplc="089C84C4" w:tentative="1">
      <w:start w:val="1"/>
      <w:numFmt w:val="bullet"/>
      <w:lvlText w:val="•"/>
      <w:lvlJc w:val="left"/>
      <w:pPr>
        <w:tabs>
          <w:tab w:val="num" w:pos="4968"/>
        </w:tabs>
        <w:ind w:left="4968" w:hanging="360"/>
      </w:pPr>
      <w:rPr>
        <w:rFonts w:ascii="Arial" w:hAnsi="Arial" w:hint="default"/>
      </w:rPr>
    </w:lvl>
    <w:lvl w:ilvl="7" w:tplc="EB082DBC" w:tentative="1">
      <w:start w:val="1"/>
      <w:numFmt w:val="bullet"/>
      <w:lvlText w:val="•"/>
      <w:lvlJc w:val="left"/>
      <w:pPr>
        <w:tabs>
          <w:tab w:val="num" w:pos="5688"/>
        </w:tabs>
        <w:ind w:left="5688" w:hanging="360"/>
      </w:pPr>
      <w:rPr>
        <w:rFonts w:ascii="Arial" w:hAnsi="Arial" w:hint="default"/>
      </w:rPr>
    </w:lvl>
    <w:lvl w:ilvl="8" w:tplc="CC94F620" w:tentative="1">
      <w:start w:val="1"/>
      <w:numFmt w:val="bullet"/>
      <w:lvlText w:val="•"/>
      <w:lvlJc w:val="left"/>
      <w:pPr>
        <w:tabs>
          <w:tab w:val="num" w:pos="6408"/>
        </w:tabs>
        <w:ind w:left="6408" w:hanging="360"/>
      </w:pPr>
      <w:rPr>
        <w:rFonts w:ascii="Arial" w:hAnsi="Arial" w:hint="default"/>
      </w:rPr>
    </w:lvl>
  </w:abstractNum>
  <w:num w:numId="1">
    <w:abstractNumId w:val="18"/>
  </w:num>
  <w:num w:numId="2">
    <w:abstractNumId w:val="19"/>
  </w:num>
  <w:num w:numId="3">
    <w:abstractNumId w:val="1"/>
  </w:num>
  <w:num w:numId="4">
    <w:abstractNumId w:val="46"/>
  </w:num>
  <w:num w:numId="5">
    <w:abstractNumId w:val="7"/>
  </w:num>
  <w:num w:numId="6">
    <w:abstractNumId w:val="44"/>
  </w:num>
  <w:num w:numId="7">
    <w:abstractNumId w:val="21"/>
  </w:num>
  <w:num w:numId="8">
    <w:abstractNumId w:val="26"/>
  </w:num>
  <w:num w:numId="9">
    <w:abstractNumId w:val="3"/>
  </w:num>
  <w:num w:numId="10">
    <w:abstractNumId w:val="32"/>
  </w:num>
  <w:num w:numId="11">
    <w:abstractNumId w:val="16"/>
  </w:num>
  <w:num w:numId="12">
    <w:abstractNumId w:val="29"/>
  </w:num>
  <w:num w:numId="13">
    <w:abstractNumId w:val="41"/>
  </w:num>
  <w:num w:numId="14">
    <w:abstractNumId w:val="38"/>
  </w:num>
  <w:num w:numId="15">
    <w:abstractNumId w:val="35"/>
  </w:num>
  <w:num w:numId="16">
    <w:abstractNumId w:val="42"/>
  </w:num>
  <w:num w:numId="17">
    <w:abstractNumId w:val="22"/>
  </w:num>
  <w:num w:numId="18">
    <w:abstractNumId w:val="23"/>
  </w:num>
  <w:num w:numId="19">
    <w:abstractNumId w:val="44"/>
  </w:num>
  <w:num w:numId="20">
    <w:abstractNumId w:val="36"/>
  </w:num>
  <w:num w:numId="21">
    <w:abstractNumId w:val="45"/>
  </w:num>
  <w:num w:numId="22">
    <w:abstractNumId w:val="13"/>
  </w:num>
  <w:num w:numId="23">
    <w:abstractNumId w:val="20"/>
  </w:num>
  <w:num w:numId="24">
    <w:abstractNumId w:val="15"/>
  </w:num>
  <w:num w:numId="25">
    <w:abstractNumId w:val="37"/>
  </w:num>
  <w:num w:numId="26">
    <w:abstractNumId w:val="25"/>
  </w:num>
  <w:num w:numId="27">
    <w:abstractNumId w:val="14"/>
  </w:num>
  <w:num w:numId="28">
    <w:abstractNumId w:val="4"/>
  </w:num>
  <w:num w:numId="29">
    <w:abstractNumId w:val="2"/>
  </w:num>
  <w:num w:numId="30">
    <w:abstractNumId w:val="47"/>
  </w:num>
  <w:num w:numId="31">
    <w:abstractNumId w:val="8"/>
  </w:num>
  <w:num w:numId="32">
    <w:abstractNumId w:val="31"/>
  </w:num>
  <w:num w:numId="33">
    <w:abstractNumId w:val="48"/>
  </w:num>
  <w:num w:numId="34">
    <w:abstractNumId w:val="9"/>
  </w:num>
  <w:num w:numId="35">
    <w:abstractNumId w:val="34"/>
  </w:num>
  <w:num w:numId="36">
    <w:abstractNumId w:val="39"/>
  </w:num>
  <w:num w:numId="37">
    <w:abstractNumId w:val="17"/>
  </w:num>
  <w:num w:numId="38">
    <w:abstractNumId w:val="28"/>
  </w:num>
  <w:num w:numId="39">
    <w:abstractNumId w:val="6"/>
  </w:num>
  <w:num w:numId="40">
    <w:abstractNumId w:val="27"/>
  </w:num>
  <w:num w:numId="41">
    <w:abstractNumId w:val="24"/>
  </w:num>
  <w:num w:numId="42">
    <w:abstractNumId w:val="30"/>
  </w:num>
  <w:num w:numId="43">
    <w:abstractNumId w:val="33"/>
  </w:num>
  <w:num w:numId="44">
    <w:abstractNumId w:val="11"/>
  </w:num>
  <w:num w:numId="45">
    <w:abstractNumId w:val="12"/>
  </w:num>
  <w:num w:numId="46">
    <w:abstractNumId w:val="10"/>
  </w:num>
  <w:num w:numId="47">
    <w:abstractNumId w:val="43"/>
  </w:num>
  <w:num w:numId="48">
    <w:abstractNumId w:val="5"/>
  </w:num>
  <w:num w:numId="49">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A49"/>
    <w:rsid w:val="00001F45"/>
    <w:rsid w:val="00001FC3"/>
    <w:rsid w:val="00002375"/>
    <w:rsid w:val="00002459"/>
    <w:rsid w:val="00003131"/>
    <w:rsid w:val="000031AB"/>
    <w:rsid w:val="00003519"/>
    <w:rsid w:val="000036D3"/>
    <w:rsid w:val="00003772"/>
    <w:rsid w:val="000037FB"/>
    <w:rsid w:val="00003C16"/>
    <w:rsid w:val="00004885"/>
    <w:rsid w:val="00004896"/>
    <w:rsid w:val="00004CD0"/>
    <w:rsid w:val="00004D8C"/>
    <w:rsid w:val="00004DCB"/>
    <w:rsid w:val="000051F0"/>
    <w:rsid w:val="00005327"/>
    <w:rsid w:val="0000553B"/>
    <w:rsid w:val="000063C6"/>
    <w:rsid w:val="0000660A"/>
    <w:rsid w:val="000066DA"/>
    <w:rsid w:val="00006780"/>
    <w:rsid w:val="0000686E"/>
    <w:rsid w:val="00006C7A"/>
    <w:rsid w:val="00007113"/>
    <w:rsid w:val="000072BD"/>
    <w:rsid w:val="000074A3"/>
    <w:rsid w:val="0000792C"/>
    <w:rsid w:val="00007CEF"/>
    <w:rsid w:val="000101EF"/>
    <w:rsid w:val="00010739"/>
    <w:rsid w:val="0001078E"/>
    <w:rsid w:val="00010E97"/>
    <w:rsid w:val="00010F74"/>
    <w:rsid w:val="00010FD1"/>
    <w:rsid w:val="00011519"/>
    <w:rsid w:val="00011595"/>
    <w:rsid w:val="00011703"/>
    <w:rsid w:val="000118B4"/>
    <w:rsid w:val="00011A2F"/>
    <w:rsid w:val="00011D25"/>
    <w:rsid w:val="000121EC"/>
    <w:rsid w:val="000124D1"/>
    <w:rsid w:val="00012B39"/>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2A7"/>
    <w:rsid w:val="00020331"/>
    <w:rsid w:val="0002033F"/>
    <w:rsid w:val="00020483"/>
    <w:rsid w:val="000205C1"/>
    <w:rsid w:val="000208B8"/>
    <w:rsid w:val="00020D61"/>
    <w:rsid w:val="00020E70"/>
    <w:rsid w:val="00020E8F"/>
    <w:rsid w:val="0002130A"/>
    <w:rsid w:val="00021592"/>
    <w:rsid w:val="0002165C"/>
    <w:rsid w:val="00021B70"/>
    <w:rsid w:val="00021C67"/>
    <w:rsid w:val="00021DEC"/>
    <w:rsid w:val="00021E89"/>
    <w:rsid w:val="000222F7"/>
    <w:rsid w:val="000228C4"/>
    <w:rsid w:val="00022AC4"/>
    <w:rsid w:val="00022BCE"/>
    <w:rsid w:val="00023393"/>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A5F"/>
    <w:rsid w:val="00030ED5"/>
    <w:rsid w:val="00030F74"/>
    <w:rsid w:val="00031242"/>
    <w:rsid w:val="00031291"/>
    <w:rsid w:val="0003138D"/>
    <w:rsid w:val="000317B4"/>
    <w:rsid w:val="00031C90"/>
    <w:rsid w:val="00031E02"/>
    <w:rsid w:val="00031EDD"/>
    <w:rsid w:val="000321DC"/>
    <w:rsid w:val="00032A64"/>
    <w:rsid w:val="000334D2"/>
    <w:rsid w:val="00033834"/>
    <w:rsid w:val="00033A55"/>
    <w:rsid w:val="00033AE8"/>
    <w:rsid w:val="00033E5C"/>
    <w:rsid w:val="00034182"/>
    <w:rsid w:val="00034698"/>
    <w:rsid w:val="00034787"/>
    <w:rsid w:val="00034964"/>
    <w:rsid w:val="000349B7"/>
    <w:rsid w:val="00034C02"/>
    <w:rsid w:val="00034DC2"/>
    <w:rsid w:val="000350B6"/>
    <w:rsid w:val="0003540B"/>
    <w:rsid w:val="00035CAB"/>
    <w:rsid w:val="00035F32"/>
    <w:rsid w:val="0003667C"/>
    <w:rsid w:val="00036A16"/>
    <w:rsid w:val="00036C45"/>
    <w:rsid w:val="00036FA7"/>
    <w:rsid w:val="000377E3"/>
    <w:rsid w:val="00037910"/>
    <w:rsid w:val="00037A21"/>
    <w:rsid w:val="00037D3E"/>
    <w:rsid w:val="000404F2"/>
    <w:rsid w:val="00040AB8"/>
    <w:rsid w:val="00040F7A"/>
    <w:rsid w:val="000412B7"/>
    <w:rsid w:val="000413B8"/>
    <w:rsid w:val="000415EC"/>
    <w:rsid w:val="0004182E"/>
    <w:rsid w:val="000418C8"/>
    <w:rsid w:val="00041AEE"/>
    <w:rsid w:val="00042397"/>
    <w:rsid w:val="00042527"/>
    <w:rsid w:val="000426B1"/>
    <w:rsid w:val="00042BFC"/>
    <w:rsid w:val="000430CF"/>
    <w:rsid w:val="00043303"/>
    <w:rsid w:val="00043607"/>
    <w:rsid w:val="00043703"/>
    <w:rsid w:val="00043DBC"/>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2A"/>
    <w:rsid w:val="00051C70"/>
    <w:rsid w:val="0005201C"/>
    <w:rsid w:val="000528EA"/>
    <w:rsid w:val="0005291A"/>
    <w:rsid w:val="00052AE3"/>
    <w:rsid w:val="00052C5E"/>
    <w:rsid w:val="00052CF1"/>
    <w:rsid w:val="000531A8"/>
    <w:rsid w:val="0005330B"/>
    <w:rsid w:val="0005382E"/>
    <w:rsid w:val="00053849"/>
    <w:rsid w:val="00053A47"/>
    <w:rsid w:val="0005456E"/>
    <w:rsid w:val="00054614"/>
    <w:rsid w:val="0005468A"/>
    <w:rsid w:val="00054A5B"/>
    <w:rsid w:val="00054ACE"/>
    <w:rsid w:val="00054AD7"/>
    <w:rsid w:val="00054AD9"/>
    <w:rsid w:val="00054C81"/>
    <w:rsid w:val="00054DAB"/>
    <w:rsid w:val="00054E63"/>
    <w:rsid w:val="0005504C"/>
    <w:rsid w:val="00055873"/>
    <w:rsid w:val="00055A96"/>
    <w:rsid w:val="00055B03"/>
    <w:rsid w:val="00055B8E"/>
    <w:rsid w:val="0005602E"/>
    <w:rsid w:val="00056057"/>
    <w:rsid w:val="00056E66"/>
    <w:rsid w:val="000572A7"/>
    <w:rsid w:val="00057460"/>
    <w:rsid w:val="000574E1"/>
    <w:rsid w:val="00057511"/>
    <w:rsid w:val="00057AD4"/>
    <w:rsid w:val="00057DF9"/>
    <w:rsid w:val="00057F2C"/>
    <w:rsid w:val="00057F68"/>
    <w:rsid w:val="00057F6C"/>
    <w:rsid w:val="00057FE7"/>
    <w:rsid w:val="00060586"/>
    <w:rsid w:val="00060ED6"/>
    <w:rsid w:val="00060FDB"/>
    <w:rsid w:val="000612C5"/>
    <w:rsid w:val="00061C96"/>
    <w:rsid w:val="00061E34"/>
    <w:rsid w:val="00061EBD"/>
    <w:rsid w:val="000621A9"/>
    <w:rsid w:val="0006263A"/>
    <w:rsid w:val="0006310C"/>
    <w:rsid w:val="00063485"/>
    <w:rsid w:val="00063CA3"/>
    <w:rsid w:val="00063F57"/>
    <w:rsid w:val="0006436D"/>
    <w:rsid w:val="0006480B"/>
    <w:rsid w:val="00064A18"/>
    <w:rsid w:val="00064A2B"/>
    <w:rsid w:val="0006549C"/>
    <w:rsid w:val="00065636"/>
    <w:rsid w:val="00065D64"/>
    <w:rsid w:val="00066195"/>
    <w:rsid w:val="000667D1"/>
    <w:rsid w:val="00066CF0"/>
    <w:rsid w:val="00066E05"/>
    <w:rsid w:val="00067087"/>
    <w:rsid w:val="000671F8"/>
    <w:rsid w:val="0006739D"/>
    <w:rsid w:val="00067436"/>
    <w:rsid w:val="000674DD"/>
    <w:rsid w:val="0006777C"/>
    <w:rsid w:val="00067FE2"/>
    <w:rsid w:val="00070237"/>
    <w:rsid w:val="00070378"/>
    <w:rsid w:val="00070CBC"/>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8A2"/>
    <w:rsid w:val="00074A66"/>
    <w:rsid w:val="00074BF5"/>
    <w:rsid w:val="000752CD"/>
    <w:rsid w:val="0007531E"/>
    <w:rsid w:val="00075680"/>
    <w:rsid w:val="0007590A"/>
    <w:rsid w:val="00075999"/>
    <w:rsid w:val="00075FE3"/>
    <w:rsid w:val="000764C3"/>
    <w:rsid w:val="00076775"/>
    <w:rsid w:val="00076D63"/>
    <w:rsid w:val="00077579"/>
    <w:rsid w:val="00077A78"/>
    <w:rsid w:val="00080170"/>
    <w:rsid w:val="000805B2"/>
    <w:rsid w:val="00080786"/>
    <w:rsid w:val="00080D74"/>
    <w:rsid w:val="000814A2"/>
    <w:rsid w:val="00082152"/>
    <w:rsid w:val="000826FF"/>
    <w:rsid w:val="00082A49"/>
    <w:rsid w:val="00082C27"/>
    <w:rsid w:val="00082DA4"/>
    <w:rsid w:val="00082E54"/>
    <w:rsid w:val="000832B3"/>
    <w:rsid w:val="00083322"/>
    <w:rsid w:val="000833CA"/>
    <w:rsid w:val="00083788"/>
    <w:rsid w:val="00084255"/>
    <w:rsid w:val="0008460E"/>
    <w:rsid w:val="00084937"/>
    <w:rsid w:val="00084E53"/>
    <w:rsid w:val="00085239"/>
    <w:rsid w:val="000852FF"/>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0BD3"/>
    <w:rsid w:val="0009158A"/>
    <w:rsid w:val="00091714"/>
    <w:rsid w:val="000921E3"/>
    <w:rsid w:val="00092334"/>
    <w:rsid w:val="000931C3"/>
    <w:rsid w:val="000938A0"/>
    <w:rsid w:val="00093B72"/>
    <w:rsid w:val="0009437A"/>
    <w:rsid w:val="000947B7"/>
    <w:rsid w:val="00095671"/>
    <w:rsid w:val="00095920"/>
    <w:rsid w:val="00095C96"/>
    <w:rsid w:val="00095F31"/>
    <w:rsid w:val="00095F53"/>
    <w:rsid w:val="0009612D"/>
    <w:rsid w:val="0009653B"/>
    <w:rsid w:val="000965E2"/>
    <w:rsid w:val="0009680E"/>
    <w:rsid w:val="000968CF"/>
    <w:rsid w:val="000968D8"/>
    <w:rsid w:val="00096C9E"/>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F0"/>
    <w:rsid w:val="000A1D49"/>
    <w:rsid w:val="000A1F8D"/>
    <w:rsid w:val="000A23B7"/>
    <w:rsid w:val="000A2521"/>
    <w:rsid w:val="000A2D70"/>
    <w:rsid w:val="000A31E4"/>
    <w:rsid w:val="000A389C"/>
    <w:rsid w:val="000A3A3A"/>
    <w:rsid w:val="000A3ACB"/>
    <w:rsid w:val="000A3F1B"/>
    <w:rsid w:val="000A4388"/>
    <w:rsid w:val="000A448E"/>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D8A"/>
    <w:rsid w:val="000A6EAA"/>
    <w:rsid w:val="000A7955"/>
    <w:rsid w:val="000A7C88"/>
    <w:rsid w:val="000A7E17"/>
    <w:rsid w:val="000B02C2"/>
    <w:rsid w:val="000B041B"/>
    <w:rsid w:val="000B081C"/>
    <w:rsid w:val="000B10AB"/>
    <w:rsid w:val="000B12C6"/>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517"/>
    <w:rsid w:val="000B7669"/>
    <w:rsid w:val="000B76BB"/>
    <w:rsid w:val="000B77E6"/>
    <w:rsid w:val="000B7D5E"/>
    <w:rsid w:val="000C0B74"/>
    <w:rsid w:val="000C1199"/>
    <w:rsid w:val="000C133A"/>
    <w:rsid w:val="000C15EE"/>
    <w:rsid w:val="000C1DBD"/>
    <w:rsid w:val="000C1F69"/>
    <w:rsid w:val="000C2CEB"/>
    <w:rsid w:val="000C2DE1"/>
    <w:rsid w:val="000C3209"/>
    <w:rsid w:val="000C32A9"/>
    <w:rsid w:val="000C37B2"/>
    <w:rsid w:val="000C393F"/>
    <w:rsid w:val="000C395B"/>
    <w:rsid w:val="000C3987"/>
    <w:rsid w:val="000C3F16"/>
    <w:rsid w:val="000C4C76"/>
    <w:rsid w:val="000C54A6"/>
    <w:rsid w:val="000C550B"/>
    <w:rsid w:val="000C5759"/>
    <w:rsid w:val="000C5B91"/>
    <w:rsid w:val="000C5E7D"/>
    <w:rsid w:val="000C673C"/>
    <w:rsid w:val="000C69F8"/>
    <w:rsid w:val="000C6E38"/>
    <w:rsid w:val="000C71D9"/>
    <w:rsid w:val="000C7C3E"/>
    <w:rsid w:val="000D037E"/>
    <w:rsid w:val="000D0A0F"/>
    <w:rsid w:val="000D0AB8"/>
    <w:rsid w:val="000D0BA1"/>
    <w:rsid w:val="000D0BCC"/>
    <w:rsid w:val="000D0D27"/>
    <w:rsid w:val="000D0F9A"/>
    <w:rsid w:val="000D12FA"/>
    <w:rsid w:val="000D1311"/>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3EEA"/>
    <w:rsid w:val="000D4232"/>
    <w:rsid w:val="000D4324"/>
    <w:rsid w:val="000D43EA"/>
    <w:rsid w:val="000D4481"/>
    <w:rsid w:val="000D46EE"/>
    <w:rsid w:val="000D4ABD"/>
    <w:rsid w:val="000D4B18"/>
    <w:rsid w:val="000D4B54"/>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55"/>
    <w:rsid w:val="000D6B84"/>
    <w:rsid w:val="000D6E96"/>
    <w:rsid w:val="000D6FBC"/>
    <w:rsid w:val="000D7268"/>
    <w:rsid w:val="000D7383"/>
    <w:rsid w:val="000D745D"/>
    <w:rsid w:val="000D75CC"/>
    <w:rsid w:val="000D75EE"/>
    <w:rsid w:val="000D7665"/>
    <w:rsid w:val="000D7783"/>
    <w:rsid w:val="000D77A8"/>
    <w:rsid w:val="000D7C7C"/>
    <w:rsid w:val="000E011D"/>
    <w:rsid w:val="000E0706"/>
    <w:rsid w:val="000E0BAE"/>
    <w:rsid w:val="000E0DEA"/>
    <w:rsid w:val="000E0E10"/>
    <w:rsid w:val="000E14B9"/>
    <w:rsid w:val="000E17AE"/>
    <w:rsid w:val="000E182B"/>
    <w:rsid w:val="000E1E8E"/>
    <w:rsid w:val="000E2421"/>
    <w:rsid w:val="000E279B"/>
    <w:rsid w:val="000E2AFE"/>
    <w:rsid w:val="000E2D41"/>
    <w:rsid w:val="000E3075"/>
    <w:rsid w:val="000E32C0"/>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6C2"/>
    <w:rsid w:val="000F3755"/>
    <w:rsid w:val="000F3B40"/>
    <w:rsid w:val="000F3FFF"/>
    <w:rsid w:val="000F42EA"/>
    <w:rsid w:val="000F4CAF"/>
    <w:rsid w:val="000F4D3B"/>
    <w:rsid w:val="000F4D95"/>
    <w:rsid w:val="000F4F44"/>
    <w:rsid w:val="000F53CB"/>
    <w:rsid w:val="000F55A9"/>
    <w:rsid w:val="000F5F71"/>
    <w:rsid w:val="000F61C4"/>
    <w:rsid w:val="000F6646"/>
    <w:rsid w:val="000F6881"/>
    <w:rsid w:val="000F6BA0"/>
    <w:rsid w:val="000F6C32"/>
    <w:rsid w:val="000F6E68"/>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64F"/>
    <w:rsid w:val="00102D2E"/>
    <w:rsid w:val="001033D6"/>
    <w:rsid w:val="00103658"/>
    <w:rsid w:val="0010366C"/>
    <w:rsid w:val="00104058"/>
    <w:rsid w:val="0010405D"/>
    <w:rsid w:val="00104228"/>
    <w:rsid w:val="00104730"/>
    <w:rsid w:val="00104A80"/>
    <w:rsid w:val="00104FF4"/>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6F22"/>
    <w:rsid w:val="00107249"/>
    <w:rsid w:val="001074D1"/>
    <w:rsid w:val="00107CDD"/>
    <w:rsid w:val="0011061F"/>
    <w:rsid w:val="001106C0"/>
    <w:rsid w:val="00110B85"/>
    <w:rsid w:val="00111114"/>
    <w:rsid w:val="001115C0"/>
    <w:rsid w:val="001115F4"/>
    <w:rsid w:val="001118AA"/>
    <w:rsid w:val="00111AD9"/>
    <w:rsid w:val="00111B0A"/>
    <w:rsid w:val="00111C33"/>
    <w:rsid w:val="001122B0"/>
    <w:rsid w:val="001126B0"/>
    <w:rsid w:val="00112B8F"/>
    <w:rsid w:val="00112D41"/>
    <w:rsid w:val="001134DA"/>
    <w:rsid w:val="0011372B"/>
    <w:rsid w:val="00113D8B"/>
    <w:rsid w:val="00113D8F"/>
    <w:rsid w:val="001140FA"/>
    <w:rsid w:val="001141CF"/>
    <w:rsid w:val="00114379"/>
    <w:rsid w:val="001146A3"/>
    <w:rsid w:val="001146C6"/>
    <w:rsid w:val="00114743"/>
    <w:rsid w:val="001147B8"/>
    <w:rsid w:val="00114949"/>
    <w:rsid w:val="00114A39"/>
    <w:rsid w:val="00114E61"/>
    <w:rsid w:val="00114EA7"/>
    <w:rsid w:val="0011536C"/>
    <w:rsid w:val="00115480"/>
    <w:rsid w:val="00115685"/>
    <w:rsid w:val="00115716"/>
    <w:rsid w:val="0011584C"/>
    <w:rsid w:val="001158AF"/>
    <w:rsid w:val="00115A9A"/>
    <w:rsid w:val="00115B67"/>
    <w:rsid w:val="00115D19"/>
    <w:rsid w:val="00116624"/>
    <w:rsid w:val="00117957"/>
    <w:rsid w:val="00117B4F"/>
    <w:rsid w:val="00117B90"/>
    <w:rsid w:val="00117FFE"/>
    <w:rsid w:val="001202E9"/>
    <w:rsid w:val="001203DB"/>
    <w:rsid w:val="0012079F"/>
    <w:rsid w:val="001207F3"/>
    <w:rsid w:val="00120BC8"/>
    <w:rsid w:val="00121316"/>
    <w:rsid w:val="0012142A"/>
    <w:rsid w:val="001215DB"/>
    <w:rsid w:val="00121897"/>
    <w:rsid w:val="001218BF"/>
    <w:rsid w:val="00122153"/>
    <w:rsid w:val="00122318"/>
    <w:rsid w:val="00122581"/>
    <w:rsid w:val="00122842"/>
    <w:rsid w:val="00122DDB"/>
    <w:rsid w:val="00122E60"/>
    <w:rsid w:val="00122EB3"/>
    <w:rsid w:val="00123090"/>
    <w:rsid w:val="0012345C"/>
    <w:rsid w:val="001235C4"/>
    <w:rsid w:val="00123975"/>
    <w:rsid w:val="00123AED"/>
    <w:rsid w:val="00123DED"/>
    <w:rsid w:val="0012434E"/>
    <w:rsid w:val="0012467D"/>
    <w:rsid w:val="001246EC"/>
    <w:rsid w:val="001249D7"/>
    <w:rsid w:val="00124E10"/>
    <w:rsid w:val="00124F96"/>
    <w:rsid w:val="00125078"/>
    <w:rsid w:val="001252FE"/>
    <w:rsid w:val="001257E6"/>
    <w:rsid w:val="00126AB6"/>
    <w:rsid w:val="00126D98"/>
    <w:rsid w:val="00126DAB"/>
    <w:rsid w:val="001274AC"/>
    <w:rsid w:val="001275E6"/>
    <w:rsid w:val="00127DE2"/>
    <w:rsid w:val="00127F28"/>
    <w:rsid w:val="00127F4C"/>
    <w:rsid w:val="001301E5"/>
    <w:rsid w:val="00130714"/>
    <w:rsid w:val="00130953"/>
    <w:rsid w:val="00130A25"/>
    <w:rsid w:val="00131523"/>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D7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5AC"/>
    <w:rsid w:val="00142772"/>
    <w:rsid w:val="00142E42"/>
    <w:rsid w:val="00143221"/>
    <w:rsid w:val="001433C9"/>
    <w:rsid w:val="0014371C"/>
    <w:rsid w:val="00143E78"/>
    <w:rsid w:val="00143FFE"/>
    <w:rsid w:val="0014471E"/>
    <w:rsid w:val="0014491B"/>
    <w:rsid w:val="00144B3F"/>
    <w:rsid w:val="00144E04"/>
    <w:rsid w:val="001454C4"/>
    <w:rsid w:val="00145D0A"/>
    <w:rsid w:val="00146129"/>
    <w:rsid w:val="00146142"/>
    <w:rsid w:val="0014624C"/>
    <w:rsid w:val="00146491"/>
    <w:rsid w:val="0014652F"/>
    <w:rsid w:val="00146B4F"/>
    <w:rsid w:val="00146BC8"/>
    <w:rsid w:val="001473A6"/>
    <w:rsid w:val="00147D65"/>
    <w:rsid w:val="00147D91"/>
    <w:rsid w:val="00147E12"/>
    <w:rsid w:val="0015070B"/>
    <w:rsid w:val="001508E1"/>
    <w:rsid w:val="00150BAF"/>
    <w:rsid w:val="00150CD5"/>
    <w:rsid w:val="00150EDE"/>
    <w:rsid w:val="00151096"/>
    <w:rsid w:val="001510B6"/>
    <w:rsid w:val="001510BE"/>
    <w:rsid w:val="001510ED"/>
    <w:rsid w:val="00151740"/>
    <w:rsid w:val="00151805"/>
    <w:rsid w:val="001518AA"/>
    <w:rsid w:val="00151E59"/>
    <w:rsid w:val="00152066"/>
    <w:rsid w:val="0015289B"/>
    <w:rsid w:val="001528BF"/>
    <w:rsid w:val="00152A3B"/>
    <w:rsid w:val="00153021"/>
    <w:rsid w:val="001531FD"/>
    <w:rsid w:val="0015347E"/>
    <w:rsid w:val="00153578"/>
    <w:rsid w:val="00153A48"/>
    <w:rsid w:val="00153A6B"/>
    <w:rsid w:val="00153EEF"/>
    <w:rsid w:val="00153F29"/>
    <w:rsid w:val="001544AB"/>
    <w:rsid w:val="001545A6"/>
    <w:rsid w:val="00154B50"/>
    <w:rsid w:val="00154DA3"/>
    <w:rsid w:val="00155839"/>
    <w:rsid w:val="00155F7A"/>
    <w:rsid w:val="00156260"/>
    <w:rsid w:val="0015674F"/>
    <w:rsid w:val="0015722A"/>
    <w:rsid w:val="001574E0"/>
    <w:rsid w:val="0016019C"/>
    <w:rsid w:val="00160674"/>
    <w:rsid w:val="00160786"/>
    <w:rsid w:val="00160D2A"/>
    <w:rsid w:val="0016117C"/>
    <w:rsid w:val="001613AD"/>
    <w:rsid w:val="001616AF"/>
    <w:rsid w:val="001618A3"/>
    <w:rsid w:val="0016223A"/>
    <w:rsid w:val="00162262"/>
    <w:rsid w:val="00162AB7"/>
    <w:rsid w:val="00162BD5"/>
    <w:rsid w:val="00162CF1"/>
    <w:rsid w:val="00162E37"/>
    <w:rsid w:val="00162F82"/>
    <w:rsid w:val="001630E4"/>
    <w:rsid w:val="00163449"/>
    <w:rsid w:val="001639BC"/>
    <w:rsid w:val="00163AFC"/>
    <w:rsid w:val="001644CC"/>
    <w:rsid w:val="00164646"/>
    <w:rsid w:val="001647FA"/>
    <w:rsid w:val="001649D4"/>
    <w:rsid w:val="00165137"/>
    <w:rsid w:val="001651AA"/>
    <w:rsid w:val="00165828"/>
    <w:rsid w:val="0016634F"/>
    <w:rsid w:val="0016642D"/>
    <w:rsid w:val="00166994"/>
    <w:rsid w:val="001669F9"/>
    <w:rsid w:val="0016700E"/>
    <w:rsid w:val="0016711A"/>
    <w:rsid w:val="00167182"/>
    <w:rsid w:val="0016764C"/>
    <w:rsid w:val="00167709"/>
    <w:rsid w:val="001678ED"/>
    <w:rsid w:val="00170248"/>
    <w:rsid w:val="00170397"/>
    <w:rsid w:val="001706E4"/>
    <w:rsid w:val="001708D0"/>
    <w:rsid w:val="00170FB5"/>
    <w:rsid w:val="00171717"/>
    <w:rsid w:val="00171944"/>
    <w:rsid w:val="00171D7E"/>
    <w:rsid w:val="00171F14"/>
    <w:rsid w:val="0017226B"/>
    <w:rsid w:val="00172903"/>
    <w:rsid w:val="00172985"/>
    <w:rsid w:val="001729E1"/>
    <w:rsid w:val="00172A6E"/>
    <w:rsid w:val="00172B61"/>
    <w:rsid w:val="00172C20"/>
    <w:rsid w:val="00172D21"/>
    <w:rsid w:val="00173869"/>
    <w:rsid w:val="00173893"/>
    <w:rsid w:val="001738A5"/>
    <w:rsid w:val="00173A00"/>
    <w:rsid w:val="0017402B"/>
    <w:rsid w:val="0017490D"/>
    <w:rsid w:val="00174B60"/>
    <w:rsid w:val="00174DDB"/>
    <w:rsid w:val="00174F2F"/>
    <w:rsid w:val="001752EC"/>
    <w:rsid w:val="0017535F"/>
    <w:rsid w:val="00175B5A"/>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C57"/>
    <w:rsid w:val="00180DC7"/>
    <w:rsid w:val="00180E60"/>
    <w:rsid w:val="00181763"/>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E8D"/>
    <w:rsid w:val="0018767B"/>
    <w:rsid w:val="00187A1A"/>
    <w:rsid w:val="00187DC2"/>
    <w:rsid w:val="0019022C"/>
    <w:rsid w:val="00190307"/>
    <w:rsid w:val="00190927"/>
    <w:rsid w:val="00190BD5"/>
    <w:rsid w:val="00191727"/>
    <w:rsid w:val="00191A2B"/>
    <w:rsid w:val="00191EBF"/>
    <w:rsid w:val="001925E5"/>
    <w:rsid w:val="00192A10"/>
    <w:rsid w:val="00192CA9"/>
    <w:rsid w:val="00192D98"/>
    <w:rsid w:val="00193747"/>
    <w:rsid w:val="00193987"/>
    <w:rsid w:val="00193B22"/>
    <w:rsid w:val="00194BE8"/>
    <w:rsid w:val="00194D1C"/>
    <w:rsid w:val="0019573B"/>
    <w:rsid w:val="0019592C"/>
    <w:rsid w:val="00196085"/>
    <w:rsid w:val="00196300"/>
    <w:rsid w:val="001969BD"/>
    <w:rsid w:val="00196A48"/>
    <w:rsid w:val="00196B90"/>
    <w:rsid w:val="00196BC7"/>
    <w:rsid w:val="00196D0D"/>
    <w:rsid w:val="00196FF4"/>
    <w:rsid w:val="0019734F"/>
    <w:rsid w:val="001976E2"/>
    <w:rsid w:val="001A02BC"/>
    <w:rsid w:val="001A0303"/>
    <w:rsid w:val="001A032E"/>
    <w:rsid w:val="001A0421"/>
    <w:rsid w:val="001A067A"/>
    <w:rsid w:val="001A06FC"/>
    <w:rsid w:val="001A09C6"/>
    <w:rsid w:val="001A0A1E"/>
    <w:rsid w:val="001A12DF"/>
    <w:rsid w:val="001A24E7"/>
    <w:rsid w:val="001A258A"/>
    <w:rsid w:val="001A25E7"/>
    <w:rsid w:val="001A2939"/>
    <w:rsid w:val="001A2BFF"/>
    <w:rsid w:val="001A2FD5"/>
    <w:rsid w:val="001A3037"/>
    <w:rsid w:val="001A30B0"/>
    <w:rsid w:val="001A30FB"/>
    <w:rsid w:val="001A35B2"/>
    <w:rsid w:val="001A36CF"/>
    <w:rsid w:val="001A3974"/>
    <w:rsid w:val="001A3F0F"/>
    <w:rsid w:val="001A3FA5"/>
    <w:rsid w:val="001A4156"/>
    <w:rsid w:val="001A43B8"/>
    <w:rsid w:val="001A4EDF"/>
    <w:rsid w:val="001A5174"/>
    <w:rsid w:val="001A5234"/>
    <w:rsid w:val="001A61A0"/>
    <w:rsid w:val="001A628F"/>
    <w:rsid w:val="001A6719"/>
    <w:rsid w:val="001A6AFE"/>
    <w:rsid w:val="001A6EF1"/>
    <w:rsid w:val="001A6F38"/>
    <w:rsid w:val="001A706D"/>
    <w:rsid w:val="001A71EB"/>
    <w:rsid w:val="001A72EE"/>
    <w:rsid w:val="001A7821"/>
    <w:rsid w:val="001A7912"/>
    <w:rsid w:val="001A7920"/>
    <w:rsid w:val="001A7924"/>
    <w:rsid w:val="001A7BF4"/>
    <w:rsid w:val="001A7C23"/>
    <w:rsid w:val="001A7CBD"/>
    <w:rsid w:val="001B00B2"/>
    <w:rsid w:val="001B0149"/>
    <w:rsid w:val="001B0163"/>
    <w:rsid w:val="001B0251"/>
    <w:rsid w:val="001B0F1F"/>
    <w:rsid w:val="001B1565"/>
    <w:rsid w:val="001B1999"/>
    <w:rsid w:val="001B1C7B"/>
    <w:rsid w:val="001B1F17"/>
    <w:rsid w:val="001B1F29"/>
    <w:rsid w:val="001B2085"/>
    <w:rsid w:val="001B26EE"/>
    <w:rsid w:val="001B2993"/>
    <w:rsid w:val="001B2DF5"/>
    <w:rsid w:val="001B343E"/>
    <w:rsid w:val="001B3754"/>
    <w:rsid w:val="001B4398"/>
    <w:rsid w:val="001B4938"/>
    <w:rsid w:val="001B4AAD"/>
    <w:rsid w:val="001B4E2D"/>
    <w:rsid w:val="001B5176"/>
    <w:rsid w:val="001B519B"/>
    <w:rsid w:val="001B5332"/>
    <w:rsid w:val="001B53B3"/>
    <w:rsid w:val="001B54E9"/>
    <w:rsid w:val="001B5F67"/>
    <w:rsid w:val="001B6306"/>
    <w:rsid w:val="001B645A"/>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4C2"/>
    <w:rsid w:val="001C6C6C"/>
    <w:rsid w:val="001C7185"/>
    <w:rsid w:val="001C76FC"/>
    <w:rsid w:val="001C7AB6"/>
    <w:rsid w:val="001C7F47"/>
    <w:rsid w:val="001D006C"/>
    <w:rsid w:val="001D017C"/>
    <w:rsid w:val="001D02FA"/>
    <w:rsid w:val="001D0447"/>
    <w:rsid w:val="001D0578"/>
    <w:rsid w:val="001D0593"/>
    <w:rsid w:val="001D0C3F"/>
    <w:rsid w:val="001D1258"/>
    <w:rsid w:val="001D13B0"/>
    <w:rsid w:val="001D1673"/>
    <w:rsid w:val="001D19F8"/>
    <w:rsid w:val="001D1CFF"/>
    <w:rsid w:val="001D2B3C"/>
    <w:rsid w:val="001D2BB2"/>
    <w:rsid w:val="001D2C75"/>
    <w:rsid w:val="001D2E6C"/>
    <w:rsid w:val="001D2ECD"/>
    <w:rsid w:val="001D329E"/>
    <w:rsid w:val="001D341D"/>
    <w:rsid w:val="001D3555"/>
    <w:rsid w:val="001D39CD"/>
    <w:rsid w:val="001D3A25"/>
    <w:rsid w:val="001D3C68"/>
    <w:rsid w:val="001D4315"/>
    <w:rsid w:val="001D43C0"/>
    <w:rsid w:val="001D46EB"/>
    <w:rsid w:val="001D4875"/>
    <w:rsid w:val="001D492D"/>
    <w:rsid w:val="001D4969"/>
    <w:rsid w:val="001D4AF0"/>
    <w:rsid w:val="001D4F24"/>
    <w:rsid w:val="001D506F"/>
    <w:rsid w:val="001D53DC"/>
    <w:rsid w:val="001D57BC"/>
    <w:rsid w:val="001D5BA2"/>
    <w:rsid w:val="001D6581"/>
    <w:rsid w:val="001D6E61"/>
    <w:rsid w:val="001D6F30"/>
    <w:rsid w:val="001D6F9A"/>
    <w:rsid w:val="001D7260"/>
    <w:rsid w:val="001D7816"/>
    <w:rsid w:val="001D7B96"/>
    <w:rsid w:val="001D7CA8"/>
    <w:rsid w:val="001D7F8C"/>
    <w:rsid w:val="001D7FE2"/>
    <w:rsid w:val="001E01C0"/>
    <w:rsid w:val="001E022E"/>
    <w:rsid w:val="001E0774"/>
    <w:rsid w:val="001E09F4"/>
    <w:rsid w:val="001E0A73"/>
    <w:rsid w:val="001E105C"/>
    <w:rsid w:val="001E111F"/>
    <w:rsid w:val="001E1284"/>
    <w:rsid w:val="001E13E0"/>
    <w:rsid w:val="001E1524"/>
    <w:rsid w:val="001E1D3C"/>
    <w:rsid w:val="001E20B4"/>
    <w:rsid w:val="001E216A"/>
    <w:rsid w:val="001E220A"/>
    <w:rsid w:val="001E251E"/>
    <w:rsid w:val="001E266E"/>
    <w:rsid w:val="001E2EEF"/>
    <w:rsid w:val="001E3099"/>
    <w:rsid w:val="001E3188"/>
    <w:rsid w:val="001E31D1"/>
    <w:rsid w:val="001E3276"/>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27C"/>
    <w:rsid w:val="001F02AF"/>
    <w:rsid w:val="001F04C3"/>
    <w:rsid w:val="001F0546"/>
    <w:rsid w:val="001F0BCC"/>
    <w:rsid w:val="001F0C47"/>
    <w:rsid w:val="001F0DDF"/>
    <w:rsid w:val="001F0E4E"/>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E6"/>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377"/>
    <w:rsid w:val="001F6408"/>
    <w:rsid w:val="001F644E"/>
    <w:rsid w:val="001F6682"/>
    <w:rsid w:val="001F6E45"/>
    <w:rsid w:val="001F71EA"/>
    <w:rsid w:val="001F728B"/>
    <w:rsid w:val="001F72A1"/>
    <w:rsid w:val="001F7317"/>
    <w:rsid w:val="001F7456"/>
    <w:rsid w:val="001F74FD"/>
    <w:rsid w:val="001F771E"/>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32A"/>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0A6"/>
    <w:rsid w:val="0020749B"/>
    <w:rsid w:val="00207613"/>
    <w:rsid w:val="00207847"/>
    <w:rsid w:val="00207AF9"/>
    <w:rsid w:val="00207BB9"/>
    <w:rsid w:val="00207EB6"/>
    <w:rsid w:val="00207FFB"/>
    <w:rsid w:val="00210018"/>
    <w:rsid w:val="00210174"/>
    <w:rsid w:val="00210662"/>
    <w:rsid w:val="002109D5"/>
    <w:rsid w:val="00210A2E"/>
    <w:rsid w:val="00210C84"/>
    <w:rsid w:val="00210C91"/>
    <w:rsid w:val="00210CF7"/>
    <w:rsid w:val="00210F42"/>
    <w:rsid w:val="00211042"/>
    <w:rsid w:val="00211074"/>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F2"/>
    <w:rsid w:val="00214416"/>
    <w:rsid w:val="00214E0D"/>
    <w:rsid w:val="0021521A"/>
    <w:rsid w:val="0021586D"/>
    <w:rsid w:val="00215BD7"/>
    <w:rsid w:val="002161EE"/>
    <w:rsid w:val="00216226"/>
    <w:rsid w:val="002162EA"/>
    <w:rsid w:val="002165F9"/>
    <w:rsid w:val="00216685"/>
    <w:rsid w:val="00216B17"/>
    <w:rsid w:val="00216BBF"/>
    <w:rsid w:val="00216E47"/>
    <w:rsid w:val="00216FED"/>
    <w:rsid w:val="00217135"/>
    <w:rsid w:val="0021737B"/>
    <w:rsid w:val="0021772A"/>
    <w:rsid w:val="00217CE8"/>
    <w:rsid w:val="0022000C"/>
    <w:rsid w:val="002202EC"/>
    <w:rsid w:val="002204ED"/>
    <w:rsid w:val="00220E92"/>
    <w:rsid w:val="00221067"/>
    <w:rsid w:val="002211DD"/>
    <w:rsid w:val="0022135D"/>
    <w:rsid w:val="002213CD"/>
    <w:rsid w:val="00221B93"/>
    <w:rsid w:val="00221CEB"/>
    <w:rsid w:val="002222A4"/>
    <w:rsid w:val="00223111"/>
    <w:rsid w:val="00223322"/>
    <w:rsid w:val="0022337A"/>
    <w:rsid w:val="002237AE"/>
    <w:rsid w:val="00223833"/>
    <w:rsid w:val="00223ACD"/>
    <w:rsid w:val="00223ADC"/>
    <w:rsid w:val="00223F34"/>
    <w:rsid w:val="002241C9"/>
    <w:rsid w:val="00224A9B"/>
    <w:rsid w:val="00224C25"/>
    <w:rsid w:val="00225161"/>
    <w:rsid w:val="00225219"/>
    <w:rsid w:val="00225BC3"/>
    <w:rsid w:val="00225BEB"/>
    <w:rsid w:val="0022657F"/>
    <w:rsid w:val="002269A7"/>
    <w:rsid w:val="00226BD3"/>
    <w:rsid w:val="00226F21"/>
    <w:rsid w:val="00226FCE"/>
    <w:rsid w:val="0022735A"/>
    <w:rsid w:val="002275A8"/>
    <w:rsid w:val="00227873"/>
    <w:rsid w:val="002279D2"/>
    <w:rsid w:val="00227C3A"/>
    <w:rsid w:val="00227E6C"/>
    <w:rsid w:val="00227F9E"/>
    <w:rsid w:val="00230040"/>
    <w:rsid w:val="002300E1"/>
    <w:rsid w:val="002305EF"/>
    <w:rsid w:val="00230806"/>
    <w:rsid w:val="00230944"/>
    <w:rsid w:val="002309DA"/>
    <w:rsid w:val="00230AD3"/>
    <w:rsid w:val="00230BB1"/>
    <w:rsid w:val="0023101D"/>
    <w:rsid w:val="002313B5"/>
    <w:rsid w:val="002314EE"/>
    <w:rsid w:val="002315D8"/>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CE1"/>
    <w:rsid w:val="00234D9F"/>
    <w:rsid w:val="00234E0D"/>
    <w:rsid w:val="002351CB"/>
    <w:rsid w:val="00235581"/>
    <w:rsid w:val="00235698"/>
    <w:rsid w:val="00235724"/>
    <w:rsid w:val="00235A15"/>
    <w:rsid w:val="00236400"/>
    <w:rsid w:val="00236ABB"/>
    <w:rsid w:val="00236E1F"/>
    <w:rsid w:val="00236F55"/>
    <w:rsid w:val="00236F71"/>
    <w:rsid w:val="002373FC"/>
    <w:rsid w:val="0023776F"/>
    <w:rsid w:val="00237C6F"/>
    <w:rsid w:val="00237D22"/>
    <w:rsid w:val="00237D78"/>
    <w:rsid w:val="002409A7"/>
    <w:rsid w:val="00240A69"/>
    <w:rsid w:val="00240B7D"/>
    <w:rsid w:val="00240DB9"/>
    <w:rsid w:val="00240F76"/>
    <w:rsid w:val="0024103F"/>
    <w:rsid w:val="00241C7B"/>
    <w:rsid w:val="002421F2"/>
    <w:rsid w:val="0024276C"/>
    <w:rsid w:val="00242783"/>
    <w:rsid w:val="00242B2A"/>
    <w:rsid w:val="00242CAE"/>
    <w:rsid w:val="00242E0E"/>
    <w:rsid w:val="00243ACD"/>
    <w:rsid w:val="00243DCC"/>
    <w:rsid w:val="00243ED0"/>
    <w:rsid w:val="002443C2"/>
    <w:rsid w:val="00244606"/>
    <w:rsid w:val="00244924"/>
    <w:rsid w:val="002452BE"/>
    <w:rsid w:val="002452F9"/>
    <w:rsid w:val="00245492"/>
    <w:rsid w:val="002457CA"/>
    <w:rsid w:val="00245A41"/>
    <w:rsid w:val="00245B70"/>
    <w:rsid w:val="00245D7D"/>
    <w:rsid w:val="00245E39"/>
    <w:rsid w:val="00245FBA"/>
    <w:rsid w:val="00246C52"/>
    <w:rsid w:val="00246C98"/>
    <w:rsid w:val="00246EB6"/>
    <w:rsid w:val="0024718B"/>
    <w:rsid w:val="002471AB"/>
    <w:rsid w:val="0024785A"/>
    <w:rsid w:val="00247C82"/>
    <w:rsid w:val="00247D8E"/>
    <w:rsid w:val="00247DD1"/>
    <w:rsid w:val="00250A54"/>
    <w:rsid w:val="00250CD0"/>
    <w:rsid w:val="00250D9C"/>
    <w:rsid w:val="00250E53"/>
    <w:rsid w:val="00251117"/>
    <w:rsid w:val="002512A9"/>
    <w:rsid w:val="0025169E"/>
    <w:rsid w:val="00251929"/>
    <w:rsid w:val="00251CA5"/>
    <w:rsid w:val="00251F5E"/>
    <w:rsid w:val="002521CC"/>
    <w:rsid w:val="002522FF"/>
    <w:rsid w:val="002529EB"/>
    <w:rsid w:val="00252A61"/>
    <w:rsid w:val="002530CC"/>
    <w:rsid w:val="002530D6"/>
    <w:rsid w:val="002530D9"/>
    <w:rsid w:val="0025325D"/>
    <w:rsid w:val="002533FF"/>
    <w:rsid w:val="00253400"/>
    <w:rsid w:val="002534B8"/>
    <w:rsid w:val="002537F5"/>
    <w:rsid w:val="00253A89"/>
    <w:rsid w:val="00253D64"/>
    <w:rsid w:val="0025464E"/>
    <w:rsid w:val="00254A98"/>
    <w:rsid w:val="00254D49"/>
    <w:rsid w:val="00254D76"/>
    <w:rsid w:val="002553F3"/>
    <w:rsid w:val="00255C71"/>
    <w:rsid w:val="00255C73"/>
    <w:rsid w:val="00255D42"/>
    <w:rsid w:val="00256F02"/>
    <w:rsid w:val="002571C8"/>
    <w:rsid w:val="002572F1"/>
    <w:rsid w:val="002574B6"/>
    <w:rsid w:val="002575F0"/>
    <w:rsid w:val="00257A62"/>
    <w:rsid w:val="00257CB5"/>
    <w:rsid w:val="00260156"/>
    <w:rsid w:val="0026037C"/>
    <w:rsid w:val="0026075E"/>
    <w:rsid w:val="00260E03"/>
    <w:rsid w:val="00260FAD"/>
    <w:rsid w:val="002612A1"/>
    <w:rsid w:val="00261559"/>
    <w:rsid w:val="00261A63"/>
    <w:rsid w:val="00261D05"/>
    <w:rsid w:val="00262085"/>
    <w:rsid w:val="002622E3"/>
    <w:rsid w:val="002623AC"/>
    <w:rsid w:val="002623DA"/>
    <w:rsid w:val="00262648"/>
    <w:rsid w:val="00262979"/>
    <w:rsid w:val="00262A27"/>
    <w:rsid w:val="00262BAD"/>
    <w:rsid w:val="00262CEB"/>
    <w:rsid w:val="00262E69"/>
    <w:rsid w:val="00263038"/>
    <w:rsid w:val="00263958"/>
    <w:rsid w:val="00263B02"/>
    <w:rsid w:val="00263D8E"/>
    <w:rsid w:val="00263DD9"/>
    <w:rsid w:val="002643C7"/>
    <w:rsid w:val="0026455A"/>
    <w:rsid w:val="0026468A"/>
    <w:rsid w:val="00264C28"/>
    <w:rsid w:val="0026509A"/>
    <w:rsid w:val="002651FC"/>
    <w:rsid w:val="00265701"/>
    <w:rsid w:val="00265E9A"/>
    <w:rsid w:val="00266165"/>
    <w:rsid w:val="00266210"/>
    <w:rsid w:val="00266427"/>
    <w:rsid w:val="00267026"/>
    <w:rsid w:val="0026716C"/>
    <w:rsid w:val="002672D7"/>
    <w:rsid w:val="00267959"/>
    <w:rsid w:val="00267D2F"/>
    <w:rsid w:val="00267E95"/>
    <w:rsid w:val="00270C63"/>
    <w:rsid w:val="00270C70"/>
    <w:rsid w:val="00270C98"/>
    <w:rsid w:val="00270E57"/>
    <w:rsid w:val="002716B1"/>
    <w:rsid w:val="00271738"/>
    <w:rsid w:val="0027193C"/>
    <w:rsid w:val="00271B1E"/>
    <w:rsid w:val="00271EEF"/>
    <w:rsid w:val="0027242C"/>
    <w:rsid w:val="00272439"/>
    <w:rsid w:val="00272474"/>
    <w:rsid w:val="00272D06"/>
    <w:rsid w:val="00272FEB"/>
    <w:rsid w:val="0027309D"/>
    <w:rsid w:val="00273759"/>
    <w:rsid w:val="002738C9"/>
    <w:rsid w:val="00273B2D"/>
    <w:rsid w:val="00273C14"/>
    <w:rsid w:val="00273C3F"/>
    <w:rsid w:val="00273CFB"/>
    <w:rsid w:val="00274391"/>
    <w:rsid w:val="002749C8"/>
    <w:rsid w:val="00274D08"/>
    <w:rsid w:val="00274E68"/>
    <w:rsid w:val="00275435"/>
    <w:rsid w:val="00275464"/>
    <w:rsid w:val="0027568B"/>
    <w:rsid w:val="002756D5"/>
    <w:rsid w:val="002758B1"/>
    <w:rsid w:val="00275CB2"/>
    <w:rsid w:val="00276001"/>
    <w:rsid w:val="002764FB"/>
    <w:rsid w:val="00276BEE"/>
    <w:rsid w:val="00276EFA"/>
    <w:rsid w:val="002774DF"/>
    <w:rsid w:val="00277AF3"/>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489"/>
    <w:rsid w:val="00284E7F"/>
    <w:rsid w:val="002851CC"/>
    <w:rsid w:val="00285520"/>
    <w:rsid w:val="00285894"/>
    <w:rsid w:val="00285E28"/>
    <w:rsid w:val="00286487"/>
    <w:rsid w:val="00286631"/>
    <w:rsid w:val="00286AFA"/>
    <w:rsid w:val="00286B14"/>
    <w:rsid w:val="00286DD8"/>
    <w:rsid w:val="00286F76"/>
    <w:rsid w:val="00287376"/>
    <w:rsid w:val="002877DE"/>
    <w:rsid w:val="00287C28"/>
    <w:rsid w:val="00287EA3"/>
    <w:rsid w:val="00290006"/>
    <w:rsid w:val="00290254"/>
    <w:rsid w:val="0029035E"/>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749"/>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6E5"/>
    <w:rsid w:val="002A5FC1"/>
    <w:rsid w:val="002A60B6"/>
    <w:rsid w:val="002A624D"/>
    <w:rsid w:val="002A66B1"/>
    <w:rsid w:val="002A6751"/>
    <w:rsid w:val="002A6FDC"/>
    <w:rsid w:val="002A7234"/>
    <w:rsid w:val="002A732C"/>
    <w:rsid w:val="002A7364"/>
    <w:rsid w:val="002A7A6A"/>
    <w:rsid w:val="002A7AB4"/>
    <w:rsid w:val="002A7B72"/>
    <w:rsid w:val="002B00F4"/>
    <w:rsid w:val="002B0232"/>
    <w:rsid w:val="002B0322"/>
    <w:rsid w:val="002B0343"/>
    <w:rsid w:val="002B03D8"/>
    <w:rsid w:val="002B049E"/>
    <w:rsid w:val="002B07BF"/>
    <w:rsid w:val="002B0805"/>
    <w:rsid w:val="002B09C7"/>
    <w:rsid w:val="002B0C99"/>
    <w:rsid w:val="002B0EDA"/>
    <w:rsid w:val="002B10F9"/>
    <w:rsid w:val="002B19CC"/>
    <w:rsid w:val="002B21D6"/>
    <w:rsid w:val="002B23AE"/>
    <w:rsid w:val="002B2C92"/>
    <w:rsid w:val="002B2F85"/>
    <w:rsid w:val="002B3081"/>
    <w:rsid w:val="002B318B"/>
    <w:rsid w:val="002B32BC"/>
    <w:rsid w:val="002B340B"/>
    <w:rsid w:val="002B347A"/>
    <w:rsid w:val="002B34AE"/>
    <w:rsid w:val="002B3BA5"/>
    <w:rsid w:val="002B3D90"/>
    <w:rsid w:val="002B4C39"/>
    <w:rsid w:val="002B564C"/>
    <w:rsid w:val="002B5976"/>
    <w:rsid w:val="002B5A52"/>
    <w:rsid w:val="002B6397"/>
    <w:rsid w:val="002B64FE"/>
    <w:rsid w:val="002B651D"/>
    <w:rsid w:val="002B6890"/>
    <w:rsid w:val="002B694E"/>
    <w:rsid w:val="002B6A54"/>
    <w:rsid w:val="002B6C2C"/>
    <w:rsid w:val="002B7095"/>
    <w:rsid w:val="002C04C2"/>
    <w:rsid w:val="002C0818"/>
    <w:rsid w:val="002C0AC9"/>
    <w:rsid w:val="002C0DD0"/>
    <w:rsid w:val="002C0E0A"/>
    <w:rsid w:val="002C1368"/>
    <w:rsid w:val="002C1DF1"/>
    <w:rsid w:val="002C203A"/>
    <w:rsid w:val="002C2502"/>
    <w:rsid w:val="002C2E8A"/>
    <w:rsid w:val="002C2FCD"/>
    <w:rsid w:val="002C311F"/>
    <w:rsid w:val="002C33D3"/>
    <w:rsid w:val="002C36D3"/>
    <w:rsid w:val="002C379F"/>
    <w:rsid w:val="002C3AE4"/>
    <w:rsid w:val="002C3C99"/>
    <w:rsid w:val="002C3E89"/>
    <w:rsid w:val="002C4602"/>
    <w:rsid w:val="002C499F"/>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9F3"/>
    <w:rsid w:val="002D6B9D"/>
    <w:rsid w:val="002D6C69"/>
    <w:rsid w:val="002D7058"/>
    <w:rsid w:val="002D7077"/>
    <w:rsid w:val="002D772F"/>
    <w:rsid w:val="002D7833"/>
    <w:rsid w:val="002E018E"/>
    <w:rsid w:val="002E03E6"/>
    <w:rsid w:val="002E047C"/>
    <w:rsid w:val="002E04F0"/>
    <w:rsid w:val="002E0661"/>
    <w:rsid w:val="002E086B"/>
    <w:rsid w:val="002E0D41"/>
    <w:rsid w:val="002E0E94"/>
    <w:rsid w:val="002E1009"/>
    <w:rsid w:val="002E16BC"/>
    <w:rsid w:val="002E1941"/>
    <w:rsid w:val="002E1BD8"/>
    <w:rsid w:val="002E21D5"/>
    <w:rsid w:val="002E251B"/>
    <w:rsid w:val="002E2846"/>
    <w:rsid w:val="002E2923"/>
    <w:rsid w:val="002E2A76"/>
    <w:rsid w:val="002E306D"/>
    <w:rsid w:val="002E3624"/>
    <w:rsid w:val="002E3653"/>
    <w:rsid w:val="002E36AE"/>
    <w:rsid w:val="002E3732"/>
    <w:rsid w:val="002E38A5"/>
    <w:rsid w:val="002E38B7"/>
    <w:rsid w:val="002E485E"/>
    <w:rsid w:val="002E4B7B"/>
    <w:rsid w:val="002E4C0E"/>
    <w:rsid w:val="002E501A"/>
    <w:rsid w:val="002E550C"/>
    <w:rsid w:val="002E58E1"/>
    <w:rsid w:val="002E5BDD"/>
    <w:rsid w:val="002E5C56"/>
    <w:rsid w:val="002E6162"/>
    <w:rsid w:val="002E679D"/>
    <w:rsid w:val="002E70AC"/>
    <w:rsid w:val="002E7321"/>
    <w:rsid w:val="002E7894"/>
    <w:rsid w:val="002E7C45"/>
    <w:rsid w:val="002F0045"/>
    <w:rsid w:val="002F00F0"/>
    <w:rsid w:val="002F025B"/>
    <w:rsid w:val="002F0675"/>
    <w:rsid w:val="002F0684"/>
    <w:rsid w:val="002F0846"/>
    <w:rsid w:val="002F0ADB"/>
    <w:rsid w:val="002F13AA"/>
    <w:rsid w:val="002F15C7"/>
    <w:rsid w:val="002F1BBA"/>
    <w:rsid w:val="002F23FC"/>
    <w:rsid w:val="002F2AE0"/>
    <w:rsid w:val="002F2F8B"/>
    <w:rsid w:val="002F339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859"/>
    <w:rsid w:val="00300FC7"/>
    <w:rsid w:val="00301074"/>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7C6"/>
    <w:rsid w:val="0030621C"/>
    <w:rsid w:val="00306306"/>
    <w:rsid w:val="003065FB"/>
    <w:rsid w:val="00306C47"/>
    <w:rsid w:val="00307B27"/>
    <w:rsid w:val="00307F28"/>
    <w:rsid w:val="003101DC"/>
    <w:rsid w:val="0031035A"/>
    <w:rsid w:val="00310CC6"/>
    <w:rsid w:val="00311642"/>
    <w:rsid w:val="00311728"/>
    <w:rsid w:val="00311761"/>
    <w:rsid w:val="00311941"/>
    <w:rsid w:val="00312064"/>
    <w:rsid w:val="003121B8"/>
    <w:rsid w:val="00312EB5"/>
    <w:rsid w:val="0031347D"/>
    <w:rsid w:val="003137A0"/>
    <w:rsid w:val="003137ED"/>
    <w:rsid w:val="00313C4F"/>
    <w:rsid w:val="00314176"/>
    <w:rsid w:val="003141C2"/>
    <w:rsid w:val="00314629"/>
    <w:rsid w:val="003150EA"/>
    <w:rsid w:val="0031599D"/>
    <w:rsid w:val="00315DF0"/>
    <w:rsid w:val="00315F72"/>
    <w:rsid w:val="00316072"/>
    <w:rsid w:val="003160FB"/>
    <w:rsid w:val="00316265"/>
    <w:rsid w:val="00316C58"/>
    <w:rsid w:val="00316E07"/>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E47"/>
    <w:rsid w:val="00324F6C"/>
    <w:rsid w:val="00325C1C"/>
    <w:rsid w:val="00325C6A"/>
    <w:rsid w:val="00325C6E"/>
    <w:rsid w:val="0032649F"/>
    <w:rsid w:val="003265BE"/>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980"/>
    <w:rsid w:val="003329E9"/>
    <w:rsid w:val="00333A53"/>
    <w:rsid w:val="00333FB4"/>
    <w:rsid w:val="00334799"/>
    <w:rsid w:val="00335250"/>
    <w:rsid w:val="0033588B"/>
    <w:rsid w:val="0033592C"/>
    <w:rsid w:val="00335E2A"/>
    <w:rsid w:val="003360A3"/>
    <w:rsid w:val="00336153"/>
    <w:rsid w:val="00336225"/>
    <w:rsid w:val="00336780"/>
    <w:rsid w:val="003367C5"/>
    <w:rsid w:val="003370D3"/>
    <w:rsid w:val="003378A3"/>
    <w:rsid w:val="00337A57"/>
    <w:rsid w:val="00337B32"/>
    <w:rsid w:val="00337C71"/>
    <w:rsid w:val="00337F8B"/>
    <w:rsid w:val="00340083"/>
    <w:rsid w:val="00340305"/>
    <w:rsid w:val="00340D85"/>
    <w:rsid w:val="00340E16"/>
    <w:rsid w:val="00340E58"/>
    <w:rsid w:val="00340F47"/>
    <w:rsid w:val="00340F94"/>
    <w:rsid w:val="00341087"/>
    <w:rsid w:val="003413A1"/>
    <w:rsid w:val="00341840"/>
    <w:rsid w:val="00341CDF"/>
    <w:rsid w:val="0034243C"/>
    <w:rsid w:val="00342440"/>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BAD"/>
    <w:rsid w:val="003471DC"/>
    <w:rsid w:val="0034745C"/>
    <w:rsid w:val="00347C8D"/>
    <w:rsid w:val="00347F2E"/>
    <w:rsid w:val="00350186"/>
    <w:rsid w:val="0035025F"/>
    <w:rsid w:val="003503F4"/>
    <w:rsid w:val="0035041A"/>
    <w:rsid w:val="003505AD"/>
    <w:rsid w:val="00350631"/>
    <w:rsid w:val="0035180B"/>
    <w:rsid w:val="00351C98"/>
    <w:rsid w:val="00351EAA"/>
    <w:rsid w:val="0035216E"/>
    <w:rsid w:val="003522C9"/>
    <w:rsid w:val="0035265C"/>
    <w:rsid w:val="00352759"/>
    <w:rsid w:val="00352828"/>
    <w:rsid w:val="00352952"/>
    <w:rsid w:val="00352A91"/>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0CE"/>
    <w:rsid w:val="00371137"/>
    <w:rsid w:val="00371730"/>
    <w:rsid w:val="00371766"/>
    <w:rsid w:val="0037180A"/>
    <w:rsid w:val="00371831"/>
    <w:rsid w:val="003719F5"/>
    <w:rsid w:val="00372029"/>
    <w:rsid w:val="003723D0"/>
    <w:rsid w:val="003724A1"/>
    <w:rsid w:val="00372A6B"/>
    <w:rsid w:val="00372FD7"/>
    <w:rsid w:val="003734F9"/>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60"/>
    <w:rsid w:val="0037709A"/>
    <w:rsid w:val="00377146"/>
    <w:rsid w:val="00377397"/>
    <w:rsid w:val="003774FD"/>
    <w:rsid w:val="003775BD"/>
    <w:rsid w:val="003800CA"/>
    <w:rsid w:val="003802CD"/>
    <w:rsid w:val="0038084F"/>
    <w:rsid w:val="00380892"/>
    <w:rsid w:val="00381079"/>
    <w:rsid w:val="00381685"/>
    <w:rsid w:val="00381918"/>
    <w:rsid w:val="003821E7"/>
    <w:rsid w:val="0038227A"/>
    <w:rsid w:val="00382390"/>
    <w:rsid w:val="0038245B"/>
    <w:rsid w:val="003827B3"/>
    <w:rsid w:val="00382903"/>
    <w:rsid w:val="00382DE6"/>
    <w:rsid w:val="003833FD"/>
    <w:rsid w:val="00383483"/>
    <w:rsid w:val="00383D4B"/>
    <w:rsid w:val="00383DDB"/>
    <w:rsid w:val="00383F0B"/>
    <w:rsid w:val="003842A8"/>
    <w:rsid w:val="003848D9"/>
    <w:rsid w:val="00385192"/>
    <w:rsid w:val="003852CC"/>
    <w:rsid w:val="0038556E"/>
    <w:rsid w:val="00385823"/>
    <w:rsid w:val="00385BD7"/>
    <w:rsid w:val="003862D5"/>
    <w:rsid w:val="00386493"/>
    <w:rsid w:val="00386A15"/>
    <w:rsid w:val="00386B71"/>
    <w:rsid w:val="00386EB4"/>
    <w:rsid w:val="0038702D"/>
    <w:rsid w:val="003870BC"/>
    <w:rsid w:val="0038732E"/>
    <w:rsid w:val="0038762C"/>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049"/>
    <w:rsid w:val="00392649"/>
    <w:rsid w:val="003926BE"/>
    <w:rsid w:val="00392C9B"/>
    <w:rsid w:val="00392DB8"/>
    <w:rsid w:val="00392E8F"/>
    <w:rsid w:val="0039383E"/>
    <w:rsid w:val="00393B78"/>
    <w:rsid w:val="00393E7D"/>
    <w:rsid w:val="0039419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35"/>
    <w:rsid w:val="00397464"/>
    <w:rsid w:val="00397514"/>
    <w:rsid w:val="003978B8"/>
    <w:rsid w:val="00397B96"/>
    <w:rsid w:val="00397C89"/>
    <w:rsid w:val="00397DD1"/>
    <w:rsid w:val="003A0152"/>
    <w:rsid w:val="003A02E0"/>
    <w:rsid w:val="003A0311"/>
    <w:rsid w:val="003A0736"/>
    <w:rsid w:val="003A07F5"/>
    <w:rsid w:val="003A0C47"/>
    <w:rsid w:val="003A0EB1"/>
    <w:rsid w:val="003A0FA6"/>
    <w:rsid w:val="003A1135"/>
    <w:rsid w:val="003A1341"/>
    <w:rsid w:val="003A162C"/>
    <w:rsid w:val="003A19E0"/>
    <w:rsid w:val="003A1DD5"/>
    <w:rsid w:val="003A1ED9"/>
    <w:rsid w:val="003A200A"/>
    <w:rsid w:val="003A2019"/>
    <w:rsid w:val="003A2041"/>
    <w:rsid w:val="003A28DF"/>
    <w:rsid w:val="003A2D39"/>
    <w:rsid w:val="003A2EBA"/>
    <w:rsid w:val="003A2FA0"/>
    <w:rsid w:val="003A2FE7"/>
    <w:rsid w:val="003A31D6"/>
    <w:rsid w:val="003A392F"/>
    <w:rsid w:val="003A3A27"/>
    <w:rsid w:val="003A42BB"/>
    <w:rsid w:val="003A44E3"/>
    <w:rsid w:val="003A45FB"/>
    <w:rsid w:val="003A48FC"/>
    <w:rsid w:val="003A4D59"/>
    <w:rsid w:val="003A4E82"/>
    <w:rsid w:val="003A5167"/>
    <w:rsid w:val="003A57FE"/>
    <w:rsid w:val="003A590E"/>
    <w:rsid w:val="003A593C"/>
    <w:rsid w:val="003A5C66"/>
    <w:rsid w:val="003A6330"/>
    <w:rsid w:val="003A67EA"/>
    <w:rsid w:val="003A6A9D"/>
    <w:rsid w:val="003A6BC9"/>
    <w:rsid w:val="003A6F54"/>
    <w:rsid w:val="003A76A9"/>
    <w:rsid w:val="003A7747"/>
    <w:rsid w:val="003A79C7"/>
    <w:rsid w:val="003B00CC"/>
    <w:rsid w:val="003B01C3"/>
    <w:rsid w:val="003B0299"/>
    <w:rsid w:val="003B03CC"/>
    <w:rsid w:val="003B0901"/>
    <w:rsid w:val="003B0B4D"/>
    <w:rsid w:val="003B0F9B"/>
    <w:rsid w:val="003B1046"/>
    <w:rsid w:val="003B1087"/>
    <w:rsid w:val="003B14B8"/>
    <w:rsid w:val="003B1575"/>
    <w:rsid w:val="003B188F"/>
    <w:rsid w:val="003B1CC2"/>
    <w:rsid w:val="003B20F0"/>
    <w:rsid w:val="003B21B1"/>
    <w:rsid w:val="003B293A"/>
    <w:rsid w:val="003B2B79"/>
    <w:rsid w:val="003B2C93"/>
    <w:rsid w:val="003B31F9"/>
    <w:rsid w:val="003B3A03"/>
    <w:rsid w:val="003B429B"/>
    <w:rsid w:val="003B4465"/>
    <w:rsid w:val="003B4482"/>
    <w:rsid w:val="003B4B4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5B2"/>
    <w:rsid w:val="003B76FE"/>
    <w:rsid w:val="003C009A"/>
    <w:rsid w:val="003C02B2"/>
    <w:rsid w:val="003C0456"/>
    <w:rsid w:val="003C07D7"/>
    <w:rsid w:val="003C0985"/>
    <w:rsid w:val="003C0D37"/>
    <w:rsid w:val="003C16F5"/>
    <w:rsid w:val="003C1EC9"/>
    <w:rsid w:val="003C2805"/>
    <w:rsid w:val="003C2872"/>
    <w:rsid w:val="003C2B4A"/>
    <w:rsid w:val="003C2C9D"/>
    <w:rsid w:val="003C302B"/>
    <w:rsid w:val="003C3204"/>
    <w:rsid w:val="003C3B73"/>
    <w:rsid w:val="003C3D8B"/>
    <w:rsid w:val="003C3EB2"/>
    <w:rsid w:val="003C4250"/>
    <w:rsid w:val="003C4952"/>
    <w:rsid w:val="003C4D16"/>
    <w:rsid w:val="003C4D8C"/>
    <w:rsid w:val="003C4F25"/>
    <w:rsid w:val="003C5E6E"/>
    <w:rsid w:val="003C6580"/>
    <w:rsid w:val="003C7459"/>
    <w:rsid w:val="003C74CC"/>
    <w:rsid w:val="003C78C0"/>
    <w:rsid w:val="003C79A4"/>
    <w:rsid w:val="003C7D16"/>
    <w:rsid w:val="003D04C1"/>
    <w:rsid w:val="003D09DA"/>
    <w:rsid w:val="003D0A97"/>
    <w:rsid w:val="003D0B5A"/>
    <w:rsid w:val="003D0D75"/>
    <w:rsid w:val="003D0E68"/>
    <w:rsid w:val="003D124C"/>
    <w:rsid w:val="003D1982"/>
    <w:rsid w:val="003D2050"/>
    <w:rsid w:val="003D2339"/>
    <w:rsid w:val="003D26AA"/>
    <w:rsid w:val="003D2802"/>
    <w:rsid w:val="003D29DE"/>
    <w:rsid w:val="003D2A2B"/>
    <w:rsid w:val="003D2AFE"/>
    <w:rsid w:val="003D30C7"/>
    <w:rsid w:val="003D39A6"/>
    <w:rsid w:val="003D3D57"/>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18C"/>
    <w:rsid w:val="003E0563"/>
    <w:rsid w:val="003E0877"/>
    <w:rsid w:val="003E089F"/>
    <w:rsid w:val="003E0ADB"/>
    <w:rsid w:val="003E0CE4"/>
    <w:rsid w:val="003E0E67"/>
    <w:rsid w:val="003E1049"/>
    <w:rsid w:val="003E1304"/>
    <w:rsid w:val="003E1748"/>
    <w:rsid w:val="003E1CF4"/>
    <w:rsid w:val="003E240A"/>
    <w:rsid w:val="003E2719"/>
    <w:rsid w:val="003E2772"/>
    <w:rsid w:val="003E284D"/>
    <w:rsid w:val="003E2B7D"/>
    <w:rsid w:val="003E2BF4"/>
    <w:rsid w:val="003E2E52"/>
    <w:rsid w:val="003E31BF"/>
    <w:rsid w:val="003E34E1"/>
    <w:rsid w:val="003E3524"/>
    <w:rsid w:val="003E38F6"/>
    <w:rsid w:val="003E3C5B"/>
    <w:rsid w:val="003E3D11"/>
    <w:rsid w:val="003E3D95"/>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84C"/>
    <w:rsid w:val="003F1947"/>
    <w:rsid w:val="003F1B6D"/>
    <w:rsid w:val="003F1C48"/>
    <w:rsid w:val="003F1CB3"/>
    <w:rsid w:val="003F1D27"/>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9A7"/>
    <w:rsid w:val="003F60EF"/>
    <w:rsid w:val="003F6217"/>
    <w:rsid w:val="003F62B4"/>
    <w:rsid w:val="003F63ED"/>
    <w:rsid w:val="003F6853"/>
    <w:rsid w:val="003F6930"/>
    <w:rsid w:val="003F6F1A"/>
    <w:rsid w:val="003F6F25"/>
    <w:rsid w:val="003F73A0"/>
    <w:rsid w:val="003F75DD"/>
    <w:rsid w:val="003F7DFF"/>
    <w:rsid w:val="00400147"/>
    <w:rsid w:val="0040015E"/>
    <w:rsid w:val="00400231"/>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B9C"/>
    <w:rsid w:val="00407C9E"/>
    <w:rsid w:val="004100F3"/>
    <w:rsid w:val="0041029D"/>
    <w:rsid w:val="00410306"/>
    <w:rsid w:val="00410C05"/>
    <w:rsid w:val="00411230"/>
    <w:rsid w:val="004118C9"/>
    <w:rsid w:val="0041195D"/>
    <w:rsid w:val="00412045"/>
    <w:rsid w:val="0041209A"/>
    <w:rsid w:val="00412697"/>
    <w:rsid w:val="00412E2A"/>
    <w:rsid w:val="00412F8D"/>
    <w:rsid w:val="00413369"/>
    <w:rsid w:val="0041369A"/>
    <w:rsid w:val="00413CE9"/>
    <w:rsid w:val="00413E02"/>
    <w:rsid w:val="00414129"/>
    <w:rsid w:val="004145AE"/>
    <w:rsid w:val="00414EA2"/>
    <w:rsid w:val="0041577E"/>
    <w:rsid w:val="004157F6"/>
    <w:rsid w:val="004159D3"/>
    <w:rsid w:val="00415A14"/>
    <w:rsid w:val="00415A76"/>
    <w:rsid w:val="0041616C"/>
    <w:rsid w:val="0041620F"/>
    <w:rsid w:val="0041653E"/>
    <w:rsid w:val="00416845"/>
    <w:rsid w:val="00416968"/>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698"/>
    <w:rsid w:val="00421EC5"/>
    <w:rsid w:val="004222BF"/>
    <w:rsid w:val="00422399"/>
    <w:rsid w:val="00422531"/>
    <w:rsid w:val="004225E8"/>
    <w:rsid w:val="004228B8"/>
    <w:rsid w:val="00422A01"/>
    <w:rsid w:val="00422C78"/>
    <w:rsid w:val="00422DB5"/>
    <w:rsid w:val="0042307B"/>
    <w:rsid w:val="00423326"/>
    <w:rsid w:val="00423E24"/>
    <w:rsid w:val="00423FC4"/>
    <w:rsid w:val="0042447D"/>
    <w:rsid w:val="00424C34"/>
    <w:rsid w:val="004250B3"/>
    <w:rsid w:val="00425476"/>
    <w:rsid w:val="00425771"/>
    <w:rsid w:val="00425B4E"/>
    <w:rsid w:val="00425C97"/>
    <w:rsid w:val="00425FFD"/>
    <w:rsid w:val="004262F8"/>
    <w:rsid w:val="00426442"/>
    <w:rsid w:val="0042654A"/>
    <w:rsid w:val="00426A93"/>
    <w:rsid w:val="00426DFA"/>
    <w:rsid w:val="00426E30"/>
    <w:rsid w:val="00427300"/>
    <w:rsid w:val="004276E3"/>
    <w:rsid w:val="004279ED"/>
    <w:rsid w:val="00427E67"/>
    <w:rsid w:val="00430178"/>
    <w:rsid w:val="00430495"/>
    <w:rsid w:val="00430680"/>
    <w:rsid w:val="00430773"/>
    <w:rsid w:val="00430A72"/>
    <w:rsid w:val="00430CD0"/>
    <w:rsid w:val="00430FB9"/>
    <w:rsid w:val="004314E7"/>
    <w:rsid w:val="0043189C"/>
    <w:rsid w:val="00431CB1"/>
    <w:rsid w:val="00431DB5"/>
    <w:rsid w:val="004326CF"/>
    <w:rsid w:val="0043270B"/>
    <w:rsid w:val="00432780"/>
    <w:rsid w:val="00432BAC"/>
    <w:rsid w:val="00432DB9"/>
    <w:rsid w:val="00432DF0"/>
    <w:rsid w:val="00432E64"/>
    <w:rsid w:val="00432F8F"/>
    <w:rsid w:val="00432F9E"/>
    <w:rsid w:val="00433106"/>
    <w:rsid w:val="004338F7"/>
    <w:rsid w:val="00433C6F"/>
    <w:rsid w:val="00433D17"/>
    <w:rsid w:val="0043417D"/>
    <w:rsid w:val="004342E4"/>
    <w:rsid w:val="0043441F"/>
    <w:rsid w:val="00434583"/>
    <w:rsid w:val="00434754"/>
    <w:rsid w:val="0043480E"/>
    <w:rsid w:val="00434A45"/>
    <w:rsid w:val="00434D46"/>
    <w:rsid w:val="00435248"/>
    <w:rsid w:val="004353C1"/>
    <w:rsid w:val="0043542F"/>
    <w:rsid w:val="004355EB"/>
    <w:rsid w:val="00435602"/>
    <w:rsid w:val="004356FA"/>
    <w:rsid w:val="00435CCF"/>
    <w:rsid w:val="004361C9"/>
    <w:rsid w:val="00436A3B"/>
    <w:rsid w:val="00436CA7"/>
    <w:rsid w:val="00436CDA"/>
    <w:rsid w:val="00437027"/>
    <w:rsid w:val="004370C7"/>
    <w:rsid w:val="004371AB"/>
    <w:rsid w:val="004402A7"/>
    <w:rsid w:val="0044035D"/>
    <w:rsid w:val="00440EA5"/>
    <w:rsid w:val="004412B0"/>
    <w:rsid w:val="0044131C"/>
    <w:rsid w:val="0044142F"/>
    <w:rsid w:val="00441D11"/>
    <w:rsid w:val="004423B8"/>
    <w:rsid w:val="004425C2"/>
    <w:rsid w:val="00442710"/>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06E"/>
    <w:rsid w:val="004502EB"/>
    <w:rsid w:val="00450778"/>
    <w:rsid w:val="00450D3B"/>
    <w:rsid w:val="004518D5"/>
    <w:rsid w:val="004519BF"/>
    <w:rsid w:val="00451B06"/>
    <w:rsid w:val="00451BEB"/>
    <w:rsid w:val="00451C54"/>
    <w:rsid w:val="004525E6"/>
    <w:rsid w:val="004527C0"/>
    <w:rsid w:val="004534A7"/>
    <w:rsid w:val="00453871"/>
    <w:rsid w:val="00453DEF"/>
    <w:rsid w:val="00453E84"/>
    <w:rsid w:val="00453F94"/>
    <w:rsid w:val="004543E4"/>
    <w:rsid w:val="004548E5"/>
    <w:rsid w:val="00454984"/>
    <w:rsid w:val="00454F08"/>
    <w:rsid w:val="00455105"/>
    <w:rsid w:val="00455440"/>
    <w:rsid w:val="00455705"/>
    <w:rsid w:val="00455838"/>
    <w:rsid w:val="00455C09"/>
    <w:rsid w:val="00456114"/>
    <w:rsid w:val="0045675A"/>
    <w:rsid w:val="00456971"/>
    <w:rsid w:val="00456B9B"/>
    <w:rsid w:val="00456C51"/>
    <w:rsid w:val="0045742D"/>
    <w:rsid w:val="00457983"/>
    <w:rsid w:val="00457C5E"/>
    <w:rsid w:val="00457C73"/>
    <w:rsid w:val="00457CAA"/>
    <w:rsid w:val="00457FB9"/>
    <w:rsid w:val="004600CA"/>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7E7"/>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1AA"/>
    <w:rsid w:val="0047294D"/>
    <w:rsid w:val="00472ACB"/>
    <w:rsid w:val="004734A1"/>
    <w:rsid w:val="0047355C"/>
    <w:rsid w:val="004737D8"/>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F1"/>
    <w:rsid w:val="004765CE"/>
    <w:rsid w:val="00476734"/>
    <w:rsid w:val="00476747"/>
    <w:rsid w:val="00476D8B"/>
    <w:rsid w:val="00476EAE"/>
    <w:rsid w:val="00476EBA"/>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90F"/>
    <w:rsid w:val="00484C46"/>
    <w:rsid w:val="00485969"/>
    <w:rsid w:val="0048598C"/>
    <w:rsid w:val="00485BE4"/>
    <w:rsid w:val="00485C9E"/>
    <w:rsid w:val="00485E8A"/>
    <w:rsid w:val="00485FEB"/>
    <w:rsid w:val="00485FF8"/>
    <w:rsid w:val="0048620B"/>
    <w:rsid w:val="004862DE"/>
    <w:rsid w:val="0048637C"/>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5B"/>
    <w:rsid w:val="00494E75"/>
    <w:rsid w:val="00495071"/>
    <w:rsid w:val="00495227"/>
    <w:rsid w:val="004961DB"/>
    <w:rsid w:val="004962B6"/>
    <w:rsid w:val="00496483"/>
    <w:rsid w:val="0049653E"/>
    <w:rsid w:val="00496BAB"/>
    <w:rsid w:val="00496BEF"/>
    <w:rsid w:val="004970A1"/>
    <w:rsid w:val="0049792C"/>
    <w:rsid w:val="0049798B"/>
    <w:rsid w:val="00497BD3"/>
    <w:rsid w:val="00497F24"/>
    <w:rsid w:val="00497F2F"/>
    <w:rsid w:val="004A01E1"/>
    <w:rsid w:val="004A09A7"/>
    <w:rsid w:val="004A0E00"/>
    <w:rsid w:val="004A1403"/>
    <w:rsid w:val="004A15F7"/>
    <w:rsid w:val="004A1600"/>
    <w:rsid w:val="004A17D4"/>
    <w:rsid w:val="004A1956"/>
    <w:rsid w:val="004A1B20"/>
    <w:rsid w:val="004A201F"/>
    <w:rsid w:val="004A2130"/>
    <w:rsid w:val="004A23B8"/>
    <w:rsid w:val="004A23C0"/>
    <w:rsid w:val="004A23F9"/>
    <w:rsid w:val="004A28D4"/>
    <w:rsid w:val="004A2908"/>
    <w:rsid w:val="004A2B3D"/>
    <w:rsid w:val="004A2BE1"/>
    <w:rsid w:val="004A2E44"/>
    <w:rsid w:val="004A30F7"/>
    <w:rsid w:val="004A31F1"/>
    <w:rsid w:val="004A338B"/>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16A"/>
    <w:rsid w:val="004A65F8"/>
    <w:rsid w:val="004A66D4"/>
    <w:rsid w:val="004A6EAC"/>
    <w:rsid w:val="004A705C"/>
    <w:rsid w:val="004A717D"/>
    <w:rsid w:val="004A7276"/>
    <w:rsid w:val="004A72DE"/>
    <w:rsid w:val="004A78BC"/>
    <w:rsid w:val="004A7943"/>
    <w:rsid w:val="004A7EE7"/>
    <w:rsid w:val="004A7FB0"/>
    <w:rsid w:val="004B067B"/>
    <w:rsid w:val="004B06EF"/>
    <w:rsid w:val="004B0706"/>
    <w:rsid w:val="004B0787"/>
    <w:rsid w:val="004B0823"/>
    <w:rsid w:val="004B0A36"/>
    <w:rsid w:val="004B1313"/>
    <w:rsid w:val="004B169E"/>
    <w:rsid w:val="004B1B53"/>
    <w:rsid w:val="004B1C42"/>
    <w:rsid w:val="004B1FFC"/>
    <w:rsid w:val="004B232C"/>
    <w:rsid w:val="004B2700"/>
    <w:rsid w:val="004B2B31"/>
    <w:rsid w:val="004B2C33"/>
    <w:rsid w:val="004B2CDB"/>
    <w:rsid w:val="004B2D76"/>
    <w:rsid w:val="004B30DE"/>
    <w:rsid w:val="004B385B"/>
    <w:rsid w:val="004B3C3F"/>
    <w:rsid w:val="004B43D3"/>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CF"/>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3F"/>
    <w:rsid w:val="004C6915"/>
    <w:rsid w:val="004C6ABD"/>
    <w:rsid w:val="004C6D25"/>
    <w:rsid w:val="004C6E58"/>
    <w:rsid w:val="004C6EED"/>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7C9"/>
    <w:rsid w:val="004D2B5A"/>
    <w:rsid w:val="004D2E03"/>
    <w:rsid w:val="004D2E1A"/>
    <w:rsid w:val="004D2E57"/>
    <w:rsid w:val="004D31C8"/>
    <w:rsid w:val="004D320E"/>
    <w:rsid w:val="004D3251"/>
    <w:rsid w:val="004D34F4"/>
    <w:rsid w:val="004D3E3B"/>
    <w:rsid w:val="004D409C"/>
    <w:rsid w:val="004D4968"/>
    <w:rsid w:val="004D4977"/>
    <w:rsid w:val="004D49E4"/>
    <w:rsid w:val="004D4A8A"/>
    <w:rsid w:val="004D4BB0"/>
    <w:rsid w:val="004D4BEA"/>
    <w:rsid w:val="004D4C05"/>
    <w:rsid w:val="004D50CC"/>
    <w:rsid w:val="004D56CA"/>
    <w:rsid w:val="004D5709"/>
    <w:rsid w:val="004D58D1"/>
    <w:rsid w:val="004D5F02"/>
    <w:rsid w:val="004D68C0"/>
    <w:rsid w:val="004D710C"/>
    <w:rsid w:val="004D7448"/>
    <w:rsid w:val="004D7570"/>
    <w:rsid w:val="004E0033"/>
    <w:rsid w:val="004E03BE"/>
    <w:rsid w:val="004E05A5"/>
    <w:rsid w:val="004E0619"/>
    <w:rsid w:val="004E0BC8"/>
    <w:rsid w:val="004E0CD0"/>
    <w:rsid w:val="004E120F"/>
    <w:rsid w:val="004E1260"/>
    <w:rsid w:val="004E150D"/>
    <w:rsid w:val="004E1609"/>
    <w:rsid w:val="004E161B"/>
    <w:rsid w:val="004E17FE"/>
    <w:rsid w:val="004E1A6D"/>
    <w:rsid w:val="004E1CBB"/>
    <w:rsid w:val="004E1D07"/>
    <w:rsid w:val="004E1FC0"/>
    <w:rsid w:val="004E209D"/>
    <w:rsid w:val="004E21D3"/>
    <w:rsid w:val="004E2AFF"/>
    <w:rsid w:val="004E2B3E"/>
    <w:rsid w:val="004E2C41"/>
    <w:rsid w:val="004E2E33"/>
    <w:rsid w:val="004E2F51"/>
    <w:rsid w:val="004E2F60"/>
    <w:rsid w:val="004E3579"/>
    <w:rsid w:val="004E3892"/>
    <w:rsid w:val="004E3C20"/>
    <w:rsid w:val="004E3FD8"/>
    <w:rsid w:val="004E471C"/>
    <w:rsid w:val="004E4754"/>
    <w:rsid w:val="004E48A1"/>
    <w:rsid w:val="004E5181"/>
    <w:rsid w:val="004E534C"/>
    <w:rsid w:val="004E53AE"/>
    <w:rsid w:val="004E5449"/>
    <w:rsid w:val="004E5AEA"/>
    <w:rsid w:val="004E5C61"/>
    <w:rsid w:val="004E6158"/>
    <w:rsid w:val="004E6184"/>
    <w:rsid w:val="004E6267"/>
    <w:rsid w:val="004E63C9"/>
    <w:rsid w:val="004E675B"/>
    <w:rsid w:val="004E6CEA"/>
    <w:rsid w:val="004E6E83"/>
    <w:rsid w:val="004E7691"/>
    <w:rsid w:val="004E76A5"/>
    <w:rsid w:val="004E76EE"/>
    <w:rsid w:val="004E7B7F"/>
    <w:rsid w:val="004E7C1A"/>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3E2"/>
    <w:rsid w:val="004F359A"/>
    <w:rsid w:val="004F3DD1"/>
    <w:rsid w:val="004F40F1"/>
    <w:rsid w:val="004F4477"/>
    <w:rsid w:val="004F456F"/>
    <w:rsid w:val="004F4760"/>
    <w:rsid w:val="004F497D"/>
    <w:rsid w:val="004F4E04"/>
    <w:rsid w:val="004F4E53"/>
    <w:rsid w:val="004F4F06"/>
    <w:rsid w:val="004F55BE"/>
    <w:rsid w:val="004F58AB"/>
    <w:rsid w:val="004F627A"/>
    <w:rsid w:val="004F66FA"/>
    <w:rsid w:val="004F67A9"/>
    <w:rsid w:val="004F681F"/>
    <w:rsid w:val="004F6AFE"/>
    <w:rsid w:val="004F6F20"/>
    <w:rsid w:val="004F7245"/>
    <w:rsid w:val="004F72EA"/>
    <w:rsid w:val="004F7373"/>
    <w:rsid w:val="004F73A5"/>
    <w:rsid w:val="004F74B2"/>
    <w:rsid w:val="004F75B4"/>
    <w:rsid w:val="004F76A6"/>
    <w:rsid w:val="004F7799"/>
    <w:rsid w:val="004F78C3"/>
    <w:rsid w:val="004F7B47"/>
    <w:rsid w:val="004F7C51"/>
    <w:rsid w:val="004F7CE6"/>
    <w:rsid w:val="004F7F1A"/>
    <w:rsid w:val="004F7FC6"/>
    <w:rsid w:val="0050031C"/>
    <w:rsid w:val="005004F7"/>
    <w:rsid w:val="00500798"/>
    <w:rsid w:val="005007E7"/>
    <w:rsid w:val="00500A59"/>
    <w:rsid w:val="00501131"/>
    <w:rsid w:val="005012BB"/>
    <w:rsid w:val="0050132F"/>
    <w:rsid w:val="0050152C"/>
    <w:rsid w:val="00501577"/>
    <w:rsid w:val="00501723"/>
    <w:rsid w:val="00501A8C"/>
    <w:rsid w:val="00501DEE"/>
    <w:rsid w:val="00501F0D"/>
    <w:rsid w:val="00502425"/>
    <w:rsid w:val="005029A2"/>
    <w:rsid w:val="005029FC"/>
    <w:rsid w:val="00502D19"/>
    <w:rsid w:val="00502FCA"/>
    <w:rsid w:val="0050328D"/>
    <w:rsid w:val="005035E7"/>
    <w:rsid w:val="005038A7"/>
    <w:rsid w:val="00503AA5"/>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CB4"/>
    <w:rsid w:val="00513F8F"/>
    <w:rsid w:val="00514455"/>
    <w:rsid w:val="005147E7"/>
    <w:rsid w:val="00514882"/>
    <w:rsid w:val="005149A2"/>
    <w:rsid w:val="00514CEE"/>
    <w:rsid w:val="005150A0"/>
    <w:rsid w:val="005150E4"/>
    <w:rsid w:val="005150FE"/>
    <w:rsid w:val="00515907"/>
    <w:rsid w:val="0051591A"/>
    <w:rsid w:val="00515E2B"/>
    <w:rsid w:val="00516B96"/>
    <w:rsid w:val="00516DD3"/>
    <w:rsid w:val="005173A4"/>
    <w:rsid w:val="0051770E"/>
    <w:rsid w:val="00517B28"/>
    <w:rsid w:val="0052001B"/>
    <w:rsid w:val="00520423"/>
    <w:rsid w:val="0052051E"/>
    <w:rsid w:val="005205C8"/>
    <w:rsid w:val="005217C4"/>
    <w:rsid w:val="00521D65"/>
    <w:rsid w:val="005221A4"/>
    <w:rsid w:val="0052243B"/>
    <w:rsid w:val="00522F19"/>
    <w:rsid w:val="00522F7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BBB"/>
    <w:rsid w:val="00525F16"/>
    <w:rsid w:val="00525F4D"/>
    <w:rsid w:val="00525F71"/>
    <w:rsid w:val="00526270"/>
    <w:rsid w:val="005269C2"/>
    <w:rsid w:val="00526C7A"/>
    <w:rsid w:val="00526C8A"/>
    <w:rsid w:val="00527337"/>
    <w:rsid w:val="00527489"/>
    <w:rsid w:val="0053012B"/>
    <w:rsid w:val="00530184"/>
    <w:rsid w:val="00530406"/>
    <w:rsid w:val="0053058D"/>
    <w:rsid w:val="00530AFD"/>
    <w:rsid w:val="00530F11"/>
    <w:rsid w:val="00530F7D"/>
    <w:rsid w:val="0053173A"/>
    <w:rsid w:val="00531746"/>
    <w:rsid w:val="00531824"/>
    <w:rsid w:val="00531AF4"/>
    <w:rsid w:val="00531C01"/>
    <w:rsid w:val="00531F71"/>
    <w:rsid w:val="00532462"/>
    <w:rsid w:val="00532486"/>
    <w:rsid w:val="00532710"/>
    <w:rsid w:val="00532B16"/>
    <w:rsid w:val="00532C9D"/>
    <w:rsid w:val="00532DBB"/>
    <w:rsid w:val="00533215"/>
    <w:rsid w:val="005333E0"/>
    <w:rsid w:val="005334E4"/>
    <w:rsid w:val="005338BD"/>
    <w:rsid w:val="0053394F"/>
    <w:rsid w:val="0053432F"/>
    <w:rsid w:val="00534357"/>
    <w:rsid w:val="005347FB"/>
    <w:rsid w:val="005349C5"/>
    <w:rsid w:val="005349EB"/>
    <w:rsid w:val="00534AA6"/>
    <w:rsid w:val="00534C83"/>
    <w:rsid w:val="00534DB1"/>
    <w:rsid w:val="00535633"/>
    <w:rsid w:val="00535A27"/>
    <w:rsid w:val="0053637E"/>
    <w:rsid w:val="005365F6"/>
    <w:rsid w:val="00536625"/>
    <w:rsid w:val="00536AEE"/>
    <w:rsid w:val="00536D3C"/>
    <w:rsid w:val="0053713E"/>
    <w:rsid w:val="00537BE9"/>
    <w:rsid w:val="00537E22"/>
    <w:rsid w:val="0054009F"/>
    <w:rsid w:val="00540147"/>
    <w:rsid w:val="00540E6F"/>
    <w:rsid w:val="00540EB6"/>
    <w:rsid w:val="00540FF7"/>
    <w:rsid w:val="00540FF9"/>
    <w:rsid w:val="0054101A"/>
    <w:rsid w:val="005417A0"/>
    <w:rsid w:val="00541B6E"/>
    <w:rsid w:val="00541E2B"/>
    <w:rsid w:val="00542B39"/>
    <w:rsid w:val="005436D7"/>
    <w:rsid w:val="00543703"/>
    <w:rsid w:val="005437F5"/>
    <w:rsid w:val="00543A66"/>
    <w:rsid w:val="00543A83"/>
    <w:rsid w:val="00544220"/>
    <w:rsid w:val="005444D2"/>
    <w:rsid w:val="005448FC"/>
    <w:rsid w:val="00544C33"/>
    <w:rsid w:val="0054556F"/>
    <w:rsid w:val="005457A9"/>
    <w:rsid w:val="005458F0"/>
    <w:rsid w:val="00545AEA"/>
    <w:rsid w:val="00545C3D"/>
    <w:rsid w:val="00545E6A"/>
    <w:rsid w:val="00545FD7"/>
    <w:rsid w:val="00546310"/>
    <w:rsid w:val="005465E6"/>
    <w:rsid w:val="00546738"/>
    <w:rsid w:val="005467D6"/>
    <w:rsid w:val="00546942"/>
    <w:rsid w:val="00547123"/>
    <w:rsid w:val="00547591"/>
    <w:rsid w:val="0054790C"/>
    <w:rsid w:val="005504D9"/>
    <w:rsid w:val="00550B85"/>
    <w:rsid w:val="00550BF1"/>
    <w:rsid w:val="00550C80"/>
    <w:rsid w:val="00550D6F"/>
    <w:rsid w:val="00550E94"/>
    <w:rsid w:val="005511B1"/>
    <w:rsid w:val="00551B86"/>
    <w:rsid w:val="00551E1E"/>
    <w:rsid w:val="00551E52"/>
    <w:rsid w:val="00552038"/>
    <w:rsid w:val="0055233E"/>
    <w:rsid w:val="00552569"/>
    <w:rsid w:val="005526F2"/>
    <w:rsid w:val="00552869"/>
    <w:rsid w:val="00552A96"/>
    <w:rsid w:val="00552C0F"/>
    <w:rsid w:val="00552FF4"/>
    <w:rsid w:val="005537EE"/>
    <w:rsid w:val="00553F00"/>
    <w:rsid w:val="0055410A"/>
    <w:rsid w:val="005547B9"/>
    <w:rsid w:val="005547CB"/>
    <w:rsid w:val="00554DB6"/>
    <w:rsid w:val="00554DF7"/>
    <w:rsid w:val="005551B2"/>
    <w:rsid w:val="00555675"/>
    <w:rsid w:val="0055569E"/>
    <w:rsid w:val="00555713"/>
    <w:rsid w:val="00555772"/>
    <w:rsid w:val="00555794"/>
    <w:rsid w:val="00555AC0"/>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75F"/>
    <w:rsid w:val="00566AC7"/>
    <w:rsid w:val="0056719E"/>
    <w:rsid w:val="005701C5"/>
    <w:rsid w:val="005703E3"/>
    <w:rsid w:val="0057046D"/>
    <w:rsid w:val="0057054C"/>
    <w:rsid w:val="005706C1"/>
    <w:rsid w:val="00570825"/>
    <w:rsid w:val="00570886"/>
    <w:rsid w:val="005708C3"/>
    <w:rsid w:val="005708C6"/>
    <w:rsid w:val="0057096A"/>
    <w:rsid w:val="00570C83"/>
    <w:rsid w:val="00570FC7"/>
    <w:rsid w:val="005710A1"/>
    <w:rsid w:val="00571358"/>
    <w:rsid w:val="00571382"/>
    <w:rsid w:val="005719CA"/>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A7"/>
    <w:rsid w:val="00574767"/>
    <w:rsid w:val="00574886"/>
    <w:rsid w:val="00574B86"/>
    <w:rsid w:val="005753DB"/>
    <w:rsid w:val="005755A4"/>
    <w:rsid w:val="00575638"/>
    <w:rsid w:val="005757AC"/>
    <w:rsid w:val="005758BA"/>
    <w:rsid w:val="00575956"/>
    <w:rsid w:val="00575E27"/>
    <w:rsid w:val="00575EC1"/>
    <w:rsid w:val="005768C7"/>
    <w:rsid w:val="00576A37"/>
    <w:rsid w:val="00576FC7"/>
    <w:rsid w:val="00577368"/>
    <w:rsid w:val="005777AC"/>
    <w:rsid w:val="00577AA7"/>
    <w:rsid w:val="00577BB2"/>
    <w:rsid w:val="00577D01"/>
    <w:rsid w:val="00577E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ADD"/>
    <w:rsid w:val="00585C3A"/>
    <w:rsid w:val="00586004"/>
    <w:rsid w:val="0058628A"/>
    <w:rsid w:val="005863AF"/>
    <w:rsid w:val="005864E6"/>
    <w:rsid w:val="00586897"/>
    <w:rsid w:val="00587117"/>
    <w:rsid w:val="0058759B"/>
    <w:rsid w:val="0058764D"/>
    <w:rsid w:val="005876F1"/>
    <w:rsid w:val="00590203"/>
    <w:rsid w:val="00590749"/>
    <w:rsid w:val="00590BF6"/>
    <w:rsid w:val="00591048"/>
    <w:rsid w:val="00591777"/>
    <w:rsid w:val="00591B9B"/>
    <w:rsid w:val="00591B9C"/>
    <w:rsid w:val="00592160"/>
    <w:rsid w:val="0059231E"/>
    <w:rsid w:val="005923C9"/>
    <w:rsid w:val="005927CA"/>
    <w:rsid w:val="0059284F"/>
    <w:rsid w:val="00592CE8"/>
    <w:rsid w:val="00593E31"/>
    <w:rsid w:val="00594131"/>
    <w:rsid w:val="005942B6"/>
    <w:rsid w:val="005943C6"/>
    <w:rsid w:val="0059485A"/>
    <w:rsid w:val="005954F2"/>
    <w:rsid w:val="00595777"/>
    <w:rsid w:val="00595D68"/>
    <w:rsid w:val="00595E99"/>
    <w:rsid w:val="00596308"/>
    <w:rsid w:val="005968C4"/>
    <w:rsid w:val="005968F0"/>
    <w:rsid w:val="00596A56"/>
    <w:rsid w:val="00596CC1"/>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6AA"/>
    <w:rsid w:val="005A4999"/>
    <w:rsid w:val="005A4E38"/>
    <w:rsid w:val="005A4E39"/>
    <w:rsid w:val="005A5008"/>
    <w:rsid w:val="005A50CE"/>
    <w:rsid w:val="005A588D"/>
    <w:rsid w:val="005A59CF"/>
    <w:rsid w:val="005A5AC1"/>
    <w:rsid w:val="005A6441"/>
    <w:rsid w:val="005A6A3A"/>
    <w:rsid w:val="005A6B20"/>
    <w:rsid w:val="005A6B41"/>
    <w:rsid w:val="005A6FA1"/>
    <w:rsid w:val="005A7F72"/>
    <w:rsid w:val="005B00FD"/>
    <w:rsid w:val="005B0814"/>
    <w:rsid w:val="005B0AD4"/>
    <w:rsid w:val="005B0BCD"/>
    <w:rsid w:val="005B107A"/>
    <w:rsid w:val="005B1367"/>
    <w:rsid w:val="005B157F"/>
    <w:rsid w:val="005B1C8E"/>
    <w:rsid w:val="005B1EB5"/>
    <w:rsid w:val="005B23B6"/>
    <w:rsid w:val="005B2793"/>
    <w:rsid w:val="005B2967"/>
    <w:rsid w:val="005B2D4D"/>
    <w:rsid w:val="005B2EB8"/>
    <w:rsid w:val="005B3260"/>
    <w:rsid w:val="005B34BD"/>
    <w:rsid w:val="005B355C"/>
    <w:rsid w:val="005B36EE"/>
    <w:rsid w:val="005B3C58"/>
    <w:rsid w:val="005B3C7C"/>
    <w:rsid w:val="005B4911"/>
    <w:rsid w:val="005B4C5C"/>
    <w:rsid w:val="005B4E3D"/>
    <w:rsid w:val="005B4E83"/>
    <w:rsid w:val="005B541A"/>
    <w:rsid w:val="005B5425"/>
    <w:rsid w:val="005B54FE"/>
    <w:rsid w:val="005B5A55"/>
    <w:rsid w:val="005B5C26"/>
    <w:rsid w:val="005B5E06"/>
    <w:rsid w:val="005B6477"/>
    <w:rsid w:val="005B66A9"/>
    <w:rsid w:val="005B66F3"/>
    <w:rsid w:val="005B6C25"/>
    <w:rsid w:val="005B6D91"/>
    <w:rsid w:val="005B6F97"/>
    <w:rsid w:val="005B6FAE"/>
    <w:rsid w:val="005B703E"/>
    <w:rsid w:val="005B70E8"/>
    <w:rsid w:val="005B7389"/>
    <w:rsid w:val="005B7678"/>
    <w:rsid w:val="005B7824"/>
    <w:rsid w:val="005B7BDB"/>
    <w:rsid w:val="005B7E2B"/>
    <w:rsid w:val="005C023B"/>
    <w:rsid w:val="005C0625"/>
    <w:rsid w:val="005C0904"/>
    <w:rsid w:val="005C09BF"/>
    <w:rsid w:val="005C0D61"/>
    <w:rsid w:val="005C0DDE"/>
    <w:rsid w:val="005C11DA"/>
    <w:rsid w:val="005C1225"/>
    <w:rsid w:val="005C132F"/>
    <w:rsid w:val="005C160A"/>
    <w:rsid w:val="005C1752"/>
    <w:rsid w:val="005C2144"/>
    <w:rsid w:val="005C2476"/>
    <w:rsid w:val="005C2687"/>
    <w:rsid w:val="005C2D85"/>
    <w:rsid w:val="005C376D"/>
    <w:rsid w:val="005C3A65"/>
    <w:rsid w:val="005C3CDF"/>
    <w:rsid w:val="005C40FF"/>
    <w:rsid w:val="005C44FE"/>
    <w:rsid w:val="005C482A"/>
    <w:rsid w:val="005C4B4D"/>
    <w:rsid w:val="005C4DE3"/>
    <w:rsid w:val="005C5183"/>
    <w:rsid w:val="005C5379"/>
    <w:rsid w:val="005C543D"/>
    <w:rsid w:val="005C5656"/>
    <w:rsid w:val="005C5849"/>
    <w:rsid w:val="005C5985"/>
    <w:rsid w:val="005C61E1"/>
    <w:rsid w:val="005C71B0"/>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04C"/>
    <w:rsid w:val="005D31D3"/>
    <w:rsid w:val="005D37FF"/>
    <w:rsid w:val="005D38F9"/>
    <w:rsid w:val="005D4764"/>
    <w:rsid w:val="005D5086"/>
    <w:rsid w:val="005D5499"/>
    <w:rsid w:val="005D576B"/>
    <w:rsid w:val="005D594D"/>
    <w:rsid w:val="005D5E46"/>
    <w:rsid w:val="005D5F21"/>
    <w:rsid w:val="005D607D"/>
    <w:rsid w:val="005D609E"/>
    <w:rsid w:val="005D63B9"/>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1CE7"/>
    <w:rsid w:val="005E27A3"/>
    <w:rsid w:val="005E29D1"/>
    <w:rsid w:val="005E2E1D"/>
    <w:rsid w:val="005E2E2C"/>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6C69"/>
    <w:rsid w:val="005E7551"/>
    <w:rsid w:val="005E7698"/>
    <w:rsid w:val="005E7E29"/>
    <w:rsid w:val="005E7F1A"/>
    <w:rsid w:val="005F031E"/>
    <w:rsid w:val="005F0362"/>
    <w:rsid w:val="005F0B4C"/>
    <w:rsid w:val="005F0B53"/>
    <w:rsid w:val="005F0C46"/>
    <w:rsid w:val="005F1549"/>
    <w:rsid w:val="005F172A"/>
    <w:rsid w:val="005F1912"/>
    <w:rsid w:val="005F1C6B"/>
    <w:rsid w:val="005F1CD6"/>
    <w:rsid w:val="005F1FE4"/>
    <w:rsid w:val="005F21BD"/>
    <w:rsid w:val="005F2405"/>
    <w:rsid w:val="005F2441"/>
    <w:rsid w:val="005F2582"/>
    <w:rsid w:val="005F3121"/>
    <w:rsid w:val="005F327D"/>
    <w:rsid w:val="005F369B"/>
    <w:rsid w:val="005F3702"/>
    <w:rsid w:val="005F3F7F"/>
    <w:rsid w:val="005F40E5"/>
    <w:rsid w:val="005F4660"/>
    <w:rsid w:val="005F46D9"/>
    <w:rsid w:val="005F4950"/>
    <w:rsid w:val="005F4A4A"/>
    <w:rsid w:val="005F4D53"/>
    <w:rsid w:val="005F4E8D"/>
    <w:rsid w:val="005F509E"/>
    <w:rsid w:val="005F5526"/>
    <w:rsid w:val="005F5BF5"/>
    <w:rsid w:val="005F5E38"/>
    <w:rsid w:val="005F5F84"/>
    <w:rsid w:val="005F660A"/>
    <w:rsid w:val="005F6680"/>
    <w:rsid w:val="005F6697"/>
    <w:rsid w:val="005F6F9C"/>
    <w:rsid w:val="005F6FFC"/>
    <w:rsid w:val="005F7F11"/>
    <w:rsid w:val="006004DE"/>
    <w:rsid w:val="00600797"/>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946"/>
    <w:rsid w:val="00604AAE"/>
    <w:rsid w:val="00604CFF"/>
    <w:rsid w:val="00605207"/>
    <w:rsid w:val="00605399"/>
    <w:rsid w:val="006054EE"/>
    <w:rsid w:val="0060591D"/>
    <w:rsid w:val="006059EC"/>
    <w:rsid w:val="00605B5D"/>
    <w:rsid w:val="00605CD6"/>
    <w:rsid w:val="00605CF3"/>
    <w:rsid w:val="00607039"/>
    <w:rsid w:val="0060725E"/>
    <w:rsid w:val="006074A6"/>
    <w:rsid w:val="006074B1"/>
    <w:rsid w:val="0060765E"/>
    <w:rsid w:val="00607858"/>
    <w:rsid w:val="006079D8"/>
    <w:rsid w:val="00607ADE"/>
    <w:rsid w:val="00607E68"/>
    <w:rsid w:val="00607EA3"/>
    <w:rsid w:val="0061005A"/>
    <w:rsid w:val="006102C6"/>
    <w:rsid w:val="006103F0"/>
    <w:rsid w:val="00610AEB"/>
    <w:rsid w:val="006113A9"/>
    <w:rsid w:val="00611A0D"/>
    <w:rsid w:val="00612A01"/>
    <w:rsid w:val="00612C73"/>
    <w:rsid w:val="00613036"/>
    <w:rsid w:val="006131E0"/>
    <w:rsid w:val="006134CE"/>
    <w:rsid w:val="006138D8"/>
    <w:rsid w:val="00613D3B"/>
    <w:rsid w:val="00613E7E"/>
    <w:rsid w:val="00614064"/>
    <w:rsid w:val="006141D8"/>
    <w:rsid w:val="00614A84"/>
    <w:rsid w:val="00614CB4"/>
    <w:rsid w:val="00614D1E"/>
    <w:rsid w:val="0061524B"/>
    <w:rsid w:val="006154A9"/>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ABB"/>
    <w:rsid w:val="006212C0"/>
    <w:rsid w:val="006213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7C"/>
    <w:rsid w:val="006269CB"/>
    <w:rsid w:val="00626BA9"/>
    <w:rsid w:val="00626C25"/>
    <w:rsid w:val="00626E64"/>
    <w:rsid w:val="00627BA3"/>
    <w:rsid w:val="00627C39"/>
    <w:rsid w:val="00627E44"/>
    <w:rsid w:val="006300D7"/>
    <w:rsid w:val="0063046A"/>
    <w:rsid w:val="006307B0"/>
    <w:rsid w:val="00631007"/>
    <w:rsid w:val="00631826"/>
    <w:rsid w:val="00631E8A"/>
    <w:rsid w:val="00632507"/>
    <w:rsid w:val="006326BC"/>
    <w:rsid w:val="006327F2"/>
    <w:rsid w:val="00632927"/>
    <w:rsid w:val="00632A0E"/>
    <w:rsid w:val="00632A4C"/>
    <w:rsid w:val="00632BF5"/>
    <w:rsid w:val="00632DDE"/>
    <w:rsid w:val="00633296"/>
    <w:rsid w:val="0063342B"/>
    <w:rsid w:val="006338F7"/>
    <w:rsid w:val="00633951"/>
    <w:rsid w:val="00633965"/>
    <w:rsid w:val="00633B5E"/>
    <w:rsid w:val="00633C0A"/>
    <w:rsid w:val="00633D62"/>
    <w:rsid w:val="00633F15"/>
    <w:rsid w:val="0063405E"/>
    <w:rsid w:val="00634112"/>
    <w:rsid w:val="006341AD"/>
    <w:rsid w:val="006347F5"/>
    <w:rsid w:val="00635372"/>
    <w:rsid w:val="006358FB"/>
    <w:rsid w:val="00635EDC"/>
    <w:rsid w:val="00635F56"/>
    <w:rsid w:val="00636094"/>
    <w:rsid w:val="0063681F"/>
    <w:rsid w:val="00636A76"/>
    <w:rsid w:val="00636FB3"/>
    <w:rsid w:val="00637395"/>
    <w:rsid w:val="006373B0"/>
    <w:rsid w:val="006373C7"/>
    <w:rsid w:val="006374F0"/>
    <w:rsid w:val="00637E00"/>
    <w:rsid w:val="00637F20"/>
    <w:rsid w:val="006401C6"/>
    <w:rsid w:val="00640207"/>
    <w:rsid w:val="00640222"/>
    <w:rsid w:val="00640299"/>
    <w:rsid w:val="00640529"/>
    <w:rsid w:val="006409F3"/>
    <w:rsid w:val="00640C8D"/>
    <w:rsid w:val="00640D97"/>
    <w:rsid w:val="00641008"/>
    <w:rsid w:val="00641055"/>
    <w:rsid w:val="00641061"/>
    <w:rsid w:val="006419ED"/>
    <w:rsid w:val="00641D74"/>
    <w:rsid w:val="006429F0"/>
    <w:rsid w:val="00642D10"/>
    <w:rsid w:val="00643769"/>
    <w:rsid w:val="006437A9"/>
    <w:rsid w:val="00643973"/>
    <w:rsid w:val="00644177"/>
    <w:rsid w:val="006441D6"/>
    <w:rsid w:val="00644200"/>
    <w:rsid w:val="0064428B"/>
    <w:rsid w:val="00644511"/>
    <w:rsid w:val="0064486C"/>
    <w:rsid w:val="00644E60"/>
    <w:rsid w:val="00644F00"/>
    <w:rsid w:val="006457B7"/>
    <w:rsid w:val="006479C0"/>
    <w:rsid w:val="00647AF8"/>
    <w:rsid w:val="00647CB3"/>
    <w:rsid w:val="00647CDE"/>
    <w:rsid w:val="00647D60"/>
    <w:rsid w:val="0065011B"/>
    <w:rsid w:val="00650150"/>
    <w:rsid w:val="00650854"/>
    <w:rsid w:val="00650B51"/>
    <w:rsid w:val="00650B9B"/>
    <w:rsid w:val="00650CF1"/>
    <w:rsid w:val="00650D1E"/>
    <w:rsid w:val="00650DFE"/>
    <w:rsid w:val="00650EB8"/>
    <w:rsid w:val="00650F2B"/>
    <w:rsid w:val="00650F7C"/>
    <w:rsid w:val="00650FBE"/>
    <w:rsid w:val="006511BA"/>
    <w:rsid w:val="00651216"/>
    <w:rsid w:val="006513D5"/>
    <w:rsid w:val="006518B1"/>
    <w:rsid w:val="00651AD3"/>
    <w:rsid w:val="00651FA0"/>
    <w:rsid w:val="00652BB4"/>
    <w:rsid w:val="00652BDC"/>
    <w:rsid w:val="00652F17"/>
    <w:rsid w:val="00653273"/>
    <w:rsid w:val="0065336F"/>
    <w:rsid w:val="0065371C"/>
    <w:rsid w:val="00653BEA"/>
    <w:rsid w:val="00653EE1"/>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918"/>
    <w:rsid w:val="00656D6F"/>
    <w:rsid w:val="00657005"/>
    <w:rsid w:val="006578D9"/>
    <w:rsid w:val="00657F67"/>
    <w:rsid w:val="006601A6"/>
    <w:rsid w:val="006601F9"/>
    <w:rsid w:val="006602D1"/>
    <w:rsid w:val="0066055C"/>
    <w:rsid w:val="006605DC"/>
    <w:rsid w:val="006605E9"/>
    <w:rsid w:val="00661636"/>
    <w:rsid w:val="00661664"/>
    <w:rsid w:val="00661CC2"/>
    <w:rsid w:val="00661D38"/>
    <w:rsid w:val="00661D9A"/>
    <w:rsid w:val="00661DCC"/>
    <w:rsid w:val="00662166"/>
    <w:rsid w:val="00662D58"/>
    <w:rsid w:val="00662DE9"/>
    <w:rsid w:val="00662FA2"/>
    <w:rsid w:val="006635DC"/>
    <w:rsid w:val="0066376A"/>
    <w:rsid w:val="00663908"/>
    <w:rsid w:val="00663AC9"/>
    <w:rsid w:val="0066402E"/>
    <w:rsid w:val="00664250"/>
    <w:rsid w:val="00664496"/>
    <w:rsid w:val="00664581"/>
    <w:rsid w:val="006646F4"/>
    <w:rsid w:val="00664BF5"/>
    <w:rsid w:val="00665229"/>
    <w:rsid w:val="00665316"/>
    <w:rsid w:val="006654E8"/>
    <w:rsid w:val="0066568F"/>
    <w:rsid w:val="00665853"/>
    <w:rsid w:val="00665882"/>
    <w:rsid w:val="00665CCE"/>
    <w:rsid w:val="006662D2"/>
    <w:rsid w:val="00666948"/>
    <w:rsid w:val="00666C94"/>
    <w:rsid w:val="006672FC"/>
    <w:rsid w:val="0066736D"/>
    <w:rsid w:val="00667962"/>
    <w:rsid w:val="00667A27"/>
    <w:rsid w:val="00667AAB"/>
    <w:rsid w:val="0067046E"/>
    <w:rsid w:val="006704BF"/>
    <w:rsid w:val="00670AD6"/>
    <w:rsid w:val="00670D20"/>
    <w:rsid w:val="00670ECD"/>
    <w:rsid w:val="006710F4"/>
    <w:rsid w:val="00671773"/>
    <w:rsid w:val="00671C8F"/>
    <w:rsid w:val="006723C8"/>
    <w:rsid w:val="00672966"/>
    <w:rsid w:val="006729A2"/>
    <w:rsid w:val="00672F44"/>
    <w:rsid w:val="00673201"/>
    <w:rsid w:val="0067330E"/>
    <w:rsid w:val="00673317"/>
    <w:rsid w:val="006735BC"/>
    <w:rsid w:val="006737DD"/>
    <w:rsid w:val="00673BDE"/>
    <w:rsid w:val="00673EB7"/>
    <w:rsid w:val="00673FBF"/>
    <w:rsid w:val="00674460"/>
    <w:rsid w:val="00674474"/>
    <w:rsid w:val="0067517B"/>
    <w:rsid w:val="006755A9"/>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5D"/>
    <w:rsid w:val="00680E02"/>
    <w:rsid w:val="00680F30"/>
    <w:rsid w:val="00680F81"/>
    <w:rsid w:val="0068102D"/>
    <w:rsid w:val="0068139A"/>
    <w:rsid w:val="006819F6"/>
    <w:rsid w:val="00681A9A"/>
    <w:rsid w:val="00681BF2"/>
    <w:rsid w:val="00681CD5"/>
    <w:rsid w:val="0068226B"/>
    <w:rsid w:val="00682318"/>
    <w:rsid w:val="006827C5"/>
    <w:rsid w:val="00682A4A"/>
    <w:rsid w:val="00682ED3"/>
    <w:rsid w:val="00683136"/>
    <w:rsid w:val="0068328A"/>
    <w:rsid w:val="00683A5C"/>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87EE8"/>
    <w:rsid w:val="006902E3"/>
    <w:rsid w:val="00690386"/>
    <w:rsid w:val="006904C0"/>
    <w:rsid w:val="00690D12"/>
    <w:rsid w:val="00690F0E"/>
    <w:rsid w:val="006919C5"/>
    <w:rsid w:val="00691D43"/>
    <w:rsid w:val="00692250"/>
    <w:rsid w:val="00692602"/>
    <w:rsid w:val="00692799"/>
    <w:rsid w:val="006927F0"/>
    <w:rsid w:val="00692979"/>
    <w:rsid w:val="00692A0D"/>
    <w:rsid w:val="00693054"/>
    <w:rsid w:val="00693077"/>
    <w:rsid w:val="00693295"/>
    <w:rsid w:val="00693386"/>
    <w:rsid w:val="00693AB9"/>
    <w:rsid w:val="00693CA1"/>
    <w:rsid w:val="00693CCC"/>
    <w:rsid w:val="006943ED"/>
    <w:rsid w:val="0069447C"/>
    <w:rsid w:val="0069461D"/>
    <w:rsid w:val="006949AD"/>
    <w:rsid w:val="006949CD"/>
    <w:rsid w:val="00694AB0"/>
    <w:rsid w:val="00694D1C"/>
    <w:rsid w:val="00694D7A"/>
    <w:rsid w:val="00695A99"/>
    <w:rsid w:val="00695E95"/>
    <w:rsid w:val="006960EA"/>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4AA3"/>
    <w:rsid w:val="006A5185"/>
    <w:rsid w:val="006A5A45"/>
    <w:rsid w:val="006A5CA3"/>
    <w:rsid w:val="006A5E26"/>
    <w:rsid w:val="006A6725"/>
    <w:rsid w:val="006A6B69"/>
    <w:rsid w:val="006A6CCF"/>
    <w:rsid w:val="006A7574"/>
    <w:rsid w:val="006A764A"/>
    <w:rsid w:val="006A7984"/>
    <w:rsid w:val="006A7BF2"/>
    <w:rsid w:val="006A7C40"/>
    <w:rsid w:val="006A7FDD"/>
    <w:rsid w:val="006B0489"/>
    <w:rsid w:val="006B0A5E"/>
    <w:rsid w:val="006B0C66"/>
    <w:rsid w:val="006B0ED3"/>
    <w:rsid w:val="006B14F4"/>
    <w:rsid w:val="006B163E"/>
    <w:rsid w:val="006B166D"/>
    <w:rsid w:val="006B18B8"/>
    <w:rsid w:val="006B19B2"/>
    <w:rsid w:val="006B1A22"/>
    <w:rsid w:val="006B1DA2"/>
    <w:rsid w:val="006B1F5F"/>
    <w:rsid w:val="006B20F8"/>
    <w:rsid w:val="006B2186"/>
    <w:rsid w:val="006B21E9"/>
    <w:rsid w:val="006B242D"/>
    <w:rsid w:val="006B2790"/>
    <w:rsid w:val="006B393F"/>
    <w:rsid w:val="006B3BD3"/>
    <w:rsid w:val="006B3E55"/>
    <w:rsid w:val="006B431F"/>
    <w:rsid w:val="006B4566"/>
    <w:rsid w:val="006B460F"/>
    <w:rsid w:val="006B4C4E"/>
    <w:rsid w:val="006B4D4E"/>
    <w:rsid w:val="006B5064"/>
    <w:rsid w:val="006B63A2"/>
    <w:rsid w:val="006B6AD0"/>
    <w:rsid w:val="006B6BA3"/>
    <w:rsid w:val="006B6C95"/>
    <w:rsid w:val="006B725C"/>
    <w:rsid w:val="006B785D"/>
    <w:rsid w:val="006B7864"/>
    <w:rsid w:val="006B789D"/>
    <w:rsid w:val="006B7EE6"/>
    <w:rsid w:val="006C02E3"/>
    <w:rsid w:val="006C03B2"/>
    <w:rsid w:val="006C09DD"/>
    <w:rsid w:val="006C0A1A"/>
    <w:rsid w:val="006C10B4"/>
    <w:rsid w:val="006C1B3F"/>
    <w:rsid w:val="006C2113"/>
    <w:rsid w:val="006C27DA"/>
    <w:rsid w:val="006C289A"/>
    <w:rsid w:val="006C28B8"/>
    <w:rsid w:val="006C2EAC"/>
    <w:rsid w:val="006C3009"/>
    <w:rsid w:val="006C375B"/>
    <w:rsid w:val="006C377A"/>
    <w:rsid w:val="006C3F40"/>
    <w:rsid w:val="006C44D3"/>
    <w:rsid w:val="006C44E1"/>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6F"/>
    <w:rsid w:val="006C6287"/>
    <w:rsid w:val="006C6649"/>
    <w:rsid w:val="006C677C"/>
    <w:rsid w:val="006C69B8"/>
    <w:rsid w:val="006C6E76"/>
    <w:rsid w:val="006C6E92"/>
    <w:rsid w:val="006C6FF5"/>
    <w:rsid w:val="006C7428"/>
    <w:rsid w:val="006C75C9"/>
    <w:rsid w:val="006D0233"/>
    <w:rsid w:val="006D035E"/>
    <w:rsid w:val="006D03CD"/>
    <w:rsid w:val="006D0A70"/>
    <w:rsid w:val="006D0AD9"/>
    <w:rsid w:val="006D0DED"/>
    <w:rsid w:val="006D0F66"/>
    <w:rsid w:val="006D158C"/>
    <w:rsid w:val="006D19ED"/>
    <w:rsid w:val="006D1A23"/>
    <w:rsid w:val="006D1F1A"/>
    <w:rsid w:val="006D21FF"/>
    <w:rsid w:val="006D2488"/>
    <w:rsid w:val="006D2627"/>
    <w:rsid w:val="006D2B11"/>
    <w:rsid w:val="006D2DBE"/>
    <w:rsid w:val="006D31AF"/>
    <w:rsid w:val="006D31DD"/>
    <w:rsid w:val="006D343D"/>
    <w:rsid w:val="006D3D66"/>
    <w:rsid w:val="006D3E35"/>
    <w:rsid w:val="006D409F"/>
    <w:rsid w:val="006D492A"/>
    <w:rsid w:val="006D493C"/>
    <w:rsid w:val="006D49FC"/>
    <w:rsid w:val="006D4E49"/>
    <w:rsid w:val="006D4F72"/>
    <w:rsid w:val="006D5606"/>
    <w:rsid w:val="006D59BF"/>
    <w:rsid w:val="006D5AE7"/>
    <w:rsid w:val="006D5EC2"/>
    <w:rsid w:val="006D5FEF"/>
    <w:rsid w:val="006D615D"/>
    <w:rsid w:val="006D63BB"/>
    <w:rsid w:val="006D6D25"/>
    <w:rsid w:val="006D7598"/>
    <w:rsid w:val="006D7B93"/>
    <w:rsid w:val="006D7D41"/>
    <w:rsid w:val="006D7DAD"/>
    <w:rsid w:val="006E05BE"/>
    <w:rsid w:val="006E078E"/>
    <w:rsid w:val="006E0805"/>
    <w:rsid w:val="006E0949"/>
    <w:rsid w:val="006E0A84"/>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18"/>
    <w:rsid w:val="006E574E"/>
    <w:rsid w:val="006E5FE9"/>
    <w:rsid w:val="006E6043"/>
    <w:rsid w:val="006E6A05"/>
    <w:rsid w:val="006E6BAB"/>
    <w:rsid w:val="006E6DA9"/>
    <w:rsid w:val="006E6F03"/>
    <w:rsid w:val="006E71A8"/>
    <w:rsid w:val="006E7320"/>
    <w:rsid w:val="006E7496"/>
    <w:rsid w:val="006E7872"/>
    <w:rsid w:val="006E792F"/>
    <w:rsid w:val="006E7969"/>
    <w:rsid w:val="006E7E49"/>
    <w:rsid w:val="006E7F71"/>
    <w:rsid w:val="006F0072"/>
    <w:rsid w:val="006F04E2"/>
    <w:rsid w:val="006F05C2"/>
    <w:rsid w:val="006F090B"/>
    <w:rsid w:val="006F0918"/>
    <w:rsid w:val="006F0C12"/>
    <w:rsid w:val="006F0E20"/>
    <w:rsid w:val="006F0EB1"/>
    <w:rsid w:val="006F0F8E"/>
    <w:rsid w:val="006F1008"/>
    <w:rsid w:val="006F1D86"/>
    <w:rsid w:val="006F2030"/>
    <w:rsid w:val="006F22CB"/>
    <w:rsid w:val="006F291E"/>
    <w:rsid w:val="006F2E21"/>
    <w:rsid w:val="006F3052"/>
    <w:rsid w:val="006F30AD"/>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1C1"/>
    <w:rsid w:val="00704266"/>
    <w:rsid w:val="007044C2"/>
    <w:rsid w:val="007047A7"/>
    <w:rsid w:val="00704A33"/>
    <w:rsid w:val="00704DEB"/>
    <w:rsid w:val="00705584"/>
    <w:rsid w:val="00705E96"/>
    <w:rsid w:val="00706E08"/>
    <w:rsid w:val="00706F3F"/>
    <w:rsid w:val="0070711F"/>
    <w:rsid w:val="0070743B"/>
    <w:rsid w:val="0070796A"/>
    <w:rsid w:val="00707A89"/>
    <w:rsid w:val="007101EE"/>
    <w:rsid w:val="0071047D"/>
    <w:rsid w:val="0071073F"/>
    <w:rsid w:val="00710905"/>
    <w:rsid w:val="00710994"/>
    <w:rsid w:val="007109CD"/>
    <w:rsid w:val="00710A3E"/>
    <w:rsid w:val="00710AE6"/>
    <w:rsid w:val="00710D33"/>
    <w:rsid w:val="007110FE"/>
    <w:rsid w:val="00711760"/>
    <w:rsid w:val="0071196B"/>
    <w:rsid w:val="00711A0F"/>
    <w:rsid w:val="00711AE4"/>
    <w:rsid w:val="00711CBA"/>
    <w:rsid w:val="00711D10"/>
    <w:rsid w:val="00711D73"/>
    <w:rsid w:val="00711E0C"/>
    <w:rsid w:val="0071226E"/>
    <w:rsid w:val="00712639"/>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AFB"/>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0F9D"/>
    <w:rsid w:val="0073128B"/>
    <w:rsid w:val="0073171A"/>
    <w:rsid w:val="00731793"/>
    <w:rsid w:val="0073197F"/>
    <w:rsid w:val="007319D1"/>
    <w:rsid w:val="00731A41"/>
    <w:rsid w:val="00731C75"/>
    <w:rsid w:val="00731D37"/>
    <w:rsid w:val="00731DAC"/>
    <w:rsid w:val="00731E4B"/>
    <w:rsid w:val="00732321"/>
    <w:rsid w:val="00733074"/>
    <w:rsid w:val="007332FE"/>
    <w:rsid w:val="00733315"/>
    <w:rsid w:val="00733858"/>
    <w:rsid w:val="00733A74"/>
    <w:rsid w:val="00733A80"/>
    <w:rsid w:val="00733AA9"/>
    <w:rsid w:val="00733D80"/>
    <w:rsid w:val="00733F4E"/>
    <w:rsid w:val="00734133"/>
    <w:rsid w:val="00734230"/>
    <w:rsid w:val="0073448F"/>
    <w:rsid w:val="0073497A"/>
    <w:rsid w:val="00734ACE"/>
    <w:rsid w:val="007356D0"/>
    <w:rsid w:val="00735902"/>
    <w:rsid w:val="0073637C"/>
    <w:rsid w:val="007366CA"/>
    <w:rsid w:val="00736D7B"/>
    <w:rsid w:val="00736DFB"/>
    <w:rsid w:val="007377ED"/>
    <w:rsid w:val="007379C8"/>
    <w:rsid w:val="00740094"/>
    <w:rsid w:val="00740698"/>
    <w:rsid w:val="007406C0"/>
    <w:rsid w:val="00740789"/>
    <w:rsid w:val="00740AC1"/>
    <w:rsid w:val="00740BBF"/>
    <w:rsid w:val="00740CD3"/>
    <w:rsid w:val="0074108B"/>
    <w:rsid w:val="007414F1"/>
    <w:rsid w:val="007418A6"/>
    <w:rsid w:val="00741A05"/>
    <w:rsid w:val="007420C9"/>
    <w:rsid w:val="00742235"/>
    <w:rsid w:val="00742695"/>
    <w:rsid w:val="007426B7"/>
    <w:rsid w:val="00742A51"/>
    <w:rsid w:val="00742BFB"/>
    <w:rsid w:val="00742C1A"/>
    <w:rsid w:val="00742EC0"/>
    <w:rsid w:val="007430F0"/>
    <w:rsid w:val="00743757"/>
    <w:rsid w:val="00743867"/>
    <w:rsid w:val="00744055"/>
    <w:rsid w:val="0074460B"/>
    <w:rsid w:val="00744FB1"/>
    <w:rsid w:val="00745307"/>
    <w:rsid w:val="0074576E"/>
    <w:rsid w:val="00745AA9"/>
    <w:rsid w:val="00745EBB"/>
    <w:rsid w:val="00746167"/>
    <w:rsid w:val="00746199"/>
    <w:rsid w:val="00746289"/>
    <w:rsid w:val="007462A6"/>
    <w:rsid w:val="0074633F"/>
    <w:rsid w:val="0074644A"/>
    <w:rsid w:val="007464E7"/>
    <w:rsid w:val="00747446"/>
    <w:rsid w:val="0074769D"/>
    <w:rsid w:val="00747BD8"/>
    <w:rsid w:val="00747E09"/>
    <w:rsid w:val="00747F05"/>
    <w:rsid w:val="007500FC"/>
    <w:rsid w:val="0075038A"/>
    <w:rsid w:val="007509F9"/>
    <w:rsid w:val="00750A31"/>
    <w:rsid w:val="00750EF0"/>
    <w:rsid w:val="007512D3"/>
    <w:rsid w:val="007515C8"/>
    <w:rsid w:val="007517D1"/>
    <w:rsid w:val="00751F76"/>
    <w:rsid w:val="00752497"/>
    <w:rsid w:val="0075250F"/>
    <w:rsid w:val="007527B8"/>
    <w:rsid w:val="0075288B"/>
    <w:rsid w:val="00752FE7"/>
    <w:rsid w:val="0075312F"/>
    <w:rsid w:val="00753376"/>
    <w:rsid w:val="007536BB"/>
    <w:rsid w:val="00753B0F"/>
    <w:rsid w:val="00753B9D"/>
    <w:rsid w:val="00753F01"/>
    <w:rsid w:val="0075412E"/>
    <w:rsid w:val="007541D4"/>
    <w:rsid w:val="0075452E"/>
    <w:rsid w:val="00754836"/>
    <w:rsid w:val="00754D64"/>
    <w:rsid w:val="00754EDC"/>
    <w:rsid w:val="00755407"/>
    <w:rsid w:val="0075583A"/>
    <w:rsid w:val="007559EC"/>
    <w:rsid w:val="00755B06"/>
    <w:rsid w:val="00755C07"/>
    <w:rsid w:val="00755E06"/>
    <w:rsid w:val="007564B4"/>
    <w:rsid w:val="007565E2"/>
    <w:rsid w:val="0075703D"/>
    <w:rsid w:val="007570A3"/>
    <w:rsid w:val="007572E9"/>
    <w:rsid w:val="00757495"/>
    <w:rsid w:val="00757A61"/>
    <w:rsid w:val="00757BD1"/>
    <w:rsid w:val="00757CD9"/>
    <w:rsid w:val="00757D4D"/>
    <w:rsid w:val="00757E8E"/>
    <w:rsid w:val="00757FE8"/>
    <w:rsid w:val="007600CF"/>
    <w:rsid w:val="00760129"/>
    <w:rsid w:val="00760194"/>
    <w:rsid w:val="00760224"/>
    <w:rsid w:val="00760340"/>
    <w:rsid w:val="007604E2"/>
    <w:rsid w:val="007606BF"/>
    <w:rsid w:val="00760756"/>
    <w:rsid w:val="00760BFF"/>
    <w:rsid w:val="00760D79"/>
    <w:rsid w:val="00760E75"/>
    <w:rsid w:val="007613AF"/>
    <w:rsid w:val="00761471"/>
    <w:rsid w:val="00761941"/>
    <w:rsid w:val="007619FB"/>
    <w:rsid w:val="00761B40"/>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566"/>
    <w:rsid w:val="007667D5"/>
    <w:rsid w:val="00766B0E"/>
    <w:rsid w:val="00766BFB"/>
    <w:rsid w:val="00766CD1"/>
    <w:rsid w:val="00766DFE"/>
    <w:rsid w:val="0076727D"/>
    <w:rsid w:val="0076731C"/>
    <w:rsid w:val="00767416"/>
    <w:rsid w:val="0076747C"/>
    <w:rsid w:val="007678B6"/>
    <w:rsid w:val="00767D5D"/>
    <w:rsid w:val="00770544"/>
    <w:rsid w:val="00770B14"/>
    <w:rsid w:val="00770CEE"/>
    <w:rsid w:val="00771C48"/>
    <w:rsid w:val="00771D7E"/>
    <w:rsid w:val="00771ED4"/>
    <w:rsid w:val="007721AD"/>
    <w:rsid w:val="00772548"/>
    <w:rsid w:val="00772963"/>
    <w:rsid w:val="00772C23"/>
    <w:rsid w:val="00772D15"/>
    <w:rsid w:val="00772DC3"/>
    <w:rsid w:val="007731A4"/>
    <w:rsid w:val="007733C4"/>
    <w:rsid w:val="007733E9"/>
    <w:rsid w:val="007734DF"/>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0AE"/>
    <w:rsid w:val="00782266"/>
    <w:rsid w:val="007822AB"/>
    <w:rsid w:val="0078243D"/>
    <w:rsid w:val="00782D8A"/>
    <w:rsid w:val="00783315"/>
    <w:rsid w:val="007833C3"/>
    <w:rsid w:val="007833DA"/>
    <w:rsid w:val="007837BE"/>
    <w:rsid w:val="0078380D"/>
    <w:rsid w:val="007841B7"/>
    <w:rsid w:val="007842FE"/>
    <w:rsid w:val="00784442"/>
    <w:rsid w:val="00784702"/>
    <w:rsid w:val="00784C31"/>
    <w:rsid w:val="00784EA1"/>
    <w:rsid w:val="00784FC7"/>
    <w:rsid w:val="00785C4B"/>
    <w:rsid w:val="00785CEB"/>
    <w:rsid w:val="007861D1"/>
    <w:rsid w:val="007861FB"/>
    <w:rsid w:val="00786272"/>
    <w:rsid w:val="007864B2"/>
    <w:rsid w:val="00786613"/>
    <w:rsid w:val="00786620"/>
    <w:rsid w:val="007868B7"/>
    <w:rsid w:val="00786BC0"/>
    <w:rsid w:val="00786D21"/>
    <w:rsid w:val="0078756D"/>
    <w:rsid w:val="007875C4"/>
    <w:rsid w:val="00787736"/>
    <w:rsid w:val="00787977"/>
    <w:rsid w:val="00787986"/>
    <w:rsid w:val="00787A55"/>
    <w:rsid w:val="00787F66"/>
    <w:rsid w:val="00787FF1"/>
    <w:rsid w:val="00790E7E"/>
    <w:rsid w:val="007913A8"/>
    <w:rsid w:val="007916D2"/>
    <w:rsid w:val="007918E6"/>
    <w:rsid w:val="00791ADE"/>
    <w:rsid w:val="00791BEA"/>
    <w:rsid w:val="00792486"/>
    <w:rsid w:val="007926B7"/>
    <w:rsid w:val="00792A89"/>
    <w:rsid w:val="00792D23"/>
    <w:rsid w:val="00792ECC"/>
    <w:rsid w:val="007939C7"/>
    <w:rsid w:val="00793CEE"/>
    <w:rsid w:val="00793F70"/>
    <w:rsid w:val="0079400D"/>
    <w:rsid w:val="00794097"/>
    <w:rsid w:val="007947FB"/>
    <w:rsid w:val="00794842"/>
    <w:rsid w:val="0079485D"/>
    <w:rsid w:val="00794D84"/>
    <w:rsid w:val="007954AC"/>
    <w:rsid w:val="00795E2D"/>
    <w:rsid w:val="0079601B"/>
    <w:rsid w:val="007962E1"/>
    <w:rsid w:val="00796417"/>
    <w:rsid w:val="00796589"/>
    <w:rsid w:val="0079663F"/>
    <w:rsid w:val="0079692D"/>
    <w:rsid w:val="00796F91"/>
    <w:rsid w:val="00797DAA"/>
    <w:rsid w:val="00797FCF"/>
    <w:rsid w:val="007A0616"/>
    <w:rsid w:val="007A091C"/>
    <w:rsid w:val="007A0C33"/>
    <w:rsid w:val="007A0DAC"/>
    <w:rsid w:val="007A109B"/>
    <w:rsid w:val="007A1189"/>
    <w:rsid w:val="007A15BA"/>
    <w:rsid w:val="007A166E"/>
    <w:rsid w:val="007A16BA"/>
    <w:rsid w:val="007A1964"/>
    <w:rsid w:val="007A1B63"/>
    <w:rsid w:val="007A2467"/>
    <w:rsid w:val="007A288A"/>
    <w:rsid w:val="007A2A53"/>
    <w:rsid w:val="007A2BFF"/>
    <w:rsid w:val="007A2DE7"/>
    <w:rsid w:val="007A300F"/>
    <w:rsid w:val="007A3040"/>
    <w:rsid w:val="007A328E"/>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1A7"/>
    <w:rsid w:val="007B0253"/>
    <w:rsid w:val="007B073B"/>
    <w:rsid w:val="007B0865"/>
    <w:rsid w:val="007B08D1"/>
    <w:rsid w:val="007B09ED"/>
    <w:rsid w:val="007B0B92"/>
    <w:rsid w:val="007B1061"/>
    <w:rsid w:val="007B11AB"/>
    <w:rsid w:val="007B1F9A"/>
    <w:rsid w:val="007B21A9"/>
    <w:rsid w:val="007B2638"/>
    <w:rsid w:val="007B26C7"/>
    <w:rsid w:val="007B27DC"/>
    <w:rsid w:val="007B2884"/>
    <w:rsid w:val="007B314C"/>
    <w:rsid w:val="007B31E2"/>
    <w:rsid w:val="007B322B"/>
    <w:rsid w:val="007B33D1"/>
    <w:rsid w:val="007B3476"/>
    <w:rsid w:val="007B366F"/>
    <w:rsid w:val="007B3D55"/>
    <w:rsid w:val="007B4097"/>
    <w:rsid w:val="007B40AD"/>
    <w:rsid w:val="007B448A"/>
    <w:rsid w:val="007B44DC"/>
    <w:rsid w:val="007B4543"/>
    <w:rsid w:val="007B4551"/>
    <w:rsid w:val="007B4937"/>
    <w:rsid w:val="007B4E41"/>
    <w:rsid w:val="007B51B7"/>
    <w:rsid w:val="007B53E5"/>
    <w:rsid w:val="007B5A1D"/>
    <w:rsid w:val="007B5A66"/>
    <w:rsid w:val="007B630D"/>
    <w:rsid w:val="007B697F"/>
    <w:rsid w:val="007B6B11"/>
    <w:rsid w:val="007B74C5"/>
    <w:rsid w:val="007B7A2C"/>
    <w:rsid w:val="007B7DE6"/>
    <w:rsid w:val="007C00A7"/>
    <w:rsid w:val="007C0880"/>
    <w:rsid w:val="007C0BD2"/>
    <w:rsid w:val="007C0CF6"/>
    <w:rsid w:val="007C0F3A"/>
    <w:rsid w:val="007C1065"/>
    <w:rsid w:val="007C1537"/>
    <w:rsid w:val="007C1B94"/>
    <w:rsid w:val="007C2808"/>
    <w:rsid w:val="007C2A39"/>
    <w:rsid w:val="007C36F1"/>
    <w:rsid w:val="007C3D88"/>
    <w:rsid w:val="007C3EBA"/>
    <w:rsid w:val="007C3F14"/>
    <w:rsid w:val="007C49D7"/>
    <w:rsid w:val="007C508D"/>
    <w:rsid w:val="007C515A"/>
    <w:rsid w:val="007C52ED"/>
    <w:rsid w:val="007C56CE"/>
    <w:rsid w:val="007C5AB0"/>
    <w:rsid w:val="007C5CE6"/>
    <w:rsid w:val="007C5DB6"/>
    <w:rsid w:val="007C61AC"/>
    <w:rsid w:val="007C61E0"/>
    <w:rsid w:val="007C64BC"/>
    <w:rsid w:val="007C6566"/>
    <w:rsid w:val="007C6939"/>
    <w:rsid w:val="007C6941"/>
    <w:rsid w:val="007C6B25"/>
    <w:rsid w:val="007C6C7F"/>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0EF"/>
    <w:rsid w:val="007D214A"/>
    <w:rsid w:val="007D265B"/>
    <w:rsid w:val="007D357E"/>
    <w:rsid w:val="007D3889"/>
    <w:rsid w:val="007D39A2"/>
    <w:rsid w:val="007D39D7"/>
    <w:rsid w:val="007D3A84"/>
    <w:rsid w:val="007D4169"/>
    <w:rsid w:val="007D4287"/>
    <w:rsid w:val="007D4E6A"/>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EB"/>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C54"/>
    <w:rsid w:val="007E2E4B"/>
    <w:rsid w:val="007E3094"/>
    <w:rsid w:val="007E3F68"/>
    <w:rsid w:val="007E469D"/>
    <w:rsid w:val="007E46A3"/>
    <w:rsid w:val="007E486F"/>
    <w:rsid w:val="007E48CD"/>
    <w:rsid w:val="007E48E4"/>
    <w:rsid w:val="007E4C1C"/>
    <w:rsid w:val="007E4D0C"/>
    <w:rsid w:val="007E4F0D"/>
    <w:rsid w:val="007E5252"/>
    <w:rsid w:val="007E531F"/>
    <w:rsid w:val="007E5636"/>
    <w:rsid w:val="007E58E9"/>
    <w:rsid w:val="007E5A14"/>
    <w:rsid w:val="007E5FFD"/>
    <w:rsid w:val="007E6735"/>
    <w:rsid w:val="007E67F4"/>
    <w:rsid w:val="007E6936"/>
    <w:rsid w:val="007E6D0E"/>
    <w:rsid w:val="007E6EF1"/>
    <w:rsid w:val="007E73E9"/>
    <w:rsid w:val="007E7B2B"/>
    <w:rsid w:val="007E7CBA"/>
    <w:rsid w:val="007F0076"/>
    <w:rsid w:val="007F02A8"/>
    <w:rsid w:val="007F03E6"/>
    <w:rsid w:val="007F05E0"/>
    <w:rsid w:val="007F0B77"/>
    <w:rsid w:val="007F0DD3"/>
    <w:rsid w:val="007F0FB3"/>
    <w:rsid w:val="007F11F7"/>
    <w:rsid w:val="007F18C0"/>
    <w:rsid w:val="007F1A4C"/>
    <w:rsid w:val="007F1BD7"/>
    <w:rsid w:val="007F22A5"/>
    <w:rsid w:val="007F23CE"/>
    <w:rsid w:val="007F2771"/>
    <w:rsid w:val="007F2807"/>
    <w:rsid w:val="007F2DBB"/>
    <w:rsid w:val="007F2ED4"/>
    <w:rsid w:val="007F325B"/>
    <w:rsid w:val="007F3FB0"/>
    <w:rsid w:val="007F43A9"/>
    <w:rsid w:val="007F5070"/>
    <w:rsid w:val="007F5608"/>
    <w:rsid w:val="007F5874"/>
    <w:rsid w:val="007F59B1"/>
    <w:rsid w:val="007F5A6C"/>
    <w:rsid w:val="007F5D4A"/>
    <w:rsid w:val="007F63E9"/>
    <w:rsid w:val="007F6562"/>
    <w:rsid w:val="007F65F2"/>
    <w:rsid w:val="007F664D"/>
    <w:rsid w:val="007F6B1A"/>
    <w:rsid w:val="007F6FFB"/>
    <w:rsid w:val="007F70D6"/>
    <w:rsid w:val="007F75A2"/>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8B"/>
    <w:rsid w:val="00801D99"/>
    <w:rsid w:val="00801DCC"/>
    <w:rsid w:val="00801FBC"/>
    <w:rsid w:val="008021CF"/>
    <w:rsid w:val="00802410"/>
    <w:rsid w:val="00803A20"/>
    <w:rsid w:val="00803E2E"/>
    <w:rsid w:val="008041E1"/>
    <w:rsid w:val="00804437"/>
    <w:rsid w:val="00804452"/>
    <w:rsid w:val="00804867"/>
    <w:rsid w:val="00804B2F"/>
    <w:rsid w:val="00804C3F"/>
    <w:rsid w:val="00805227"/>
    <w:rsid w:val="00805597"/>
    <w:rsid w:val="00806979"/>
    <w:rsid w:val="0080699F"/>
    <w:rsid w:val="00806ACA"/>
    <w:rsid w:val="00806D29"/>
    <w:rsid w:val="0080732E"/>
    <w:rsid w:val="0080770D"/>
    <w:rsid w:val="00807711"/>
    <w:rsid w:val="00807C71"/>
    <w:rsid w:val="00807D28"/>
    <w:rsid w:val="00807D5E"/>
    <w:rsid w:val="00807E1B"/>
    <w:rsid w:val="0081012C"/>
    <w:rsid w:val="0081017A"/>
    <w:rsid w:val="00810234"/>
    <w:rsid w:val="008102A5"/>
    <w:rsid w:val="008102E8"/>
    <w:rsid w:val="008103C2"/>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1A0"/>
    <w:rsid w:val="00815469"/>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86"/>
    <w:rsid w:val="00817C96"/>
    <w:rsid w:val="00817D2A"/>
    <w:rsid w:val="00817F27"/>
    <w:rsid w:val="00820DF1"/>
    <w:rsid w:val="0082172C"/>
    <w:rsid w:val="00821992"/>
    <w:rsid w:val="00821D8A"/>
    <w:rsid w:val="0082241B"/>
    <w:rsid w:val="0082266A"/>
    <w:rsid w:val="00823335"/>
    <w:rsid w:val="00823571"/>
    <w:rsid w:val="008237B2"/>
    <w:rsid w:val="00823C2D"/>
    <w:rsid w:val="00823F61"/>
    <w:rsid w:val="0082449E"/>
    <w:rsid w:val="008249FF"/>
    <w:rsid w:val="008251EC"/>
    <w:rsid w:val="0082540D"/>
    <w:rsid w:val="00825DD4"/>
    <w:rsid w:val="00826204"/>
    <w:rsid w:val="008263FF"/>
    <w:rsid w:val="0082667E"/>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BDF"/>
    <w:rsid w:val="00836FC2"/>
    <w:rsid w:val="00837034"/>
    <w:rsid w:val="0083768C"/>
    <w:rsid w:val="008377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1AE"/>
    <w:rsid w:val="00847721"/>
    <w:rsid w:val="0084794A"/>
    <w:rsid w:val="00847991"/>
    <w:rsid w:val="00847BA6"/>
    <w:rsid w:val="00847C4E"/>
    <w:rsid w:val="00847F04"/>
    <w:rsid w:val="00850433"/>
    <w:rsid w:val="00850D1D"/>
    <w:rsid w:val="008511F1"/>
    <w:rsid w:val="0085130C"/>
    <w:rsid w:val="00851B22"/>
    <w:rsid w:val="008521C5"/>
    <w:rsid w:val="00852338"/>
    <w:rsid w:val="00852F3B"/>
    <w:rsid w:val="00853132"/>
    <w:rsid w:val="00853AFF"/>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37E"/>
    <w:rsid w:val="008626B0"/>
    <w:rsid w:val="00862988"/>
    <w:rsid w:val="0086333C"/>
    <w:rsid w:val="00863479"/>
    <w:rsid w:val="00863AA0"/>
    <w:rsid w:val="00863C8A"/>
    <w:rsid w:val="00863E78"/>
    <w:rsid w:val="00864243"/>
    <w:rsid w:val="008648FC"/>
    <w:rsid w:val="00864A9F"/>
    <w:rsid w:val="008650AB"/>
    <w:rsid w:val="00865696"/>
    <w:rsid w:val="00865D4C"/>
    <w:rsid w:val="00865DE1"/>
    <w:rsid w:val="00866453"/>
    <w:rsid w:val="008664D9"/>
    <w:rsid w:val="00866781"/>
    <w:rsid w:val="00866850"/>
    <w:rsid w:val="00866897"/>
    <w:rsid w:val="00866DFF"/>
    <w:rsid w:val="00867347"/>
    <w:rsid w:val="008674A2"/>
    <w:rsid w:val="00867A2F"/>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328"/>
    <w:rsid w:val="008734E7"/>
    <w:rsid w:val="0087352A"/>
    <w:rsid w:val="00873AA8"/>
    <w:rsid w:val="00873BF0"/>
    <w:rsid w:val="0087456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C7E"/>
    <w:rsid w:val="00877FA3"/>
    <w:rsid w:val="00880035"/>
    <w:rsid w:val="0088011E"/>
    <w:rsid w:val="00880494"/>
    <w:rsid w:val="008804C9"/>
    <w:rsid w:val="0088052B"/>
    <w:rsid w:val="00880B3D"/>
    <w:rsid w:val="00880CCB"/>
    <w:rsid w:val="00880D84"/>
    <w:rsid w:val="008810DF"/>
    <w:rsid w:val="008810FA"/>
    <w:rsid w:val="00881703"/>
    <w:rsid w:val="00881842"/>
    <w:rsid w:val="00881F28"/>
    <w:rsid w:val="008822B6"/>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0D8"/>
    <w:rsid w:val="00887184"/>
    <w:rsid w:val="008873A5"/>
    <w:rsid w:val="00887771"/>
    <w:rsid w:val="00887F2E"/>
    <w:rsid w:val="0089035C"/>
    <w:rsid w:val="008904DB"/>
    <w:rsid w:val="008907B2"/>
    <w:rsid w:val="00890B03"/>
    <w:rsid w:val="00890BCD"/>
    <w:rsid w:val="00890D15"/>
    <w:rsid w:val="00890EFE"/>
    <w:rsid w:val="00890F04"/>
    <w:rsid w:val="00890F2B"/>
    <w:rsid w:val="008911A2"/>
    <w:rsid w:val="0089129F"/>
    <w:rsid w:val="00891F63"/>
    <w:rsid w:val="00892297"/>
    <w:rsid w:val="008922DC"/>
    <w:rsid w:val="008922DF"/>
    <w:rsid w:val="00892357"/>
    <w:rsid w:val="00892494"/>
    <w:rsid w:val="00893024"/>
    <w:rsid w:val="00893B3B"/>
    <w:rsid w:val="00894304"/>
    <w:rsid w:val="008943E0"/>
    <w:rsid w:val="00894C16"/>
    <w:rsid w:val="00894C3B"/>
    <w:rsid w:val="00894D6C"/>
    <w:rsid w:val="00894FEF"/>
    <w:rsid w:val="00895243"/>
    <w:rsid w:val="008953FF"/>
    <w:rsid w:val="00895A0C"/>
    <w:rsid w:val="0089622F"/>
    <w:rsid w:val="00896A6F"/>
    <w:rsid w:val="00896C7B"/>
    <w:rsid w:val="00896D10"/>
    <w:rsid w:val="00896DF5"/>
    <w:rsid w:val="00896E32"/>
    <w:rsid w:val="00897A26"/>
    <w:rsid w:val="008A0173"/>
    <w:rsid w:val="008A01E5"/>
    <w:rsid w:val="008A0339"/>
    <w:rsid w:val="008A03A0"/>
    <w:rsid w:val="008A0473"/>
    <w:rsid w:val="008A04C7"/>
    <w:rsid w:val="008A111D"/>
    <w:rsid w:val="008A12ED"/>
    <w:rsid w:val="008A15BD"/>
    <w:rsid w:val="008A1732"/>
    <w:rsid w:val="008A197B"/>
    <w:rsid w:val="008A1B4E"/>
    <w:rsid w:val="008A1C65"/>
    <w:rsid w:val="008A1C6C"/>
    <w:rsid w:val="008A1EA1"/>
    <w:rsid w:val="008A2023"/>
    <w:rsid w:val="008A21DE"/>
    <w:rsid w:val="008A223E"/>
    <w:rsid w:val="008A24BD"/>
    <w:rsid w:val="008A2AAE"/>
    <w:rsid w:val="008A2AD3"/>
    <w:rsid w:val="008A2F26"/>
    <w:rsid w:val="008A2F9B"/>
    <w:rsid w:val="008A2FA5"/>
    <w:rsid w:val="008A36DE"/>
    <w:rsid w:val="008A36ED"/>
    <w:rsid w:val="008A3898"/>
    <w:rsid w:val="008A39E0"/>
    <w:rsid w:val="008A42D8"/>
    <w:rsid w:val="008A457F"/>
    <w:rsid w:val="008A45E8"/>
    <w:rsid w:val="008A53C3"/>
    <w:rsid w:val="008A59E9"/>
    <w:rsid w:val="008A5BFE"/>
    <w:rsid w:val="008A5E30"/>
    <w:rsid w:val="008A631F"/>
    <w:rsid w:val="008A668F"/>
    <w:rsid w:val="008A725C"/>
    <w:rsid w:val="008A72A4"/>
    <w:rsid w:val="008A74E8"/>
    <w:rsid w:val="008A74F5"/>
    <w:rsid w:val="008A758D"/>
    <w:rsid w:val="008A75C5"/>
    <w:rsid w:val="008A7669"/>
    <w:rsid w:val="008A7819"/>
    <w:rsid w:val="008A78BC"/>
    <w:rsid w:val="008A7BEA"/>
    <w:rsid w:val="008A7C09"/>
    <w:rsid w:val="008A7F80"/>
    <w:rsid w:val="008B01A2"/>
    <w:rsid w:val="008B0576"/>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81C"/>
    <w:rsid w:val="008B6E5C"/>
    <w:rsid w:val="008B739E"/>
    <w:rsid w:val="008B766A"/>
    <w:rsid w:val="008B77DB"/>
    <w:rsid w:val="008B7A0E"/>
    <w:rsid w:val="008B7BD4"/>
    <w:rsid w:val="008B7E5B"/>
    <w:rsid w:val="008C003B"/>
    <w:rsid w:val="008C022D"/>
    <w:rsid w:val="008C0431"/>
    <w:rsid w:val="008C1ABE"/>
    <w:rsid w:val="008C2426"/>
    <w:rsid w:val="008C2453"/>
    <w:rsid w:val="008C24E8"/>
    <w:rsid w:val="008C25FD"/>
    <w:rsid w:val="008C265E"/>
    <w:rsid w:val="008C26B4"/>
    <w:rsid w:val="008C28BA"/>
    <w:rsid w:val="008C3240"/>
    <w:rsid w:val="008C3593"/>
    <w:rsid w:val="008C3957"/>
    <w:rsid w:val="008C3E0A"/>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2C"/>
    <w:rsid w:val="008D02CB"/>
    <w:rsid w:val="008D0459"/>
    <w:rsid w:val="008D05D2"/>
    <w:rsid w:val="008D0ECB"/>
    <w:rsid w:val="008D13DC"/>
    <w:rsid w:val="008D149D"/>
    <w:rsid w:val="008D1509"/>
    <w:rsid w:val="008D1D2C"/>
    <w:rsid w:val="008D1E23"/>
    <w:rsid w:val="008D2461"/>
    <w:rsid w:val="008D2D60"/>
    <w:rsid w:val="008D3208"/>
    <w:rsid w:val="008D382D"/>
    <w:rsid w:val="008D3F21"/>
    <w:rsid w:val="008D40FF"/>
    <w:rsid w:val="008D4277"/>
    <w:rsid w:val="008D42C5"/>
    <w:rsid w:val="008D453F"/>
    <w:rsid w:val="008D508F"/>
    <w:rsid w:val="008D538D"/>
    <w:rsid w:val="008D592F"/>
    <w:rsid w:val="008D59D0"/>
    <w:rsid w:val="008D5F73"/>
    <w:rsid w:val="008D5FCD"/>
    <w:rsid w:val="008D60C9"/>
    <w:rsid w:val="008D6733"/>
    <w:rsid w:val="008D6909"/>
    <w:rsid w:val="008D6D0E"/>
    <w:rsid w:val="008D6F90"/>
    <w:rsid w:val="008D72A4"/>
    <w:rsid w:val="008D72CA"/>
    <w:rsid w:val="008D7378"/>
    <w:rsid w:val="008D7554"/>
    <w:rsid w:val="008D7615"/>
    <w:rsid w:val="008D76A0"/>
    <w:rsid w:val="008D78C3"/>
    <w:rsid w:val="008D7ACD"/>
    <w:rsid w:val="008D7AD2"/>
    <w:rsid w:val="008D7C2A"/>
    <w:rsid w:val="008D7DEB"/>
    <w:rsid w:val="008E037E"/>
    <w:rsid w:val="008E04B5"/>
    <w:rsid w:val="008E0CDD"/>
    <w:rsid w:val="008E0E89"/>
    <w:rsid w:val="008E0E8C"/>
    <w:rsid w:val="008E1217"/>
    <w:rsid w:val="008E174C"/>
    <w:rsid w:val="008E1CFE"/>
    <w:rsid w:val="008E1FDF"/>
    <w:rsid w:val="008E2040"/>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333"/>
    <w:rsid w:val="008E6465"/>
    <w:rsid w:val="008E6535"/>
    <w:rsid w:val="008E6658"/>
    <w:rsid w:val="008E6788"/>
    <w:rsid w:val="008E67A8"/>
    <w:rsid w:val="008E67B7"/>
    <w:rsid w:val="008E6F34"/>
    <w:rsid w:val="008E70B2"/>
    <w:rsid w:val="008E7DB3"/>
    <w:rsid w:val="008E7E01"/>
    <w:rsid w:val="008E7E0A"/>
    <w:rsid w:val="008F01AB"/>
    <w:rsid w:val="008F0460"/>
    <w:rsid w:val="008F0982"/>
    <w:rsid w:val="008F0D27"/>
    <w:rsid w:val="008F14C0"/>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6D52"/>
    <w:rsid w:val="008F7069"/>
    <w:rsid w:val="008F7462"/>
    <w:rsid w:val="008F74EA"/>
    <w:rsid w:val="008F74ED"/>
    <w:rsid w:val="008F7738"/>
    <w:rsid w:val="008F7940"/>
    <w:rsid w:val="008F7BD6"/>
    <w:rsid w:val="008F7CEF"/>
    <w:rsid w:val="009000FD"/>
    <w:rsid w:val="00900307"/>
    <w:rsid w:val="00900983"/>
    <w:rsid w:val="00900D3F"/>
    <w:rsid w:val="00900DDE"/>
    <w:rsid w:val="00900DF1"/>
    <w:rsid w:val="00900EEB"/>
    <w:rsid w:val="009016AE"/>
    <w:rsid w:val="00901845"/>
    <w:rsid w:val="00901F96"/>
    <w:rsid w:val="00901F9A"/>
    <w:rsid w:val="009022BC"/>
    <w:rsid w:val="0090255A"/>
    <w:rsid w:val="00902734"/>
    <w:rsid w:val="00902997"/>
    <w:rsid w:val="00903281"/>
    <w:rsid w:val="0090347C"/>
    <w:rsid w:val="00903ABF"/>
    <w:rsid w:val="00903C24"/>
    <w:rsid w:val="00903C5A"/>
    <w:rsid w:val="00903F59"/>
    <w:rsid w:val="0090411E"/>
    <w:rsid w:val="00904562"/>
    <w:rsid w:val="009045C7"/>
    <w:rsid w:val="0090480E"/>
    <w:rsid w:val="00904840"/>
    <w:rsid w:val="00904A52"/>
    <w:rsid w:val="00904A62"/>
    <w:rsid w:val="00904B6D"/>
    <w:rsid w:val="00905A06"/>
    <w:rsid w:val="00905A7E"/>
    <w:rsid w:val="00906100"/>
    <w:rsid w:val="009061A5"/>
    <w:rsid w:val="009067B8"/>
    <w:rsid w:val="00906EED"/>
    <w:rsid w:val="00907071"/>
    <w:rsid w:val="0090715C"/>
    <w:rsid w:val="00907829"/>
    <w:rsid w:val="00907A52"/>
    <w:rsid w:val="00910577"/>
    <w:rsid w:val="009108A7"/>
    <w:rsid w:val="00910ED6"/>
    <w:rsid w:val="009114BD"/>
    <w:rsid w:val="00911A07"/>
    <w:rsid w:val="00911CAD"/>
    <w:rsid w:val="00911D05"/>
    <w:rsid w:val="00911E1A"/>
    <w:rsid w:val="009123B9"/>
    <w:rsid w:val="00912531"/>
    <w:rsid w:val="00913598"/>
    <w:rsid w:val="00913649"/>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BF6"/>
    <w:rsid w:val="00923E83"/>
    <w:rsid w:val="00923EB5"/>
    <w:rsid w:val="00923F1B"/>
    <w:rsid w:val="00924108"/>
    <w:rsid w:val="0092423D"/>
    <w:rsid w:val="0092434B"/>
    <w:rsid w:val="009247D8"/>
    <w:rsid w:val="00924F5D"/>
    <w:rsid w:val="0092507E"/>
    <w:rsid w:val="009250BC"/>
    <w:rsid w:val="0092550A"/>
    <w:rsid w:val="00925581"/>
    <w:rsid w:val="00925836"/>
    <w:rsid w:val="00925A4B"/>
    <w:rsid w:val="00925B23"/>
    <w:rsid w:val="00925DD1"/>
    <w:rsid w:val="009260EC"/>
    <w:rsid w:val="00926264"/>
    <w:rsid w:val="00926595"/>
    <w:rsid w:val="0092698B"/>
    <w:rsid w:val="009269EB"/>
    <w:rsid w:val="00927211"/>
    <w:rsid w:val="00927752"/>
    <w:rsid w:val="0092779E"/>
    <w:rsid w:val="00927A58"/>
    <w:rsid w:val="00930305"/>
    <w:rsid w:val="0093047C"/>
    <w:rsid w:val="0093063D"/>
    <w:rsid w:val="00931196"/>
    <w:rsid w:val="00931273"/>
    <w:rsid w:val="0093135E"/>
    <w:rsid w:val="0093195D"/>
    <w:rsid w:val="00931B38"/>
    <w:rsid w:val="00932109"/>
    <w:rsid w:val="009322AC"/>
    <w:rsid w:val="009324B1"/>
    <w:rsid w:val="009327B5"/>
    <w:rsid w:val="0093285B"/>
    <w:rsid w:val="00932907"/>
    <w:rsid w:val="00932A16"/>
    <w:rsid w:val="00932A20"/>
    <w:rsid w:val="00932C8D"/>
    <w:rsid w:val="00932E4B"/>
    <w:rsid w:val="0093311E"/>
    <w:rsid w:val="00933C2F"/>
    <w:rsid w:val="00933D61"/>
    <w:rsid w:val="00933DE4"/>
    <w:rsid w:val="009342EB"/>
    <w:rsid w:val="009343DA"/>
    <w:rsid w:val="0093457F"/>
    <w:rsid w:val="0093498D"/>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5E4"/>
    <w:rsid w:val="00942A63"/>
    <w:rsid w:val="00942BB8"/>
    <w:rsid w:val="00943128"/>
    <w:rsid w:val="0094335F"/>
    <w:rsid w:val="00943D09"/>
    <w:rsid w:val="00943D28"/>
    <w:rsid w:val="009440F3"/>
    <w:rsid w:val="00944202"/>
    <w:rsid w:val="00944335"/>
    <w:rsid w:val="0094465E"/>
    <w:rsid w:val="00944710"/>
    <w:rsid w:val="0094480B"/>
    <w:rsid w:val="00944AF4"/>
    <w:rsid w:val="00944D54"/>
    <w:rsid w:val="00944F7E"/>
    <w:rsid w:val="0094564D"/>
    <w:rsid w:val="00945E49"/>
    <w:rsid w:val="009462D8"/>
    <w:rsid w:val="00946388"/>
    <w:rsid w:val="00946588"/>
    <w:rsid w:val="00946860"/>
    <w:rsid w:val="00946CE5"/>
    <w:rsid w:val="00946F59"/>
    <w:rsid w:val="00947415"/>
    <w:rsid w:val="0094776E"/>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D3E"/>
    <w:rsid w:val="009537A7"/>
    <w:rsid w:val="00953B1F"/>
    <w:rsid w:val="009542C9"/>
    <w:rsid w:val="0095466F"/>
    <w:rsid w:val="009548C3"/>
    <w:rsid w:val="0095506D"/>
    <w:rsid w:val="009554E1"/>
    <w:rsid w:val="009555E2"/>
    <w:rsid w:val="0095570A"/>
    <w:rsid w:val="009557DF"/>
    <w:rsid w:val="009558DB"/>
    <w:rsid w:val="00955A2E"/>
    <w:rsid w:val="00956101"/>
    <w:rsid w:val="009563E4"/>
    <w:rsid w:val="00956534"/>
    <w:rsid w:val="0095660B"/>
    <w:rsid w:val="00956769"/>
    <w:rsid w:val="00956B4A"/>
    <w:rsid w:val="00956DE3"/>
    <w:rsid w:val="00957060"/>
    <w:rsid w:val="009571DB"/>
    <w:rsid w:val="009572DC"/>
    <w:rsid w:val="00957487"/>
    <w:rsid w:val="00957656"/>
    <w:rsid w:val="0095776C"/>
    <w:rsid w:val="009577E2"/>
    <w:rsid w:val="00957D9C"/>
    <w:rsid w:val="00960237"/>
    <w:rsid w:val="009603AB"/>
    <w:rsid w:val="009607AF"/>
    <w:rsid w:val="00960A88"/>
    <w:rsid w:val="00960C68"/>
    <w:rsid w:val="00960CB6"/>
    <w:rsid w:val="00960D27"/>
    <w:rsid w:val="00960F10"/>
    <w:rsid w:val="00961023"/>
    <w:rsid w:val="009612F1"/>
    <w:rsid w:val="009613DF"/>
    <w:rsid w:val="009616FA"/>
    <w:rsid w:val="0096183C"/>
    <w:rsid w:val="00961E6D"/>
    <w:rsid w:val="00961F21"/>
    <w:rsid w:val="009621FF"/>
    <w:rsid w:val="00962337"/>
    <w:rsid w:val="0096292B"/>
    <w:rsid w:val="00962E9E"/>
    <w:rsid w:val="0096336E"/>
    <w:rsid w:val="00963519"/>
    <w:rsid w:val="0096392B"/>
    <w:rsid w:val="0096397B"/>
    <w:rsid w:val="00963985"/>
    <w:rsid w:val="00963E3F"/>
    <w:rsid w:val="009640C7"/>
    <w:rsid w:val="0096490E"/>
    <w:rsid w:val="00964E3C"/>
    <w:rsid w:val="00964E69"/>
    <w:rsid w:val="0096504D"/>
    <w:rsid w:val="009650B4"/>
    <w:rsid w:val="0096527C"/>
    <w:rsid w:val="009654F0"/>
    <w:rsid w:val="00965753"/>
    <w:rsid w:val="009659EA"/>
    <w:rsid w:val="00965E40"/>
    <w:rsid w:val="0096606A"/>
    <w:rsid w:val="00966462"/>
    <w:rsid w:val="0096671A"/>
    <w:rsid w:val="0096691D"/>
    <w:rsid w:val="00966EC4"/>
    <w:rsid w:val="0096745F"/>
    <w:rsid w:val="0096766C"/>
    <w:rsid w:val="00967851"/>
    <w:rsid w:val="0096791C"/>
    <w:rsid w:val="00967D2D"/>
    <w:rsid w:val="00967F74"/>
    <w:rsid w:val="00970A5B"/>
    <w:rsid w:val="00970F7A"/>
    <w:rsid w:val="00970FE3"/>
    <w:rsid w:val="00971190"/>
    <w:rsid w:val="009713C9"/>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A"/>
    <w:rsid w:val="00974EBD"/>
    <w:rsid w:val="009750F1"/>
    <w:rsid w:val="009751BA"/>
    <w:rsid w:val="009752A9"/>
    <w:rsid w:val="00975859"/>
    <w:rsid w:val="009760EC"/>
    <w:rsid w:val="00976DD5"/>
    <w:rsid w:val="009771C4"/>
    <w:rsid w:val="009775C2"/>
    <w:rsid w:val="00977852"/>
    <w:rsid w:val="009778AB"/>
    <w:rsid w:val="009803A8"/>
    <w:rsid w:val="00980403"/>
    <w:rsid w:val="009804CB"/>
    <w:rsid w:val="009806D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1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91B"/>
    <w:rsid w:val="00995CE6"/>
    <w:rsid w:val="00995D7A"/>
    <w:rsid w:val="00996546"/>
    <w:rsid w:val="00996A8B"/>
    <w:rsid w:val="00996CD1"/>
    <w:rsid w:val="00996CD4"/>
    <w:rsid w:val="0099713E"/>
    <w:rsid w:val="0099731A"/>
    <w:rsid w:val="009979D6"/>
    <w:rsid w:val="00997CA3"/>
    <w:rsid w:val="009A0212"/>
    <w:rsid w:val="009A031F"/>
    <w:rsid w:val="009A041C"/>
    <w:rsid w:val="009A0920"/>
    <w:rsid w:val="009A0A53"/>
    <w:rsid w:val="009A12E2"/>
    <w:rsid w:val="009A1963"/>
    <w:rsid w:val="009A1E77"/>
    <w:rsid w:val="009A1FBC"/>
    <w:rsid w:val="009A20C4"/>
    <w:rsid w:val="009A20F1"/>
    <w:rsid w:val="009A2180"/>
    <w:rsid w:val="009A246A"/>
    <w:rsid w:val="009A27BC"/>
    <w:rsid w:val="009A2817"/>
    <w:rsid w:val="009A2E5D"/>
    <w:rsid w:val="009A3183"/>
    <w:rsid w:val="009A321F"/>
    <w:rsid w:val="009A355A"/>
    <w:rsid w:val="009A3792"/>
    <w:rsid w:val="009A37AC"/>
    <w:rsid w:val="009A3AB5"/>
    <w:rsid w:val="009A4518"/>
    <w:rsid w:val="009A47CB"/>
    <w:rsid w:val="009A514C"/>
    <w:rsid w:val="009A516A"/>
    <w:rsid w:val="009A528E"/>
    <w:rsid w:val="009A6127"/>
    <w:rsid w:val="009A637B"/>
    <w:rsid w:val="009A6456"/>
    <w:rsid w:val="009A6513"/>
    <w:rsid w:val="009A692D"/>
    <w:rsid w:val="009A6960"/>
    <w:rsid w:val="009A6BAA"/>
    <w:rsid w:val="009A6C74"/>
    <w:rsid w:val="009A6D32"/>
    <w:rsid w:val="009A7154"/>
    <w:rsid w:val="009A78D1"/>
    <w:rsid w:val="009A7A99"/>
    <w:rsid w:val="009A7E57"/>
    <w:rsid w:val="009B003C"/>
    <w:rsid w:val="009B0097"/>
    <w:rsid w:val="009B030B"/>
    <w:rsid w:val="009B0664"/>
    <w:rsid w:val="009B0C12"/>
    <w:rsid w:val="009B10C5"/>
    <w:rsid w:val="009B20AD"/>
    <w:rsid w:val="009B25DC"/>
    <w:rsid w:val="009B3221"/>
    <w:rsid w:val="009B33F1"/>
    <w:rsid w:val="009B346F"/>
    <w:rsid w:val="009B3745"/>
    <w:rsid w:val="009B3C79"/>
    <w:rsid w:val="009B4570"/>
    <w:rsid w:val="009B4821"/>
    <w:rsid w:val="009B4BED"/>
    <w:rsid w:val="009B4C24"/>
    <w:rsid w:val="009B5821"/>
    <w:rsid w:val="009B59B0"/>
    <w:rsid w:val="009B5E51"/>
    <w:rsid w:val="009B616B"/>
    <w:rsid w:val="009B68AD"/>
    <w:rsid w:val="009B6C13"/>
    <w:rsid w:val="009B6D19"/>
    <w:rsid w:val="009B7833"/>
    <w:rsid w:val="009B7BB7"/>
    <w:rsid w:val="009B7F7E"/>
    <w:rsid w:val="009B7FFA"/>
    <w:rsid w:val="009C00EF"/>
    <w:rsid w:val="009C01D2"/>
    <w:rsid w:val="009C054E"/>
    <w:rsid w:val="009C080A"/>
    <w:rsid w:val="009C098E"/>
    <w:rsid w:val="009C0BC1"/>
    <w:rsid w:val="009C0D57"/>
    <w:rsid w:val="009C0DBE"/>
    <w:rsid w:val="009C1001"/>
    <w:rsid w:val="009C10DF"/>
    <w:rsid w:val="009C159E"/>
    <w:rsid w:val="009C163E"/>
    <w:rsid w:val="009C1A15"/>
    <w:rsid w:val="009C1A35"/>
    <w:rsid w:val="009C1D4B"/>
    <w:rsid w:val="009C1E0C"/>
    <w:rsid w:val="009C26FB"/>
    <w:rsid w:val="009C281C"/>
    <w:rsid w:val="009C3B33"/>
    <w:rsid w:val="009C3D88"/>
    <w:rsid w:val="009C43C5"/>
    <w:rsid w:val="009C45A3"/>
    <w:rsid w:val="009C4838"/>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AC0"/>
    <w:rsid w:val="009D1B37"/>
    <w:rsid w:val="009D2118"/>
    <w:rsid w:val="009D22EA"/>
    <w:rsid w:val="009D2C43"/>
    <w:rsid w:val="009D327E"/>
    <w:rsid w:val="009D3CC0"/>
    <w:rsid w:val="009D3D45"/>
    <w:rsid w:val="009D422C"/>
    <w:rsid w:val="009D4303"/>
    <w:rsid w:val="009D465E"/>
    <w:rsid w:val="009D478C"/>
    <w:rsid w:val="009D49A4"/>
    <w:rsid w:val="009D4A8E"/>
    <w:rsid w:val="009D4DA3"/>
    <w:rsid w:val="009D610C"/>
    <w:rsid w:val="009D62E7"/>
    <w:rsid w:val="009D75A4"/>
    <w:rsid w:val="009D766D"/>
    <w:rsid w:val="009D7DD5"/>
    <w:rsid w:val="009E00D4"/>
    <w:rsid w:val="009E06AD"/>
    <w:rsid w:val="009E0AD1"/>
    <w:rsid w:val="009E0CA7"/>
    <w:rsid w:val="009E11A9"/>
    <w:rsid w:val="009E176B"/>
    <w:rsid w:val="009E1957"/>
    <w:rsid w:val="009E1D4A"/>
    <w:rsid w:val="009E1E13"/>
    <w:rsid w:val="009E1F70"/>
    <w:rsid w:val="009E1FFC"/>
    <w:rsid w:val="009E2345"/>
    <w:rsid w:val="009E2787"/>
    <w:rsid w:val="009E2F97"/>
    <w:rsid w:val="009E3235"/>
    <w:rsid w:val="009E36B2"/>
    <w:rsid w:val="009E3790"/>
    <w:rsid w:val="009E3FBD"/>
    <w:rsid w:val="009E457F"/>
    <w:rsid w:val="009E5039"/>
    <w:rsid w:val="009E532F"/>
    <w:rsid w:val="009E53AA"/>
    <w:rsid w:val="009E53D6"/>
    <w:rsid w:val="009E55D6"/>
    <w:rsid w:val="009E5656"/>
    <w:rsid w:val="009E5AB4"/>
    <w:rsid w:val="009E5CEB"/>
    <w:rsid w:val="009E605E"/>
    <w:rsid w:val="009E641D"/>
    <w:rsid w:val="009E64BF"/>
    <w:rsid w:val="009E653E"/>
    <w:rsid w:val="009E6F6E"/>
    <w:rsid w:val="009E7246"/>
    <w:rsid w:val="009E73DA"/>
    <w:rsid w:val="009E7677"/>
    <w:rsid w:val="009E792D"/>
    <w:rsid w:val="009E798E"/>
    <w:rsid w:val="009F06F6"/>
    <w:rsid w:val="009F0C38"/>
    <w:rsid w:val="009F0CD1"/>
    <w:rsid w:val="009F0F85"/>
    <w:rsid w:val="009F1033"/>
    <w:rsid w:val="009F187B"/>
    <w:rsid w:val="009F1933"/>
    <w:rsid w:val="009F2E7E"/>
    <w:rsid w:val="009F310A"/>
    <w:rsid w:val="009F3582"/>
    <w:rsid w:val="009F37A0"/>
    <w:rsid w:val="009F39A6"/>
    <w:rsid w:val="009F39E2"/>
    <w:rsid w:val="009F3A4B"/>
    <w:rsid w:val="009F3D85"/>
    <w:rsid w:val="009F3DF4"/>
    <w:rsid w:val="009F3E03"/>
    <w:rsid w:val="009F3E1D"/>
    <w:rsid w:val="009F41E1"/>
    <w:rsid w:val="009F4375"/>
    <w:rsid w:val="009F4834"/>
    <w:rsid w:val="009F4956"/>
    <w:rsid w:val="009F4D43"/>
    <w:rsid w:val="009F4F05"/>
    <w:rsid w:val="009F5606"/>
    <w:rsid w:val="009F5CA4"/>
    <w:rsid w:val="009F5DE0"/>
    <w:rsid w:val="009F6410"/>
    <w:rsid w:val="009F6457"/>
    <w:rsid w:val="009F6627"/>
    <w:rsid w:val="009F669B"/>
    <w:rsid w:val="009F66DF"/>
    <w:rsid w:val="009F6DF5"/>
    <w:rsid w:val="009F7105"/>
    <w:rsid w:val="009F7169"/>
    <w:rsid w:val="009F76CB"/>
    <w:rsid w:val="009F7883"/>
    <w:rsid w:val="009F7E6D"/>
    <w:rsid w:val="00A00519"/>
    <w:rsid w:val="00A0056A"/>
    <w:rsid w:val="00A00892"/>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07EA7"/>
    <w:rsid w:val="00A105DB"/>
    <w:rsid w:val="00A10608"/>
    <w:rsid w:val="00A106FE"/>
    <w:rsid w:val="00A10947"/>
    <w:rsid w:val="00A10B48"/>
    <w:rsid w:val="00A10B7A"/>
    <w:rsid w:val="00A10C9E"/>
    <w:rsid w:val="00A114B5"/>
    <w:rsid w:val="00A115BF"/>
    <w:rsid w:val="00A11ABB"/>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0CE"/>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700"/>
    <w:rsid w:val="00A16A02"/>
    <w:rsid w:val="00A171E3"/>
    <w:rsid w:val="00A17345"/>
    <w:rsid w:val="00A1789B"/>
    <w:rsid w:val="00A178A4"/>
    <w:rsid w:val="00A20253"/>
    <w:rsid w:val="00A2049C"/>
    <w:rsid w:val="00A205BF"/>
    <w:rsid w:val="00A2081F"/>
    <w:rsid w:val="00A20B11"/>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8E5"/>
    <w:rsid w:val="00A25A28"/>
    <w:rsid w:val="00A25F8A"/>
    <w:rsid w:val="00A261E4"/>
    <w:rsid w:val="00A26883"/>
    <w:rsid w:val="00A26CF7"/>
    <w:rsid w:val="00A26D60"/>
    <w:rsid w:val="00A26EE0"/>
    <w:rsid w:val="00A26EE3"/>
    <w:rsid w:val="00A27263"/>
    <w:rsid w:val="00A2735E"/>
    <w:rsid w:val="00A3072C"/>
    <w:rsid w:val="00A3097E"/>
    <w:rsid w:val="00A30BAE"/>
    <w:rsid w:val="00A313D0"/>
    <w:rsid w:val="00A314A9"/>
    <w:rsid w:val="00A31591"/>
    <w:rsid w:val="00A31629"/>
    <w:rsid w:val="00A3170C"/>
    <w:rsid w:val="00A318C7"/>
    <w:rsid w:val="00A31C37"/>
    <w:rsid w:val="00A31E88"/>
    <w:rsid w:val="00A321EE"/>
    <w:rsid w:val="00A325C2"/>
    <w:rsid w:val="00A325CC"/>
    <w:rsid w:val="00A326AC"/>
    <w:rsid w:val="00A327BE"/>
    <w:rsid w:val="00A327E2"/>
    <w:rsid w:val="00A32955"/>
    <w:rsid w:val="00A32AC9"/>
    <w:rsid w:val="00A32C37"/>
    <w:rsid w:val="00A32E42"/>
    <w:rsid w:val="00A33271"/>
    <w:rsid w:val="00A336B5"/>
    <w:rsid w:val="00A33C3D"/>
    <w:rsid w:val="00A33C9E"/>
    <w:rsid w:val="00A34A25"/>
    <w:rsid w:val="00A34FD0"/>
    <w:rsid w:val="00A35492"/>
    <w:rsid w:val="00A35735"/>
    <w:rsid w:val="00A35A0B"/>
    <w:rsid w:val="00A362CB"/>
    <w:rsid w:val="00A36694"/>
    <w:rsid w:val="00A36D4B"/>
    <w:rsid w:val="00A36DC8"/>
    <w:rsid w:val="00A370C7"/>
    <w:rsid w:val="00A3747D"/>
    <w:rsid w:val="00A37A59"/>
    <w:rsid w:val="00A37F77"/>
    <w:rsid w:val="00A40296"/>
    <w:rsid w:val="00A402A6"/>
    <w:rsid w:val="00A40531"/>
    <w:rsid w:val="00A40889"/>
    <w:rsid w:val="00A41009"/>
    <w:rsid w:val="00A41179"/>
    <w:rsid w:val="00A41772"/>
    <w:rsid w:val="00A42461"/>
    <w:rsid w:val="00A42659"/>
    <w:rsid w:val="00A426A6"/>
    <w:rsid w:val="00A42721"/>
    <w:rsid w:val="00A42897"/>
    <w:rsid w:val="00A429DE"/>
    <w:rsid w:val="00A42E37"/>
    <w:rsid w:val="00A42F65"/>
    <w:rsid w:val="00A4306E"/>
    <w:rsid w:val="00A4339C"/>
    <w:rsid w:val="00A43666"/>
    <w:rsid w:val="00A43907"/>
    <w:rsid w:val="00A43A09"/>
    <w:rsid w:val="00A43A47"/>
    <w:rsid w:val="00A43C2C"/>
    <w:rsid w:val="00A43CF0"/>
    <w:rsid w:val="00A44882"/>
    <w:rsid w:val="00A44AA5"/>
    <w:rsid w:val="00A44AA6"/>
    <w:rsid w:val="00A44B72"/>
    <w:rsid w:val="00A44E28"/>
    <w:rsid w:val="00A45381"/>
    <w:rsid w:val="00A4570E"/>
    <w:rsid w:val="00A4579A"/>
    <w:rsid w:val="00A45A3B"/>
    <w:rsid w:val="00A46FAD"/>
    <w:rsid w:val="00A470ED"/>
    <w:rsid w:val="00A47218"/>
    <w:rsid w:val="00A47430"/>
    <w:rsid w:val="00A4761F"/>
    <w:rsid w:val="00A47803"/>
    <w:rsid w:val="00A479AE"/>
    <w:rsid w:val="00A47ACF"/>
    <w:rsid w:val="00A47B4B"/>
    <w:rsid w:val="00A47BED"/>
    <w:rsid w:val="00A47D9D"/>
    <w:rsid w:val="00A5022A"/>
    <w:rsid w:val="00A5044D"/>
    <w:rsid w:val="00A506CE"/>
    <w:rsid w:val="00A50B00"/>
    <w:rsid w:val="00A50D17"/>
    <w:rsid w:val="00A511FB"/>
    <w:rsid w:val="00A514EB"/>
    <w:rsid w:val="00A521E0"/>
    <w:rsid w:val="00A52700"/>
    <w:rsid w:val="00A52B0A"/>
    <w:rsid w:val="00A52D1E"/>
    <w:rsid w:val="00A53808"/>
    <w:rsid w:val="00A53831"/>
    <w:rsid w:val="00A544BF"/>
    <w:rsid w:val="00A54A61"/>
    <w:rsid w:val="00A54A90"/>
    <w:rsid w:val="00A54D16"/>
    <w:rsid w:val="00A551A0"/>
    <w:rsid w:val="00A5579B"/>
    <w:rsid w:val="00A55855"/>
    <w:rsid w:val="00A5586A"/>
    <w:rsid w:val="00A55877"/>
    <w:rsid w:val="00A5587F"/>
    <w:rsid w:val="00A5589D"/>
    <w:rsid w:val="00A55BB7"/>
    <w:rsid w:val="00A55CCE"/>
    <w:rsid w:val="00A55E76"/>
    <w:rsid w:val="00A55F31"/>
    <w:rsid w:val="00A5637C"/>
    <w:rsid w:val="00A56735"/>
    <w:rsid w:val="00A56C2C"/>
    <w:rsid w:val="00A570E9"/>
    <w:rsid w:val="00A57311"/>
    <w:rsid w:val="00A57649"/>
    <w:rsid w:val="00A57A60"/>
    <w:rsid w:val="00A57B65"/>
    <w:rsid w:val="00A57BB7"/>
    <w:rsid w:val="00A57C08"/>
    <w:rsid w:val="00A57E26"/>
    <w:rsid w:val="00A57F96"/>
    <w:rsid w:val="00A6034D"/>
    <w:rsid w:val="00A6098D"/>
    <w:rsid w:val="00A609E3"/>
    <w:rsid w:val="00A61298"/>
    <w:rsid w:val="00A61828"/>
    <w:rsid w:val="00A61BD5"/>
    <w:rsid w:val="00A620AA"/>
    <w:rsid w:val="00A6252C"/>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828"/>
    <w:rsid w:val="00A65BE3"/>
    <w:rsid w:val="00A65FBF"/>
    <w:rsid w:val="00A66089"/>
    <w:rsid w:val="00A6681D"/>
    <w:rsid w:val="00A66A5A"/>
    <w:rsid w:val="00A6736A"/>
    <w:rsid w:val="00A677C1"/>
    <w:rsid w:val="00A67A8E"/>
    <w:rsid w:val="00A67AC6"/>
    <w:rsid w:val="00A70A35"/>
    <w:rsid w:val="00A7141F"/>
    <w:rsid w:val="00A71CAA"/>
    <w:rsid w:val="00A71CDC"/>
    <w:rsid w:val="00A71D6B"/>
    <w:rsid w:val="00A723F7"/>
    <w:rsid w:val="00A734AF"/>
    <w:rsid w:val="00A73873"/>
    <w:rsid w:val="00A73D8D"/>
    <w:rsid w:val="00A7449E"/>
    <w:rsid w:val="00A744A2"/>
    <w:rsid w:val="00A745D9"/>
    <w:rsid w:val="00A74C89"/>
    <w:rsid w:val="00A74E04"/>
    <w:rsid w:val="00A74F6C"/>
    <w:rsid w:val="00A75021"/>
    <w:rsid w:val="00A7518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29A"/>
    <w:rsid w:val="00A806D6"/>
    <w:rsid w:val="00A80915"/>
    <w:rsid w:val="00A80E52"/>
    <w:rsid w:val="00A8115F"/>
    <w:rsid w:val="00A81281"/>
    <w:rsid w:val="00A8135C"/>
    <w:rsid w:val="00A81633"/>
    <w:rsid w:val="00A8172F"/>
    <w:rsid w:val="00A8221B"/>
    <w:rsid w:val="00A82665"/>
    <w:rsid w:val="00A826CD"/>
    <w:rsid w:val="00A82DA1"/>
    <w:rsid w:val="00A82FA5"/>
    <w:rsid w:val="00A831F0"/>
    <w:rsid w:val="00A834EC"/>
    <w:rsid w:val="00A8353F"/>
    <w:rsid w:val="00A83710"/>
    <w:rsid w:val="00A83BF1"/>
    <w:rsid w:val="00A83C06"/>
    <w:rsid w:val="00A83C5B"/>
    <w:rsid w:val="00A84298"/>
    <w:rsid w:val="00A84890"/>
    <w:rsid w:val="00A8490B"/>
    <w:rsid w:val="00A8513A"/>
    <w:rsid w:val="00A8523D"/>
    <w:rsid w:val="00A853DF"/>
    <w:rsid w:val="00A85661"/>
    <w:rsid w:val="00A85FFF"/>
    <w:rsid w:val="00A869B4"/>
    <w:rsid w:val="00A86ACD"/>
    <w:rsid w:val="00A86AE7"/>
    <w:rsid w:val="00A86D23"/>
    <w:rsid w:val="00A86EEB"/>
    <w:rsid w:val="00A86FEF"/>
    <w:rsid w:val="00A87482"/>
    <w:rsid w:val="00A87C98"/>
    <w:rsid w:val="00A9018C"/>
    <w:rsid w:val="00A90218"/>
    <w:rsid w:val="00A905F1"/>
    <w:rsid w:val="00A90BC8"/>
    <w:rsid w:val="00A90E27"/>
    <w:rsid w:val="00A91218"/>
    <w:rsid w:val="00A912BE"/>
    <w:rsid w:val="00A91469"/>
    <w:rsid w:val="00A9164F"/>
    <w:rsid w:val="00A917CC"/>
    <w:rsid w:val="00A91933"/>
    <w:rsid w:val="00A91B1D"/>
    <w:rsid w:val="00A91F3E"/>
    <w:rsid w:val="00A92245"/>
    <w:rsid w:val="00A9266D"/>
    <w:rsid w:val="00A92AD8"/>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CD4"/>
    <w:rsid w:val="00A95DBB"/>
    <w:rsid w:val="00A96058"/>
    <w:rsid w:val="00A96801"/>
    <w:rsid w:val="00A9692B"/>
    <w:rsid w:val="00A96D7E"/>
    <w:rsid w:val="00A9727C"/>
    <w:rsid w:val="00A9746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80D"/>
    <w:rsid w:val="00AA4B1B"/>
    <w:rsid w:val="00AA4E54"/>
    <w:rsid w:val="00AA523D"/>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0EE0"/>
    <w:rsid w:val="00AB102D"/>
    <w:rsid w:val="00AB1A33"/>
    <w:rsid w:val="00AB1C99"/>
    <w:rsid w:val="00AB243D"/>
    <w:rsid w:val="00AB2857"/>
    <w:rsid w:val="00AB2B10"/>
    <w:rsid w:val="00AB3299"/>
    <w:rsid w:val="00AB3418"/>
    <w:rsid w:val="00AB3490"/>
    <w:rsid w:val="00AB3491"/>
    <w:rsid w:val="00AB37C5"/>
    <w:rsid w:val="00AB3A40"/>
    <w:rsid w:val="00AB3C9A"/>
    <w:rsid w:val="00AB3D94"/>
    <w:rsid w:val="00AB3E16"/>
    <w:rsid w:val="00AB3E3E"/>
    <w:rsid w:val="00AB3F13"/>
    <w:rsid w:val="00AB3F37"/>
    <w:rsid w:val="00AB3F49"/>
    <w:rsid w:val="00AB3FF4"/>
    <w:rsid w:val="00AB4157"/>
    <w:rsid w:val="00AB42FF"/>
    <w:rsid w:val="00AB513E"/>
    <w:rsid w:val="00AB53BA"/>
    <w:rsid w:val="00AB57AD"/>
    <w:rsid w:val="00AB583A"/>
    <w:rsid w:val="00AB642C"/>
    <w:rsid w:val="00AB6D53"/>
    <w:rsid w:val="00AB7134"/>
    <w:rsid w:val="00AB76D5"/>
    <w:rsid w:val="00AB7787"/>
    <w:rsid w:val="00AB78AC"/>
    <w:rsid w:val="00AB7964"/>
    <w:rsid w:val="00AB7C60"/>
    <w:rsid w:val="00AC0B36"/>
    <w:rsid w:val="00AC0CEF"/>
    <w:rsid w:val="00AC0DBB"/>
    <w:rsid w:val="00AC1191"/>
    <w:rsid w:val="00AC1281"/>
    <w:rsid w:val="00AC2AEF"/>
    <w:rsid w:val="00AC2D39"/>
    <w:rsid w:val="00AC2D4E"/>
    <w:rsid w:val="00AC3084"/>
    <w:rsid w:val="00AC3431"/>
    <w:rsid w:val="00AC38DE"/>
    <w:rsid w:val="00AC38E9"/>
    <w:rsid w:val="00AC407B"/>
    <w:rsid w:val="00AC45D6"/>
    <w:rsid w:val="00AC471F"/>
    <w:rsid w:val="00AC4883"/>
    <w:rsid w:val="00AC4D53"/>
    <w:rsid w:val="00AC4D96"/>
    <w:rsid w:val="00AC4E2E"/>
    <w:rsid w:val="00AC5A3B"/>
    <w:rsid w:val="00AC5AB6"/>
    <w:rsid w:val="00AC61B3"/>
    <w:rsid w:val="00AC63F4"/>
    <w:rsid w:val="00AC6521"/>
    <w:rsid w:val="00AC65CF"/>
    <w:rsid w:val="00AC690A"/>
    <w:rsid w:val="00AC6D0A"/>
    <w:rsid w:val="00AC7885"/>
    <w:rsid w:val="00AD0EAA"/>
    <w:rsid w:val="00AD12BD"/>
    <w:rsid w:val="00AD158D"/>
    <w:rsid w:val="00AD1618"/>
    <w:rsid w:val="00AD163D"/>
    <w:rsid w:val="00AD174D"/>
    <w:rsid w:val="00AD1CB3"/>
    <w:rsid w:val="00AD1DFE"/>
    <w:rsid w:val="00AD1F06"/>
    <w:rsid w:val="00AD2695"/>
    <w:rsid w:val="00AD26A0"/>
    <w:rsid w:val="00AD27FC"/>
    <w:rsid w:val="00AD284F"/>
    <w:rsid w:val="00AD28FD"/>
    <w:rsid w:val="00AD2A26"/>
    <w:rsid w:val="00AD2ACB"/>
    <w:rsid w:val="00AD2BAD"/>
    <w:rsid w:val="00AD2BBD"/>
    <w:rsid w:val="00AD2D96"/>
    <w:rsid w:val="00AD3042"/>
    <w:rsid w:val="00AD3047"/>
    <w:rsid w:val="00AD33C3"/>
    <w:rsid w:val="00AD34A1"/>
    <w:rsid w:val="00AD3BEC"/>
    <w:rsid w:val="00AD48F9"/>
    <w:rsid w:val="00AD490A"/>
    <w:rsid w:val="00AD4B36"/>
    <w:rsid w:val="00AD514B"/>
    <w:rsid w:val="00AD5542"/>
    <w:rsid w:val="00AD5930"/>
    <w:rsid w:val="00AD5AEC"/>
    <w:rsid w:val="00AD5F5A"/>
    <w:rsid w:val="00AD6C7F"/>
    <w:rsid w:val="00AD6F59"/>
    <w:rsid w:val="00AD70C9"/>
    <w:rsid w:val="00AD732B"/>
    <w:rsid w:val="00AD75A6"/>
    <w:rsid w:val="00AD7927"/>
    <w:rsid w:val="00AD7B75"/>
    <w:rsid w:val="00AD7CD8"/>
    <w:rsid w:val="00AE0D23"/>
    <w:rsid w:val="00AE0E9E"/>
    <w:rsid w:val="00AE1418"/>
    <w:rsid w:val="00AE14B7"/>
    <w:rsid w:val="00AE1C33"/>
    <w:rsid w:val="00AE2205"/>
    <w:rsid w:val="00AE232B"/>
    <w:rsid w:val="00AE24A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053"/>
    <w:rsid w:val="00AE552C"/>
    <w:rsid w:val="00AE567B"/>
    <w:rsid w:val="00AE5749"/>
    <w:rsid w:val="00AE5BD5"/>
    <w:rsid w:val="00AE5E95"/>
    <w:rsid w:val="00AE6271"/>
    <w:rsid w:val="00AE6433"/>
    <w:rsid w:val="00AE646D"/>
    <w:rsid w:val="00AE6584"/>
    <w:rsid w:val="00AE69BD"/>
    <w:rsid w:val="00AE6C7D"/>
    <w:rsid w:val="00AE6D12"/>
    <w:rsid w:val="00AE6EEB"/>
    <w:rsid w:val="00AE723D"/>
    <w:rsid w:val="00AE7992"/>
    <w:rsid w:val="00AE7E0E"/>
    <w:rsid w:val="00AF0801"/>
    <w:rsid w:val="00AF1199"/>
    <w:rsid w:val="00AF13DC"/>
    <w:rsid w:val="00AF1414"/>
    <w:rsid w:val="00AF1726"/>
    <w:rsid w:val="00AF28B0"/>
    <w:rsid w:val="00AF2D55"/>
    <w:rsid w:val="00AF2DED"/>
    <w:rsid w:val="00AF377C"/>
    <w:rsid w:val="00AF3B25"/>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70E"/>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2B9"/>
    <w:rsid w:val="00B064EE"/>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69B"/>
    <w:rsid w:val="00B12E8C"/>
    <w:rsid w:val="00B12F78"/>
    <w:rsid w:val="00B13282"/>
    <w:rsid w:val="00B137BE"/>
    <w:rsid w:val="00B137D3"/>
    <w:rsid w:val="00B13823"/>
    <w:rsid w:val="00B1388A"/>
    <w:rsid w:val="00B13BA9"/>
    <w:rsid w:val="00B13F1F"/>
    <w:rsid w:val="00B1426D"/>
    <w:rsid w:val="00B14381"/>
    <w:rsid w:val="00B14450"/>
    <w:rsid w:val="00B147CC"/>
    <w:rsid w:val="00B15093"/>
    <w:rsid w:val="00B150B5"/>
    <w:rsid w:val="00B15141"/>
    <w:rsid w:val="00B151C6"/>
    <w:rsid w:val="00B15A0F"/>
    <w:rsid w:val="00B167A6"/>
    <w:rsid w:val="00B168E5"/>
    <w:rsid w:val="00B16B5F"/>
    <w:rsid w:val="00B16E3A"/>
    <w:rsid w:val="00B16F43"/>
    <w:rsid w:val="00B1736C"/>
    <w:rsid w:val="00B1743B"/>
    <w:rsid w:val="00B17744"/>
    <w:rsid w:val="00B17853"/>
    <w:rsid w:val="00B20057"/>
    <w:rsid w:val="00B20075"/>
    <w:rsid w:val="00B2043A"/>
    <w:rsid w:val="00B206FB"/>
    <w:rsid w:val="00B20A9B"/>
    <w:rsid w:val="00B20E2B"/>
    <w:rsid w:val="00B21016"/>
    <w:rsid w:val="00B215F9"/>
    <w:rsid w:val="00B21C01"/>
    <w:rsid w:val="00B21C8F"/>
    <w:rsid w:val="00B21CA7"/>
    <w:rsid w:val="00B21CB7"/>
    <w:rsid w:val="00B21D72"/>
    <w:rsid w:val="00B21D85"/>
    <w:rsid w:val="00B21DF9"/>
    <w:rsid w:val="00B21FD0"/>
    <w:rsid w:val="00B223F6"/>
    <w:rsid w:val="00B233A9"/>
    <w:rsid w:val="00B2348B"/>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6CBA"/>
    <w:rsid w:val="00B26EA1"/>
    <w:rsid w:val="00B2757B"/>
    <w:rsid w:val="00B27D54"/>
    <w:rsid w:val="00B302DB"/>
    <w:rsid w:val="00B30558"/>
    <w:rsid w:val="00B305C0"/>
    <w:rsid w:val="00B30992"/>
    <w:rsid w:val="00B30D8A"/>
    <w:rsid w:val="00B316C8"/>
    <w:rsid w:val="00B31A26"/>
    <w:rsid w:val="00B31E5F"/>
    <w:rsid w:val="00B32607"/>
    <w:rsid w:val="00B326BE"/>
    <w:rsid w:val="00B32821"/>
    <w:rsid w:val="00B329E2"/>
    <w:rsid w:val="00B32B1B"/>
    <w:rsid w:val="00B32CE3"/>
    <w:rsid w:val="00B3331B"/>
    <w:rsid w:val="00B33595"/>
    <w:rsid w:val="00B3396B"/>
    <w:rsid w:val="00B34886"/>
    <w:rsid w:val="00B3488B"/>
    <w:rsid w:val="00B3511C"/>
    <w:rsid w:val="00B3539A"/>
    <w:rsid w:val="00B35620"/>
    <w:rsid w:val="00B35643"/>
    <w:rsid w:val="00B35CB3"/>
    <w:rsid w:val="00B35F8E"/>
    <w:rsid w:val="00B36E04"/>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1EDA"/>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825"/>
    <w:rsid w:val="00B46BBB"/>
    <w:rsid w:val="00B47784"/>
    <w:rsid w:val="00B4783F"/>
    <w:rsid w:val="00B47CEF"/>
    <w:rsid w:val="00B47F65"/>
    <w:rsid w:val="00B504F7"/>
    <w:rsid w:val="00B5067D"/>
    <w:rsid w:val="00B508A3"/>
    <w:rsid w:val="00B51014"/>
    <w:rsid w:val="00B51420"/>
    <w:rsid w:val="00B51526"/>
    <w:rsid w:val="00B51A40"/>
    <w:rsid w:val="00B522A9"/>
    <w:rsid w:val="00B52559"/>
    <w:rsid w:val="00B52646"/>
    <w:rsid w:val="00B529F2"/>
    <w:rsid w:val="00B52AAD"/>
    <w:rsid w:val="00B53428"/>
    <w:rsid w:val="00B53EF5"/>
    <w:rsid w:val="00B5428C"/>
    <w:rsid w:val="00B5431B"/>
    <w:rsid w:val="00B5475E"/>
    <w:rsid w:val="00B54768"/>
    <w:rsid w:val="00B54989"/>
    <w:rsid w:val="00B54BAF"/>
    <w:rsid w:val="00B54FA3"/>
    <w:rsid w:val="00B553CF"/>
    <w:rsid w:val="00B555B8"/>
    <w:rsid w:val="00B55ACA"/>
    <w:rsid w:val="00B55CFB"/>
    <w:rsid w:val="00B5612F"/>
    <w:rsid w:val="00B566E0"/>
    <w:rsid w:val="00B5685D"/>
    <w:rsid w:val="00B56E20"/>
    <w:rsid w:val="00B57861"/>
    <w:rsid w:val="00B57D57"/>
    <w:rsid w:val="00B6015E"/>
    <w:rsid w:val="00B6022F"/>
    <w:rsid w:val="00B60543"/>
    <w:rsid w:val="00B607B8"/>
    <w:rsid w:val="00B60DD7"/>
    <w:rsid w:val="00B60E6E"/>
    <w:rsid w:val="00B60EA9"/>
    <w:rsid w:val="00B6184F"/>
    <w:rsid w:val="00B619AF"/>
    <w:rsid w:val="00B61B85"/>
    <w:rsid w:val="00B61CFF"/>
    <w:rsid w:val="00B61F70"/>
    <w:rsid w:val="00B62301"/>
    <w:rsid w:val="00B6237B"/>
    <w:rsid w:val="00B6260C"/>
    <w:rsid w:val="00B62A18"/>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D1C"/>
    <w:rsid w:val="00B664EC"/>
    <w:rsid w:val="00B66801"/>
    <w:rsid w:val="00B6796C"/>
    <w:rsid w:val="00B67B2B"/>
    <w:rsid w:val="00B67CE1"/>
    <w:rsid w:val="00B67E89"/>
    <w:rsid w:val="00B70333"/>
    <w:rsid w:val="00B707DB"/>
    <w:rsid w:val="00B70A49"/>
    <w:rsid w:val="00B70AF6"/>
    <w:rsid w:val="00B70CF0"/>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041"/>
    <w:rsid w:val="00B765CD"/>
    <w:rsid w:val="00B76727"/>
    <w:rsid w:val="00B76E51"/>
    <w:rsid w:val="00B77062"/>
    <w:rsid w:val="00B7709F"/>
    <w:rsid w:val="00B7723E"/>
    <w:rsid w:val="00B774CC"/>
    <w:rsid w:val="00B77BE8"/>
    <w:rsid w:val="00B77D8A"/>
    <w:rsid w:val="00B77FBB"/>
    <w:rsid w:val="00B8053A"/>
    <w:rsid w:val="00B8053B"/>
    <w:rsid w:val="00B8059B"/>
    <w:rsid w:val="00B80795"/>
    <w:rsid w:val="00B80B2D"/>
    <w:rsid w:val="00B80F5B"/>
    <w:rsid w:val="00B81269"/>
    <w:rsid w:val="00B812CD"/>
    <w:rsid w:val="00B81440"/>
    <w:rsid w:val="00B81578"/>
    <w:rsid w:val="00B81684"/>
    <w:rsid w:val="00B817F4"/>
    <w:rsid w:val="00B8206A"/>
    <w:rsid w:val="00B821AB"/>
    <w:rsid w:val="00B82974"/>
    <w:rsid w:val="00B830F7"/>
    <w:rsid w:val="00B8321E"/>
    <w:rsid w:val="00B83463"/>
    <w:rsid w:val="00B839D3"/>
    <w:rsid w:val="00B83AC3"/>
    <w:rsid w:val="00B83DF6"/>
    <w:rsid w:val="00B8408E"/>
    <w:rsid w:val="00B844B3"/>
    <w:rsid w:val="00B84979"/>
    <w:rsid w:val="00B84BE8"/>
    <w:rsid w:val="00B85402"/>
    <w:rsid w:val="00B85A84"/>
    <w:rsid w:val="00B85E03"/>
    <w:rsid w:val="00B85F67"/>
    <w:rsid w:val="00B86017"/>
    <w:rsid w:val="00B86551"/>
    <w:rsid w:val="00B86557"/>
    <w:rsid w:val="00B86734"/>
    <w:rsid w:val="00B868FC"/>
    <w:rsid w:val="00B8692C"/>
    <w:rsid w:val="00B86BDC"/>
    <w:rsid w:val="00B86E06"/>
    <w:rsid w:val="00B871F6"/>
    <w:rsid w:val="00B874FB"/>
    <w:rsid w:val="00B8769E"/>
    <w:rsid w:val="00B9084B"/>
    <w:rsid w:val="00B90DC8"/>
    <w:rsid w:val="00B91356"/>
    <w:rsid w:val="00B9191A"/>
    <w:rsid w:val="00B919B6"/>
    <w:rsid w:val="00B91E0F"/>
    <w:rsid w:val="00B926E0"/>
    <w:rsid w:val="00B928B6"/>
    <w:rsid w:val="00B92F5B"/>
    <w:rsid w:val="00B93B55"/>
    <w:rsid w:val="00B93C36"/>
    <w:rsid w:val="00B93E5A"/>
    <w:rsid w:val="00B94054"/>
    <w:rsid w:val="00B94253"/>
    <w:rsid w:val="00B9436E"/>
    <w:rsid w:val="00B94393"/>
    <w:rsid w:val="00B94C9D"/>
    <w:rsid w:val="00B950E8"/>
    <w:rsid w:val="00B95242"/>
    <w:rsid w:val="00B95305"/>
    <w:rsid w:val="00B95377"/>
    <w:rsid w:val="00B954FC"/>
    <w:rsid w:val="00B9561D"/>
    <w:rsid w:val="00B95A04"/>
    <w:rsid w:val="00B95C49"/>
    <w:rsid w:val="00B95CE8"/>
    <w:rsid w:val="00B95EEF"/>
    <w:rsid w:val="00B96016"/>
    <w:rsid w:val="00B96228"/>
    <w:rsid w:val="00B96313"/>
    <w:rsid w:val="00B96ABF"/>
    <w:rsid w:val="00B96CBF"/>
    <w:rsid w:val="00B96CF0"/>
    <w:rsid w:val="00B96DA2"/>
    <w:rsid w:val="00B97088"/>
    <w:rsid w:val="00B97665"/>
    <w:rsid w:val="00B977E6"/>
    <w:rsid w:val="00B9786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202"/>
    <w:rsid w:val="00BA342D"/>
    <w:rsid w:val="00BA380D"/>
    <w:rsid w:val="00BA3974"/>
    <w:rsid w:val="00BA3996"/>
    <w:rsid w:val="00BA3CC9"/>
    <w:rsid w:val="00BA3F29"/>
    <w:rsid w:val="00BA40BE"/>
    <w:rsid w:val="00BA41F5"/>
    <w:rsid w:val="00BA48E0"/>
    <w:rsid w:val="00BA4A62"/>
    <w:rsid w:val="00BA4DF9"/>
    <w:rsid w:val="00BA5346"/>
    <w:rsid w:val="00BA53CE"/>
    <w:rsid w:val="00BA54F8"/>
    <w:rsid w:val="00BA54FB"/>
    <w:rsid w:val="00BA5C97"/>
    <w:rsid w:val="00BA5EFB"/>
    <w:rsid w:val="00BA6282"/>
    <w:rsid w:val="00BA659A"/>
    <w:rsid w:val="00BA66F4"/>
    <w:rsid w:val="00BA68C1"/>
    <w:rsid w:val="00BA6CFD"/>
    <w:rsid w:val="00BA7339"/>
    <w:rsid w:val="00BA7423"/>
    <w:rsid w:val="00BA74BF"/>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047"/>
    <w:rsid w:val="00BB225D"/>
    <w:rsid w:val="00BB2328"/>
    <w:rsid w:val="00BB3355"/>
    <w:rsid w:val="00BB363D"/>
    <w:rsid w:val="00BB365A"/>
    <w:rsid w:val="00BB368A"/>
    <w:rsid w:val="00BB3BDC"/>
    <w:rsid w:val="00BB3DF1"/>
    <w:rsid w:val="00BB3F2A"/>
    <w:rsid w:val="00BB3F4C"/>
    <w:rsid w:val="00BB3F8F"/>
    <w:rsid w:val="00BB424D"/>
    <w:rsid w:val="00BB4A42"/>
    <w:rsid w:val="00BB51A0"/>
    <w:rsid w:val="00BB5321"/>
    <w:rsid w:val="00BB55E4"/>
    <w:rsid w:val="00BB56F2"/>
    <w:rsid w:val="00BB56F3"/>
    <w:rsid w:val="00BB5B63"/>
    <w:rsid w:val="00BB60F2"/>
    <w:rsid w:val="00BB61DC"/>
    <w:rsid w:val="00BB6431"/>
    <w:rsid w:val="00BB6472"/>
    <w:rsid w:val="00BB64AE"/>
    <w:rsid w:val="00BB68A4"/>
    <w:rsid w:val="00BB6C81"/>
    <w:rsid w:val="00BB71EC"/>
    <w:rsid w:val="00BB723D"/>
    <w:rsid w:val="00BB724B"/>
    <w:rsid w:val="00BB7634"/>
    <w:rsid w:val="00BC152B"/>
    <w:rsid w:val="00BC15F2"/>
    <w:rsid w:val="00BC169E"/>
    <w:rsid w:val="00BC16BF"/>
    <w:rsid w:val="00BC17BC"/>
    <w:rsid w:val="00BC18B2"/>
    <w:rsid w:val="00BC1A03"/>
    <w:rsid w:val="00BC1A99"/>
    <w:rsid w:val="00BC1CDD"/>
    <w:rsid w:val="00BC1D7D"/>
    <w:rsid w:val="00BC201A"/>
    <w:rsid w:val="00BC27E0"/>
    <w:rsid w:val="00BC2BC7"/>
    <w:rsid w:val="00BC2F45"/>
    <w:rsid w:val="00BC321B"/>
    <w:rsid w:val="00BC344E"/>
    <w:rsid w:val="00BC3799"/>
    <w:rsid w:val="00BC38B8"/>
    <w:rsid w:val="00BC3CF8"/>
    <w:rsid w:val="00BC3FE8"/>
    <w:rsid w:val="00BC499E"/>
    <w:rsid w:val="00BC4E9D"/>
    <w:rsid w:val="00BC4EBA"/>
    <w:rsid w:val="00BC52C6"/>
    <w:rsid w:val="00BC5BDD"/>
    <w:rsid w:val="00BC5CE2"/>
    <w:rsid w:val="00BC5E43"/>
    <w:rsid w:val="00BC6582"/>
    <w:rsid w:val="00BC6AA2"/>
    <w:rsid w:val="00BC6F66"/>
    <w:rsid w:val="00BC7040"/>
    <w:rsid w:val="00BC70D5"/>
    <w:rsid w:val="00BC71C5"/>
    <w:rsid w:val="00BC7499"/>
    <w:rsid w:val="00BC7659"/>
    <w:rsid w:val="00BC77C9"/>
    <w:rsid w:val="00BC7A42"/>
    <w:rsid w:val="00BC7DDC"/>
    <w:rsid w:val="00BD013E"/>
    <w:rsid w:val="00BD082C"/>
    <w:rsid w:val="00BD09E6"/>
    <w:rsid w:val="00BD0FC4"/>
    <w:rsid w:val="00BD140B"/>
    <w:rsid w:val="00BD14A5"/>
    <w:rsid w:val="00BD154C"/>
    <w:rsid w:val="00BD2304"/>
    <w:rsid w:val="00BD238C"/>
    <w:rsid w:val="00BD26D1"/>
    <w:rsid w:val="00BD28FD"/>
    <w:rsid w:val="00BD2A08"/>
    <w:rsid w:val="00BD2F55"/>
    <w:rsid w:val="00BD2FDF"/>
    <w:rsid w:val="00BD3545"/>
    <w:rsid w:val="00BD3837"/>
    <w:rsid w:val="00BD386B"/>
    <w:rsid w:val="00BD3C69"/>
    <w:rsid w:val="00BD3C9F"/>
    <w:rsid w:val="00BD3D7A"/>
    <w:rsid w:val="00BD47B4"/>
    <w:rsid w:val="00BD490C"/>
    <w:rsid w:val="00BD49BA"/>
    <w:rsid w:val="00BD4C3D"/>
    <w:rsid w:val="00BD4F93"/>
    <w:rsid w:val="00BD5587"/>
    <w:rsid w:val="00BD5736"/>
    <w:rsid w:val="00BD5A26"/>
    <w:rsid w:val="00BD5FA4"/>
    <w:rsid w:val="00BD602B"/>
    <w:rsid w:val="00BD62A3"/>
    <w:rsid w:val="00BD6509"/>
    <w:rsid w:val="00BD689C"/>
    <w:rsid w:val="00BD6A22"/>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5AB"/>
    <w:rsid w:val="00BE3EA0"/>
    <w:rsid w:val="00BE403F"/>
    <w:rsid w:val="00BE475F"/>
    <w:rsid w:val="00BE5171"/>
    <w:rsid w:val="00BE5268"/>
    <w:rsid w:val="00BE52FA"/>
    <w:rsid w:val="00BE5519"/>
    <w:rsid w:val="00BE57B1"/>
    <w:rsid w:val="00BE5813"/>
    <w:rsid w:val="00BE5A43"/>
    <w:rsid w:val="00BE5FFB"/>
    <w:rsid w:val="00BE63D5"/>
    <w:rsid w:val="00BE64C5"/>
    <w:rsid w:val="00BE65B3"/>
    <w:rsid w:val="00BE7501"/>
    <w:rsid w:val="00BE7B27"/>
    <w:rsid w:val="00BE7D26"/>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7DC"/>
    <w:rsid w:val="00BF1CD8"/>
    <w:rsid w:val="00BF220D"/>
    <w:rsid w:val="00BF2372"/>
    <w:rsid w:val="00BF2817"/>
    <w:rsid w:val="00BF28A5"/>
    <w:rsid w:val="00BF2F0D"/>
    <w:rsid w:val="00BF302E"/>
    <w:rsid w:val="00BF31B5"/>
    <w:rsid w:val="00BF31CB"/>
    <w:rsid w:val="00BF334F"/>
    <w:rsid w:val="00BF3A10"/>
    <w:rsid w:val="00BF3A41"/>
    <w:rsid w:val="00BF3C10"/>
    <w:rsid w:val="00BF3FFA"/>
    <w:rsid w:val="00BF4510"/>
    <w:rsid w:val="00BF46F1"/>
    <w:rsid w:val="00BF4B69"/>
    <w:rsid w:val="00BF4D4F"/>
    <w:rsid w:val="00BF56A8"/>
    <w:rsid w:val="00BF5763"/>
    <w:rsid w:val="00BF5BC1"/>
    <w:rsid w:val="00BF60E3"/>
    <w:rsid w:val="00BF63BB"/>
    <w:rsid w:val="00BF6C19"/>
    <w:rsid w:val="00BF6FBF"/>
    <w:rsid w:val="00BF70A1"/>
    <w:rsid w:val="00BF70F8"/>
    <w:rsid w:val="00BF7D39"/>
    <w:rsid w:val="00BF7D43"/>
    <w:rsid w:val="00C00924"/>
    <w:rsid w:val="00C00EE9"/>
    <w:rsid w:val="00C00F1A"/>
    <w:rsid w:val="00C010F5"/>
    <w:rsid w:val="00C01375"/>
    <w:rsid w:val="00C0150C"/>
    <w:rsid w:val="00C01552"/>
    <w:rsid w:val="00C01835"/>
    <w:rsid w:val="00C01846"/>
    <w:rsid w:val="00C01FFB"/>
    <w:rsid w:val="00C02192"/>
    <w:rsid w:val="00C023FA"/>
    <w:rsid w:val="00C0256C"/>
    <w:rsid w:val="00C02B2A"/>
    <w:rsid w:val="00C02C17"/>
    <w:rsid w:val="00C02CDE"/>
    <w:rsid w:val="00C030C3"/>
    <w:rsid w:val="00C039B6"/>
    <w:rsid w:val="00C03B7B"/>
    <w:rsid w:val="00C04B82"/>
    <w:rsid w:val="00C050FA"/>
    <w:rsid w:val="00C057E0"/>
    <w:rsid w:val="00C05829"/>
    <w:rsid w:val="00C05863"/>
    <w:rsid w:val="00C05C20"/>
    <w:rsid w:val="00C06066"/>
    <w:rsid w:val="00C0648A"/>
    <w:rsid w:val="00C06756"/>
    <w:rsid w:val="00C067A4"/>
    <w:rsid w:val="00C06B3D"/>
    <w:rsid w:val="00C06BE9"/>
    <w:rsid w:val="00C070D8"/>
    <w:rsid w:val="00C07554"/>
    <w:rsid w:val="00C079D6"/>
    <w:rsid w:val="00C07A6C"/>
    <w:rsid w:val="00C07AE3"/>
    <w:rsid w:val="00C07AE4"/>
    <w:rsid w:val="00C07D3E"/>
    <w:rsid w:val="00C10599"/>
    <w:rsid w:val="00C106DF"/>
    <w:rsid w:val="00C1114F"/>
    <w:rsid w:val="00C11183"/>
    <w:rsid w:val="00C11197"/>
    <w:rsid w:val="00C1120D"/>
    <w:rsid w:val="00C11B32"/>
    <w:rsid w:val="00C11C33"/>
    <w:rsid w:val="00C11C73"/>
    <w:rsid w:val="00C11FE5"/>
    <w:rsid w:val="00C11FF6"/>
    <w:rsid w:val="00C1286D"/>
    <w:rsid w:val="00C12DB8"/>
    <w:rsid w:val="00C12E86"/>
    <w:rsid w:val="00C12EB5"/>
    <w:rsid w:val="00C13504"/>
    <w:rsid w:val="00C13757"/>
    <w:rsid w:val="00C13C1B"/>
    <w:rsid w:val="00C13C8A"/>
    <w:rsid w:val="00C13F22"/>
    <w:rsid w:val="00C13F33"/>
    <w:rsid w:val="00C140FE"/>
    <w:rsid w:val="00C144B5"/>
    <w:rsid w:val="00C14697"/>
    <w:rsid w:val="00C14A34"/>
    <w:rsid w:val="00C14BE8"/>
    <w:rsid w:val="00C15135"/>
    <w:rsid w:val="00C151B2"/>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7F5"/>
    <w:rsid w:val="00C218D5"/>
    <w:rsid w:val="00C21B1D"/>
    <w:rsid w:val="00C21BF4"/>
    <w:rsid w:val="00C21C53"/>
    <w:rsid w:val="00C222B1"/>
    <w:rsid w:val="00C222CF"/>
    <w:rsid w:val="00C232DD"/>
    <w:rsid w:val="00C23989"/>
    <w:rsid w:val="00C2423A"/>
    <w:rsid w:val="00C2495F"/>
    <w:rsid w:val="00C24CA2"/>
    <w:rsid w:val="00C24EE5"/>
    <w:rsid w:val="00C24F74"/>
    <w:rsid w:val="00C250CF"/>
    <w:rsid w:val="00C2544D"/>
    <w:rsid w:val="00C25912"/>
    <w:rsid w:val="00C25D3A"/>
    <w:rsid w:val="00C263AE"/>
    <w:rsid w:val="00C2660B"/>
    <w:rsid w:val="00C26871"/>
    <w:rsid w:val="00C2695A"/>
    <w:rsid w:val="00C2716B"/>
    <w:rsid w:val="00C274BE"/>
    <w:rsid w:val="00C27A81"/>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7D0"/>
    <w:rsid w:val="00C32BB7"/>
    <w:rsid w:val="00C33152"/>
    <w:rsid w:val="00C336E5"/>
    <w:rsid w:val="00C339DE"/>
    <w:rsid w:val="00C33AA7"/>
    <w:rsid w:val="00C33AC0"/>
    <w:rsid w:val="00C33DCE"/>
    <w:rsid w:val="00C34010"/>
    <w:rsid w:val="00C34319"/>
    <w:rsid w:val="00C3463A"/>
    <w:rsid w:val="00C346BB"/>
    <w:rsid w:val="00C346C1"/>
    <w:rsid w:val="00C34C05"/>
    <w:rsid w:val="00C34EE1"/>
    <w:rsid w:val="00C34F2A"/>
    <w:rsid w:val="00C35659"/>
    <w:rsid w:val="00C3566B"/>
    <w:rsid w:val="00C35675"/>
    <w:rsid w:val="00C35A42"/>
    <w:rsid w:val="00C35B23"/>
    <w:rsid w:val="00C35D4F"/>
    <w:rsid w:val="00C36DAD"/>
    <w:rsid w:val="00C37050"/>
    <w:rsid w:val="00C37493"/>
    <w:rsid w:val="00C37925"/>
    <w:rsid w:val="00C37AEC"/>
    <w:rsid w:val="00C37DED"/>
    <w:rsid w:val="00C37F07"/>
    <w:rsid w:val="00C37F85"/>
    <w:rsid w:val="00C37F8D"/>
    <w:rsid w:val="00C4018E"/>
    <w:rsid w:val="00C404D5"/>
    <w:rsid w:val="00C40509"/>
    <w:rsid w:val="00C40876"/>
    <w:rsid w:val="00C40B7D"/>
    <w:rsid w:val="00C41C29"/>
    <w:rsid w:val="00C41C71"/>
    <w:rsid w:val="00C41CB0"/>
    <w:rsid w:val="00C41CC9"/>
    <w:rsid w:val="00C42130"/>
    <w:rsid w:val="00C42784"/>
    <w:rsid w:val="00C429E1"/>
    <w:rsid w:val="00C43421"/>
    <w:rsid w:val="00C439F0"/>
    <w:rsid w:val="00C43CE7"/>
    <w:rsid w:val="00C44189"/>
    <w:rsid w:val="00C4464F"/>
    <w:rsid w:val="00C447FB"/>
    <w:rsid w:val="00C44ADA"/>
    <w:rsid w:val="00C458EB"/>
    <w:rsid w:val="00C45A9C"/>
    <w:rsid w:val="00C460F0"/>
    <w:rsid w:val="00C46253"/>
    <w:rsid w:val="00C466EB"/>
    <w:rsid w:val="00C46A93"/>
    <w:rsid w:val="00C46B53"/>
    <w:rsid w:val="00C46BDD"/>
    <w:rsid w:val="00C46D57"/>
    <w:rsid w:val="00C46D92"/>
    <w:rsid w:val="00C47073"/>
    <w:rsid w:val="00C470AA"/>
    <w:rsid w:val="00C47202"/>
    <w:rsid w:val="00C47AE8"/>
    <w:rsid w:val="00C5008A"/>
    <w:rsid w:val="00C503BD"/>
    <w:rsid w:val="00C50420"/>
    <w:rsid w:val="00C50748"/>
    <w:rsid w:val="00C508B7"/>
    <w:rsid w:val="00C50D41"/>
    <w:rsid w:val="00C515CC"/>
    <w:rsid w:val="00C5196E"/>
    <w:rsid w:val="00C51D11"/>
    <w:rsid w:val="00C5257E"/>
    <w:rsid w:val="00C52DE3"/>
    <w:rsid w:val="00C531B4"/>
    <w:rsid w:val="00C532F9"/>
    <w:rsid w:val="00C5393D"/>
    <w:rsid w:val="00C53E22"/>
    <w:rsid w:val="00C544DE"/>
    <w:rsid w:val="00C54757"/>
    <w:rsid w:val="00C54C62"/>
    <w:rsid w:val="00C55138"/>
    <w:rsid w:val="00C55ADC"/>
    <w:rsid w:val="00C55B02"/>
    <w:rsid w:val="00C56282"/>
    <w:rsid w:val="00C5638E"/>
    <w:rsid w:val="00C56918"/>
    <w:rsid w:val="00C569CA"/>
    <w:rsid w:val="00C56A29"/>
    <w:rsid w:val="00C5707E"/>
    <w:rsid w:val="00C57154"/>
    <w:rsid w:val="00C57CC6"/>
    <w:rsid w:val="00C60062"/>
    <w:rsid w:val="00C601EB"/>
    <w:rsid w:val="00C60EC1"/>
    <w:rsid w:val="00C62027"/>
    <w:rsid w:val="00C62163"/>
    <w:rsid w:val="00C621EC"/>
    <w:rsid w:val="00C62271"/>
    <w:rsid w:val="00C62997"/>
    <w:rsid w:val="00C629E0"/>
    <w:rsid w:val="00C62AAC"/>
    <w:rsid w:val="00C62BE7"/>
    <w:rsid w:val="00C62C31"/>
    <w:rsid w:val="00C633AB"/>
    <w:rsid w:val="00C6343A"/>
    <w:rsid w:val="00C641E7"/>
    <w:rsid w:val="00C64376"/>
    <w:rsid w:val="00C64626"/>
    <w:rsid w:val="00C646FA"/>
    <w:rsid w:val="00C64849"/>
    <w:rsid w:val="00C64EDC"/>
    <w:rsid w:val="00C65361"/>
    <w:rsid w:val="00C657B6"/>
    <w:rsid w:val="00C658B2"/>
    <w:rsid w:val="00C65D24"/>
    <w:rsid w:val="00C65F58"/>
    <w:rsid w:val="00C66571"/>
    <w:rsid w:val="00C666DB"/>
    <w:rsid w:val="00C667F6"/>
    <w:rsid w:val="00C66990"/>
    <w:rsid w:val="00C66B5B"/>
    <w:rsid w:val="00C66B89"/>
    <w:rsid w:val="00C66C34"/>
    <w:rsid w:val="00C66FBC"/>
    <w:rsid w:val="00C67231"/>
    <w:rsid w:val="00C7040D"/>
    <w:rsid w:val="00C7079A"/>
    <w:rsid w:val="00C709AD"/>
    <w:rsid w:val="00C70B8C"/>
    <w:rsid w:val="00C71468"/>
    <w:rsid w:val="00C720BB"/>
    <w:rsid w:val="00C723AF"/>
    <w:rsid w:val="00C7251B"/>
    <w:rsid w:val="00C72EF5"/>
    <w:rsid w:val="00C73224"/>
    <w:rsid w:val="00C732C5"/>
    <w:rsid w:val="00C73302"/>
    <w:rsid w:val="00C7357D"/>
    <w:rsid w:val="00C73979"/>
    <w:rsid w:val="00C73AE8"/>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A1D"/>
    <w:rsid w:val="00C77DF7"/>
    <w:rsid w:val="00C77EC8"/>
    <w:rsid w:val="00C80547"/>
    <w:rsid w:val="00C80B54"/>
    <w:rsid w:val="00C80FD1"/>
    <w:rsid w:val="00C815EC"/>
    <w:rsid w:val="00C81672"/>
    <w:rsid w:val="00C8198E"/>
    <w:rsid w:val="00C81B30"/>
    <w:rsid w:val="00C822F3"/>
    <w:rsid w:val="00C82387"/>
    <w:rsid w:val="00C838D6"/>
    <w:rsid w:val="00C83E22"/>
    <w:rsid w:val="00C84623"/>
    <w:rsid w:val="00C84FD0"/>
    <w:rsid w:val="00C8512A"/>
    <w:rsid w:val="00C85253"/>
    <w:rsid w:val="00C8534D"/>
    <w:rsid w:val="00C85B13"/>
    <w:rsid w:val="00C8624E"/>
    <w:rsid w:val="00C86379"/>
    <w:rsid w:val="00C86466"/>
    <w:rsid w:val="00C864DB"/>
    <w:rsid w:val="00C865DF"/>
    <w:rsid w:val="00C86629"/>
    <w:rsid w:val="00C86F7B"/>
    <w:rsid w:val="00C87183"/>
    <w:rsid w:val="00C87304"/>
    <w:rsid w:val="00C8781D"/>
    <w:rsid w:val="00C901A9"/>
    <w:rsid w:val="00C905AC"/>
    <w:rsid w:val="00C90B43"/>
    <w:rsid w:val="00C90C65"/>
    <w:rsid w:val="00C90C82"/>
    <w:rsid w:val="00C90F7A"/>
    <w:rsid w:val="00C912A0"/>
    <w:rsid w:val="00C91516"/>
    <w:rsid w:val="00C91707"/>
    <w:rsid w:val="00C91AB8"/>
    <w:rsid w:val="00C91C4A"/>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4EFB"/>
    <w:rsid w:val="00C95300"/>
    <w:rsid w:val="00C95548"/>
    <w:rsid w:val="00C955AD"/>
    <w:rsid w:val="00C95730"/>
    <w:rsid w:val="00C95962"/>
    <w:rsid w:val="00C95A8A"/>
    <w:rsid w:val="00C95CCD"/>
    <w:rsid w:val="00C95CD4"/>
    <w:rsid w:val="00C96887"/>
    <w:rsid w:val="00C96A19"/>
    <w:rsid w:val="00C96D98"/>
    <w:rsid w:val="00C96FE0"/>
    <w:rsid w:val="00C973E2"/>
    <w:rsid w:val="00C975B2"/>
    <w:rsid w:val="00C97AF1"/>
    <w:rsid w:val="00CA09AA"/>
    <w:rsid w:val="00CA0BAF"/>
    <w:rsid w:val="00CA114D"/>
    <w:rsid w:val="00CA1225"/>
    <w:rsid w:val="00CA18D2"/>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D0B"/>
    <w:rsid w:val="00CA73B2"/>
    <w:rsid w:val="00CA74E8"/>
    <w:rsid w:val="00CA765C"/>
    <w:rsid w:val="00CA7EE9"/>
    <w:rsid w:val="00CB016A"/>
    <w:rsid w:val="00CB023D"/>
    <w:rsid w:val="00CB047F"/>
    <w:rsid w:val="00CB0C2A"/>
    <w:rsid w:val="00CB11BD"/>
    <w:rsid w:val="00CB1368"/>
    <w:rsid w:val="00CB1F2A"/>
    <w:rsid w:val="00CB257C"/>
    <w:rsid w:val="00CB2836"/>
    <w:rsid w:val="00CB2A15"/>
    <w:rsid w:val="00CB2F62"/>
    <w:rsid w:val="00CB2F65"/>
    <w:rsid w:val="00CB4141"/>
    <w:rsid w:val="00CB480A"/>
    <w:rsid w:val="00CB4FA5"/>
    <w:rsid w:val="00CB558B"/>
    <w:rsid w:val="00CB5751"/>
    <w:rsid w:val="00CB58DD"/>
    <w:rsid w:val="00CB5A9F"/>
    <w:rsid w:val="00CB5EF8"/>
    <w:rsid w:val="00CB5F8D"/>
    <w:rsid w:val="00CB6343"/>
    <w:rsid w:val="00CB6590"/>
    <w:rsid w:val="00CB68B3"/>
    <w:rsid w:val="00CB68CD"/>
    <w:rsid w:val="00CB6F9E"/>
    <w:rsid w:val="00CB72D4"/>
    <w:rsid w:val="00CB7648"/>
    <w:rsid w:val="00CB77AE"/>
    <w:rsid w:val="00CB7B6B"/>
    <w:rsid w:val="00CB7DC3"/>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79"/>
    <w:rsid w:val="00CC4CCF"/>
    <w:rsid w:val="00CC4F58"/>
    <w:rsid w:val="00CC501E"/>
    <w:rsid w:val="00CC57AE"/>
    <w:rsid w:val="00CC5DD0"/>
    <w:rsid w:val="00CC606C"/>
    <w:rsid w:val="00CC69E8"/>
    <w:rsid w:val="00CC6B0F"/>
    <w:rsid w:val="00CC6B27"/>
    <w:rsid w:val="00CC6B9F"/>
    <w:rsid w:val="00CC6C99"/>
    <w:rsid w:val="00CC70CB"/>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D69"/>
    <w:rsid w:val="00CD61E3"/>
    <w:rsid w:val="00CD6814"/>
    <w:rsid w:val="00CD6E0B"/>
    <w:rsid w:val="00CD6F88"/>
    <w:rsid w:val="00CD70C0"/>
    <w:rsid w:val="00CD74D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11"/>
    <w:rsid w:val="00CE212D"/>
    <w:rsid w:val="00CE253D"/>
    <w:rsid w:val="00CE2561"/>
    <w:rsid w:val="00CE2E29"/>
    <w:rsid w:val="00CE3257"/>
    <w:rsid w:val="00CE37BB"/>
    <w:rsid w:val="00CE399E"/>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2BC"/>
    <w:rsid w:val="00CF057C"/>
    <w:rsid w:val="00CF06E6"/>
    <w:rsid w:val="00CF18AB"/>
    <w:rsid w:val="00CF1AA6"/>
    <w:rsid w:val="00CF20C8"/>
    <w:rsid w:val="00CF22F9"/>
    <w:rsid w:val="00CF233B"/>
    <w:rsid w:val="00CF23D5"/>
    <w:rsid w:val="00CF2639"/>
    <w:rsid w:val="00CF277A"/>
    <w:rsid w:val="00CF2AB6"/>
    <w:rsid w:val="00CF2FBF"/>
    <w:rsid w:val="00CF33BA"/>
    <w:rsid w:val="00CF3956"/>
    <w:rsid w:val="00CF3F01"/>
    <w:rsid w:val="00CF3FB4"/>
    <w:rsid w:val="00CF4079"/>
    <w:rsid w:val="00CF43E3"/>
    <w:rsid w:val="00CF46E1"/>
    <w:rsid w:val="00CF4743"/>
    <w:rsid w:val="00CF4FF0"/>
    <w:rsid w:val="00CF50A9"/>
    <w:rsid w:val="00CF5390"/>
    <w:rsid w:val="00CF542D"/>
    <w:rsid w:val="00CF59F6"/>
    <w:rsid w:val="00CF61A3"/>
    <w:rsid w:val="00CF66DE"/>
    <w:rsid w:val="00CF67B5"/>
    <w:rsid w:val="00CF6848"/>
    <w:rsid w:val="00CF6AF3"/>
    <w:rsid w:val="00CF6B1E"/>
    <w:rsid w:val="00CF6C9A"/>
    <w:rsid w:val="00CF6E82"/>
    <w:rsid w:val="00CF6F64"/>
    <w:rsid w:val="00CF71EC"/>
    <w:rsid w:val="00CF7CCF"/>
    <w:rsid w:val="00CF7FC8"/>
    <w:rsid w:val="00D00007"/>
    <w:rsid w:val="00D00419"/>
    <w:rsid w:val="00D00522"/>
    <w:rsid w:val="00D00AD0"/>
    <w:rsid w:val="00D00B22"/>
    <w:rsid w:val="00D017EE"/>
    <w:rsid w:val="00D0182B"/>
    <w:rsid w:val="00D0186E"/>
    <w:rsid w:val="00D01C73"/>
    <w:rsid w:val="00D01E6B"/>
    <w:rsid w:val="00D02369"/>
    <w:rsid w:val="00D0287C"/>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22"/>
    <w:rsid w:val="00D11873"/>
    <w:rsid w:val="00D11C58"/>
    <w:rsid w:val="00D11C73"/>
    <w:rsid w:val="00D11C79"/>
    <w:rsid w:val="00D11EEE"/>
    <w:rsid w:val="00D11FAE"/>
    <w:rsid w:val="00D12440"/>
    <w:rsid w:val="00D12487"/>
    <w:rsid w:val="00D126E6"/>
    <w:rsid w:val="00D12B75"/>
    <w:rsid w:val="00D132BF"/>
    <w:rsid w:val="00D13880"/>
    <w:rsid w:val="00D13BBC"/>
    <w:rsid w:val="00D13CCD"/>
    <w:rsid w:val="00D14204"/>
    <w:rsid w:val="00D142BC"/>
    <w:rsid w:val="00D14D89"/>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43C"/>
    <w:rsid w:val="00D22D2B"/>
    <w:rsid w:val="00D23171"/>
    <w:rsid w:val="00D23214"/>
    <w:rsid w:val="00D2322E"/>
    <w:rsid w:val="00D2333C"/>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EE0"/>
    <w:rsid w:val="00D27F01"/>
    <w:rsid w:val="00D30B60"/>
    <w:rsid w:val="00D30C46"/>
    <w:rsid w:val="00D30FC7"/>
    <w:rsid w:val="00D31B9F"/>
    <w:rsid w:val="00D31BEA"/>
    <w:rsid w:val="00D32120"/>
    <w:rsid w:val="00D32446"/>
    <w:rsid w:val="00D329ED"/>
    <w:rsid w:val="00D32B6E"/>
    <w:rsid w:val="00D32F46"/>
    <w:rsid w:val="00D33313"/>
    <w:rsid w:val="00D33410"/>
    <w:rsid w:val="00D33A6B"/>
    <w:rsid w:val="00D33AB3"/>
    <w:rsid w:val="00D33AFC"/>
    <w:rsid w:val="00D33D07"/>
    <w:rsid w:val="00D3410B"/>
    <w:rsid w:val="00D344C9"/>
    <w:rsid w:val="00D3461F"/>
    <w:rsid w:val="00D34F03"/>
    <w:rsid w:val="00D353FF"/>
    <w:rsid w:val="00D3573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0F42"/>
    <w:rsid w:val="00D41009"/>
    <w:rsid w:val="00D41901"/>
    <w:rsid w:val="00D41B4E"/>
    <w:rsid w:val="00D41BD5"/>
    <w:rsid w:val="00D41CD0"/>
    <w:rsid w:val="00D420DA"/>
    <w:rsid w:val="00D421D9"/>
    <w:rsid w:val="00D422E4"/>
    <w:rsid w:val="00D429DA"/>
    <w:rsid w:val="00D42B71"/>
    <w:rsid w:val="00D42B88"/>
    <w:rsid w:val="00D435FC"/>
    <w:rsid w:val="00D4370E"/>
    <w:rsid w:val="00D43888"/>
    <w:rsid w:val="00D43E9E"/>
    <w:rsid w:val="00D440D2"/>
    <w:rsid w:val="00D44232"/>
    <w:rsid w:val="00D4429F"/>
    <w:rsid w:val="00D44336"/>
    <w:rsid w:val="00D448BD"/>
    <w:rsid w:val="00D44A5C"/>
    <w:rsid w:val="00D44A68"/>
    <w:rsid w:val="00D4551B"/>
    <w:rsid w:val="00D45581"/>
    <w:rsid w:val="00D45B2B"/>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819"/>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47"/>
    <w:rsid w:val="00D51F84"/>
    <w:rsid w:val="00D51F90"/>
    <w:rsid w:val="00D52200"/>
    <w:rsid w:val="00D5254D"/>
    <w:rsid w:val="00D525A6"/>
    <w:rsid w:val="00D5294C"/>
    <w:rsid w:val="00D5342F"/>
    <w:rsid w:val="00D53539"/>
    <w:rsid w:val="00D5354F"/>
    <w:rsid w:val="00D53768"/>
    <w:rsid w:val="00D53C63"/>
    <w:rsid w:val="00D54B87"/>
    <w:rsid w:val="00D54C59"/>
    <w:rsid w:val="00D54D88"/>
    <w:rsid w:val="00D55115"/>
    <w:rsid w:val="00D5521C"/>
    <w:rsid w:val="00D552BA"/>
    <w:rsid w:val="00D554E6"/>
    <w:rsid w:val="00D55723"/>
    <w:rsid w:val="00D55B68"/>
    <w:rsid w:val="00D55C10"/>
    <w:rsid w:val="00D55C37"/>
    <w:rsid w:val="00D5605B"/>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161"/>
    <w:rsid w:val="00D60207"/>
    <w:rsid w:val="00D604C3"/>
    <w:rsid w:val="00D60BCB"/>
    <w:rsid w:val="00D60CB2"/>
    <w:rsid w:val="00D60DD4"/>
    <w:rsid w:val="00D610A5"/>
    <w:rsid w:val="00D61834"/>
    <w:rsid w:val="00D61EE5"/>
    <w:rsid w:val="00D620D9"/>
    <w:rsid w:val="00D62243"/>
    <w:rsid w:val="00D62334"/>
    <w:rsid w:val="00D6278F"/>
    <w:rsid w:val="00D62949"/>
    <w:rsid w:val="00D62CA4"/>
    <w:rsid w:val="00D62DEC"/>
    <w:rsid w:val="00D635D5"/>
    <w:rsid w:val="00D63BAD"/>
    <w:rsid w:val="00D63C5F"/>
    <w:rsid w:val="00D640A3"/>
    <w:rsid w:val="00D6410E"/>
    <w:rsid w:val="00D64176"/>
    <w:rsid w:val="00D64280"/>
    <w:rsid w:val="00D6433E"/>
    <w:rsid w:val="00D64346"/>
    <w:rsid w:val="00D6447E"/>
    <w:rsid w:val="00D647F9"/>
    <w:rsid w:val="00D6485C"/>
    <w:rsid w:val="00D64CB8"/>
    <w:rsid w:val="00D6508F"/>
    <w:rsid w:val="00D65404"/>
    <w:rsid w:val="00D6575A"/>
    <w:rsid w:val="00D65837"/>
    <w:rsid w:val="00D65AAD"/>
    <w:rsid w:val="00D66022"/>
    <w:rsid w:val="00D66065"/>
    <w:rsid w:val="00D662E2"/>
    <w:rsid w:val="00D668FD"/>
    <w:rsid w:val="00D66D54"/>
    <w:rsid w:val="00D66DAA"/>
    <w:rsid w:val="00D7010A"/>
    <w:rsid w:val="00D7040B"/>
    <w:rsid w:val="00D70F5E"/>
    <w:rsid w:val="00D70F87"/>
    <w:rsid w:val="00D7123A"/>
    <w:rsid w:val="00D71259"/>
    <w:rsid w:val="00D71D45"/>
    <w:rsid w:val="00D73209"/>
    <w:rsid w:val="00D732A1"/>
    <w:rsid w:val="00D73347"/>
    <w:rsid w:val="00D733A4"/>
    <w:rsid w:val="00D73A3C"/>
    <w:rsid w:val="00D73A6B"/>
    <w:rsid w:val="00D73B96"/>
    <w:rsid w:val="00D73DAD"/>
    <w:rsid w:val="00D73DE0"/>
    <w:rsid w:val="00D73E0D"/>
    <w:rsid w:val="00D740A5"/>
    <w:rsid w:val="00D743AD"/>
    <w:rsid w:val="00D74461"/>
    <w:rsid w:val="00D7480B"/>
    <w:rsid w:val="00D74AF7"/>
    <w:rsid w:val="00D74CA8"/>
    <w:rsid w:val="00D74EA0"/>
    <w:rsid w:val="00D7505F"/>
    <w:rsid w:val="00D75458"/>
    <w:rsid w:val="00D7568F"/>
    <w:rsid w:val="00D75843"/>
    <w:rsid w:val="00D758A0"/>
    <w:rsid w:val="00D758A1"/>
    <w:rsid w:val="00D75BA0"/>
    <w:rsid w:val="00D75CD8"/>
    <w:rsid w:val="00D75CDA"/>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5D6"/>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4A7F"/>
    <w:rsid w:val="00D853C3"/>
    <w:rsid w:val="00D8588D"/>
    <w:rsid w:val="00D85C44"/>
    <w:rsid w:val="00D85D5B"/>
    <w:rsid w:val="00D86343"/>
    <w:rsid w:val="00D863B0"/>
    <w:rsid w:val="00D86B37"/>
    <w:rsid w:val="00D86CC6"/>
    <w:rsid w:val="00D86ED1"/>
    <w:rsid w:val="00D87154"/>
    <w:rsid w:val="00D87566"/>
    <w:rsid w:val="00D8757E"/>
    <w:rsid w:val="00D8778A"/>
    <w:rsid w:val="00D87852"/>
    <w:rsid w:val="00D87F82"/>
    <w:rsid w:val="00D9026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0F"/>
    <w:rsid w:val="00D931F2"/>
    <w:rsid w:val="00D93503"/>
    <w:rsid w:val="00D93D5E"/>
    <w:rsid w:val="00D948A0"/>
    <w:rsid w:val="00D94BB0"/>
    <w:rsid w:val="00D94C0C"/>
    <w:rsid w:val="00D94FF3"/>
    <w:rsid w:val="00D957C0"/>
    <w:rsid w:val="00D95BF0"/>
    <w:rsid w:val="00D95BFF"/>
    <w:rsid w:val="00D95F44"/>
    <w:rsid w:val="00D96149"/>
    <w:rsid w:val="00D96193"/>
    <w:rsid w:val="00D96780"/>
    <w:rsid w:val="00D96DD2"/>
    <w:rsid w:val="00D97C5F"/>
    <w:rsid w:val="00D97DCE"/>
    <w:rsid w:val="00D97E86"/>
    <w:rsid w:val="00DA01F2"/>
    <w:rsid w:val="00DA022B"/>
    <w:rsid w:val="00DA0DAB"/>
    <w:rsid w:val="00DA0FC0"/>
    <w:rsid w:val="00DA146D"/>
    <w:rsid w:val="00DA1D80"/>
    <w:rsid w:val="00DA2046"/>
    <w:rsid w:val="00DA23D2"/>
    <w:rsid w:val="00DA2516"/>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9CA"/>
    <w:rsid w:val="00DA4A0C"/>
    <w:rsid w:val="00DA4D11"/>
    <w:rsid w:val="00DA59A6"/>
    <w:rsid w:val="00DA5A53"/>
    <w:rsid w:val="00DA5CA9"/>
    <w:rsid w:val="00DA5E7E"/>
    <w:rsid w:val="00DA5EB0"/>
    <w:rsid w:val="00DA63DA"/>
    <w:rsid w:val="00DA64EB"/>
    <w:rsid w:val="00DA7106"/>
    <w:rsid w:val="00DA714A"/>
    <w:rsid w:val="00DA71AF"/>
    <w:rsid w:val="00DA727D"/>
    <w:rsid w:val="00DA7A85"/>
    <w:rsid w:val="00DA7B43"/>
    <w:rsid w:val="00DA7BC7"/>
    <w:rsid w:val="00DA7DB1"/>
    <w:rsid w:val="00DA7E4C"/>
    <w:rsid w:val="00DB0274"/>
    <w:rsid w:val="00DB0487"/>
    <w:rsid w:val="00DB0564"/>
    <w:rsid w:val="00DB081D"/>
    <w:rsid w:val="00DB1239"/>
    <w:rsid w:val="00DB1539"/>
    <w:rsid w:val="00DB181A"/>
    <w:rsid w:val="00DB1F98"/>
    <w:rsid w:val="00DB2551"/>
    <w:rsid w:val="00DB286C"/>
    <w:rsid w:val="00DB2B98"/>
    <w:rsid w:val="00DB2DA2"/>
    <w:rsid w:val="00DB2DC2"/>
    <w:rsid w:val="00DB3419"/>
    <w:rsid w:val="00DB35C7"/>
    <w:rsid w:val="00DB39DE"/>
    <w:rsid w:val="00DB3D52"/>
    <w:rsid w:val="00DB40BE"/>
    <w:rsid w:val="00DB42C3"/>
    <w:rsid w:val="00DB4322"/>
    <w:rsid w:val="00DB4F9D"/>
    <w:rsid w:val="00DB5512"/>
    <w:rsid w:val="00DB5863"/>
    <w:rsid w:val="00DB5A21"/>
    <w:rsid w:val="00DB5A8C"/>
    <w:rsid w:val="00DB5BEA"/>
    <w:rsid w:val="00DB5CAA"/>
    <w:rsid w:val="00DB5DEB"/>
    <w:rsid w:val="00DB5EE5"/>
    <w:rsid w:val="00DB62A6"/>
    <w:rsid w:val="00DB6500"/>
    <w:rsid w:val="00DB6598"/>
    <w:rsid w:val="00DB6798"/>
    <w:rsid w:val="00DB68FF"/>
    <w:rsid w:val="00DB69DA"/>
    <w:rsid w:val="00DB6ACD"/>
    <w:rsid w:val="00DB6FA9"/>
    <w:rsid w:val="00DB71FD"/>
    <w:rsid w:val="00DB7427"/>
    <w:rsid w:val="00DB749A"/>
    <w:rsid w:val="00DB777F"/>
    <w:rsid w:val="00DB79CC"/>
    <w:rsid w:val="00DB7E8C"/>
    <w:rsid w:val="00DC0715"/>
    <w:rsid w:val="00DC0856"/>
    <w:rsid w:val="00DC0DE5"/>
    <w:rsid w:val="00DC0F93"/>
    <w:rsid w:val="00DC12AA"/>
    <w:rsid w:val="00DC12FB"/>
    <w:rsid w:val="00DC1384"/>
    <w:rsid w:val="00DC13D4"/>
    <w:rsid w:val="00DC1479"/>
    <w:rsid w:val="00DC1624"/>
    <w:rsid w:val="00DC1763"/>
    <w:rsid w:val="00DC2188"/>
    <w:rsid w:val="00DC22B7"/>
    <w:rsid w:val="00DC257F"/>
    <w:rsid w:val="00DC260C"/>
    <w:rsid w:val="00DC2898"/>
    <w:rsid w:val="00DC28A6"/>
    <w:rsid w:val="00DC28EC"/>
    <w:rsid w:val="00DC392F"/>
    <w:rsid w:val="00DC398A"/>
    <w:rsid w:val="00DC3D19"/>
    <w:rsid w:val="00DC3E1F"/>
    <w:rsid w:val="00DC452B"/>
    <w:rsid w:val="00DC4B72"/>
    <w:rsid w:val="00DC4CCD"/>
    <w:rsid w:val="00DC4D82"/>
    <w:rsid w:val="00DC4E83"/>
    <w:rsid w:val="00DC4E9C"/>
    <w:rsid w:val="00DC522A"/>
    <w:rsid w:val="00DC522F"/>
    <w:rsid w:val="00DC560A"/>
    <w:rsid w:val="00DC574D"/>
    <w:rsid w:val="00DC588E"/>
    <w:rsid w:val="00DC5E66"/>
    <w:rsid w:val="00DC65D8"/>
    <w:rsid w:val="00DC6858"/>
    <w:rsid w:val="00DC6A27"/>
    <w:rsid w:val="00DC6A94"/>
    <w:rsid w:val="00DC6B82"/>
    <w:rsid w:val="00DC6DFA"/>
    <w:rsid w:val="00DC7073"/>
    <w:rsid w:val="00DC765F"/>
    <w:rsid w:val="00DC7722"/>
    <w:rsid w:val="00DC7890"/>
    <w:rsid w:val="00DC7B3E"/>
    <w:rsid w:val="00DC7E92"/>
    <w:rsid w:val="00DD02C4"/>
    <w:rsid w:val="00DD0877"/>
    <w:rsid w:val="00DD0C93"/>
    <w:rsid w:val="00DD0D46"/>
    <w:rsid w:val="00DD128A"/>
    <w:rsid w:val="00DD12B1"/>
    <w:rsid w:val="00DD12B5"/>
    <w:rsid w:val="00DD1422"/>
    <w:rsid w:val="00DD1947"/>
    <w:rsid w:val="00DD1A59"/>
    <w:rsid w:val="00DD1ADE"/>
    <w:rsid w:val="00DD1ED4"/>
    <w:rsid w:val="00DD1ED7"/>
    <w:rsid w:val="00DD242B"/>
    <w:rsid w:val="00DD2E87"/>
    <w:rsid w:val="00DD2FE5"/>
    <w:rsid w:val="00DD3184"/>
    <w:rsid w:val="00DD3401"/>
    <w:rsid w:val="00DD3430"/>
    <w:rsid w:val="00DD3480"/>
    <w:rsid w:val="00DD3565"/>
    <w:rsid w:val="00DD35E2"/>
    <w:rsid w:val="00DD476F"/>
    <w:rsid w:val="00DD499C"/>
    <w:rsid w:val="00DD49D3"/>
    <w:rsid w:val="00DD4F4E"/>
    <w:rsid w:val="00DD4F60"/>
    <w:rsid w:val="00DD50F2"/>
    <w:rsid w:val="00DD513F"/>
    <w:rsid w:val="00DD5323"/>
    <w:rsid w:val="00DD598B"/>
    <w:rsid w:val="00DD59BF"/>
    <w:rsid w:val="00DD5BBE"/>
    <w:rsid w:val="00DD5E68"/>
    <w:rsid w:val="00DD6396"/>
    <w:rsid w:val="00DD6A58"/>
    <w:rsid w:val="00DD6C1C"/>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52A"/>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13"/>
    <w:rsid w:val="00DE61AA"/>
    <w:rsid w:val="00DE629B"/>
    <w:rsid w:val="00DE7012"/>
    <w:rsid w:val="00DE7391"/>
    <w:rsid w:val="00DE7521"/>
    <w:rsid w:val="00DE7D03"/>
    <w:rsid w:val="00DF02EC"/>
    <w:rsid w:val="00DF0D33"/>
    <w:rsid w:val="00DF0E63"/>
    <w:rsid w:val="00DF1280"/>
    <w:rsid w:val="00DF1300"/>
    <w:rsid w:val="00DF13AA"/>
    <w:rsid w:val="00DF1453"/>
    <w:rsid w:val="00DF1ADA"/>
    <w:rsid w:val="00DF1DE2"/>
    <w:rsid w:val="00DF1FD6"/>
    <w:rsid w:val="00DF2458"/>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DF7C31"/>
    <w:rsid w:val="00E00018"/>
    <w:rsid w:val="00E004D1"/>
    <w:rsid w:val="00E00A07"/>
    <w:rsid w:val="00E00EFF"/>
    <w:rsid w:val="00E019EA"/>
    <w:rsid w:val="00E02180"/>
    <w:rsid w:val="00E0243C"/>
    <w:rsid w:val="00E02673"/>
    <w:rsid w:val="00E028E6"/>
    <w:rsid w:val="00E02C20"/>
    <w:rsid w:val="00E03016"/>
    <w:rsid w:val="00E032C1"/>
    <w:rsid w:val="00E039C0"/>
    <w:rsid w:val="00E03B56"/>
    <w:rsid w:val="00E046C1"/>
    <w:rsid w:val="00E049EC"/>
    <w:rsid w:val="00E04E4B"/>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2DB7"/>
    <w:rsid w:val="00E136AE"/>
    <w:rsid w:val="00E136E0"/>
    <w:rsid w:val="00E139D0"/>
    <w:rsid w:val="00E13AA4"/>
    <w:rsid w:val="00E143F1"/>
    <w:rsid w:val="00E145E0"/>
    <w:rsid w:val="00E14913"/>
    <w:rsid w:val="00E150B1"/>
    <w:rsid w:val="00E15352"/>
    <w:rsid w:val="00E154A1"/>
    <w:rsid w:val="00E15B4D"/>
    <w:rsid w:val="00E15FB3"/>
    <w:rsid w:val="00E1626E"/>
    <w:rsid w:val="00E164E8"/>
    <w:rsid w:val="00E1654E"/>
    <w:rsid w:val="00E167D4"/>
    <w:rsid w:val="00E169BE"/>
    <w:rsid w:val="00E172BC"/>
    <w:rsid w:val="00E175FF"/>
    <w:rsid w:val="00E17BCE"/>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4E5"/>
    <w:rsid w:val="00E237E5"/>
    <w:rsid w:val="00E23851"/>
    <w:rsid w:val="00E23ACC"/>
    <w:rsid w:val="00E23ADB"/>
    <w:rsid w:val="00E2446F"/>
    <w:rsid w:val="00E24C2A"/>
    <w:rsid w:val="00E250DB"/>
    <w:rsid w:val="00E255C1"/>
    <w:rsid w:val="00E25756"/>
    <w:rsid w:val="00E25822"/>
    <w:rsid w:val="00E259BD"/>
    <w:rsid w:val="00E25C90"/>
    <w:rsid w:val="00E25F49"/>
    <w:rsid w:val="00E2617B"/>
    <w:rsid w:val="00E26295"/>
    <w:rsid w:val="00E264F5"/>
    <w:rsid w:val="00E2690E"/>
    <w:rsid w:val="00E27011"/>
    <w:rsid w:val="00E272FE"/>
    <w:rsid w:val="00E27AA2"/>
    <w:rsid w:val="00E27E5C"/>
    <w:rsid w:val="00E30388"/>
    <w:rsid w:val="00E30505"/>
    <w:rsid w:val="00E30517"/>
    <w:rsid w:val="00E3070A"/>
    <w:rsid w:val="00E308A3"/>
    <w:rsid w:val="00E30A72"/>
    <w:rsid w:val="00E30CA5"/>
    <w:rsid w:val="00E31371"/>
    <w:rsid w:val="00E313C7"/>
    <w:rsid w:val="00E31506"/>
    <w:rsid w:val="00E3169E"/>
    <w:rsid w:val="00E31E91"/>
    <w:rsid w:val="00E32017"/>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DA"/>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4FAC"/>
    <w:rsid w:val="00E452D0"/>
    <w:rsid w:val="00E45A9D"/>
    <w:rsid w:val="00E460A1"/>
    <w:rsid w:val="00E4664C"/>
    <w:rsid w:val="00E46669"/>
    <w:rsid w:val="00E46809"/>
    <w:rsid w:val="00E46814"/>
    <w:rsid w:val="00E46CC9"/>
    <w:rsid w:val="00E47419"/>
    <w:rsid w:val="00E47428"/>
    <w:rsid w:val="00E474B0"/>
    <w:rsid w:val="00E477CA"/>
    <w:rsid w:val="00E47878"/>
    <w:rsid w:val="00E47B8B"/>
    <w:rsid w:val="00E47C7E"/>
    <w:rsid w:val="00E47D5F"/>
    <w:rsid w:val="00E47D96"/>
    <w:rsid w:val="00E50315"/>
    <w:rsid w:val="00E509DA"/>
    <w:rsid w:val="00E50FF0"/>
    <w:rsid w:val="00E510B5"/>
    <w:rsid w:val="00E51548"/>
    <w:rsid w:val="00E515A3"/>
    <w:rsid w:val="00E516B4"/>
    <w:rsid w:val="00E51817"/>
    <w:rsid w:val="00E51A31"/>
    <w:rsid w:val="00E51ABD"/>
    <w:rsid w:val="00E51E23"/>
    <w:rsid w:val="00E52CCE"/>
    <w:rsid w:val="00E52D54"/>
    <w:rsid w:val="00E52F76"/>
    <w:rsid w:val="00E5315C"/>
    <w:rsid w:val="00E53370"/>
    <w:rsid w:val="00E53887"/>
    <w:rsid w:val="00E538E0"/>
    <w:rsid w:val="00E54D33"/>
    <w:rsid w:val="00E55AEB"/>
    <w:rsid w:val="00E56D66"/>
    <w:rsid w:val="00E56E29"/>
    <w:rsid w:val="00E5711F"/>
    <w:rsid w:val="00E571C8"/>
    <w:rsid w:val="00E572CE"/>
    <w:rsid w:val="00E57336"/>
    <w:rsid w:val="00E5765B"/>
    <w:rsid w:val="00E57A3C"/>
    <w:rsid w:val="00E57DB7"/>
    <w:rsid w:val="00E6000E"/>
    <w:rsid w:val="00E602C9"/>
    <w:rsid w:val="00E6043C"/>
    <w:rsid w:val="00E608B7"/>
    <w:rsid w:val="00E60D6F"/>
    <w:rsid w:val="00E60F80"/>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5C59"/>
    <w:rsid w:val="00E65E39"/>
    <w:rsid w:val="00E65E6B"/>
    <w:rsid w:val="00E6640D"/>
    <w:rsid w:val="00E6682F"/>
    <w:rsid w:val="00E67421"/>
    <w:rsid w:val="00E701D0"/>
    <w:rsid w:val="00E705E5"/>
    <w:rsid w:val="00E70B0C"/>
    <w:rsid w:val="00E71488"/>
    <w:rsid w:val="00E71665"/>
    <w:rsid w:val="00E71DF1"/>
    <w:rsid w:val="00E7208C"/>
    <w:rsid w:val="00E722EF"/>
    <w:rsid w:val="00E723D3"/>
    <w:rsid w:val="00E7242A"/>
    <w:rsid w:val="00E7245A"/>
    <w:rsid w:val="00E72ABE"/>
    <w:rsid w:val="00E72BCC"/>
    <w:rsid w:val="00E73065"/>
    <w:rsid w:val="00E7306F"/>
    <w:rsid w:val="00E73411"/>
    <w:rsid w:val="00E73807"/>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6C2"/>
    <w:rsid w:val="00E81E0B"/>
    <w:rsid w:val="00E81F9F"/>
    <w:rsid w:val="00E81FFC"/>
    <w:rsid w:val="00E826C8"/>
    <w:rsid w:val="00E828DA"/>
    <w:rsid w:val="00E829CE"/>
    <w:rsid w:val="00E82B9F"/>
    <w:rsid w:val="00E83034"/>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925"/>
    <w:rsid w:val="00E86BA9"/>
    <w:rsid w:val="00E87565"/>
    <w:rsid w:val="00E877D8"/>
    <w:rsid w:val="00E879F0"/>
    <w:rsid w:val="00E87AE6"/>
    <w:rsid w:val="00E87DCE"/>
    <w:rsid w:val="00E87EAD"/>
    <w:rsid w:val="00E87F95"/>
    <w:rsid w:val="00E90041"/>
    <w:rsid w:val="00E90191"/>
    <w:rsid w:val="00E90199"/>
    <w:rsid w:val="00E90295"/>
    <w:rsid w:val="00E90433"/>
    <w:rsid w:val="00E90F08"/>
    <w:rsid w:val="00E913F0"/>
    <w:rsid w:val="00E91514"/>
    <w:rsid w:val="00E915E1"/>
    <w:rsid w:val="00E919F0"/>
    <w:rsid w:val="00E91BF2"/>
    <w:rsid w:val="00E91DDE"/>
    <w:rsid w:val="00E91E61"/>
    <w:rsid w:val="00E91EFC"/>
    <w:rsid w:val="00E920B8"/>
    <w:rsid w:val="00E9232D"/>
    <w:rsid w:val="00E924C7"/>
    <w:rsid w:val="00E92A07"/>
    <w:rsid w:val="00E92B76"/>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CB"/>
    <w:rsid w:val="00E963F1"/>
    <w:rsid w:val="00E9694A"/>
    <w:rsid w:val="00E96B89"/>
    <w:rsid w:val="00E96C84"/>
    <w:rsid w:val="00E96D0A"/>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4F4"/>
    <w:rsid w:val="00EA3601"/>
    <w:rsid w:val="00EA3829"/>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9A"/>
    <w:rsid w:val="00EB05DC"/>
    <w:rsid w:val="00EB061D"/>
    <w:rsid w:val="00EB077E"/>
    <w:rsid w:val="00EB0CB0"/>
    <w:rsid w:val="00EB16A8"/>
    <w:rsid w:val="00EB1705"/>
    <w:rsid w:val="00EB2435"/>
    <w:rsid w:val="00EB269A"/>
    <w:rsid w:val="00EB2B2A"/>
    <w:rsid w:val="00EB338E"/>
    <w:rsid w:val="00EB3495"/>
    <w:rsid w:val="00EB35D4"/>
    <w:rsid w:val="00EB3619"/>
    <w:rsid w:val="00EB3742"/>
    <w:rsid w:val="00EB3953"/>
    <w:rsid w:val="00EB3AAB"/>
    <w:rsid w:val="00EB3CE0"/>
    <w:rsid w:val="00EB3DB0"/>
    <w:rsid w:val="00EB410B"/>
    <w:rsid w:val="00EB42C8"/>
    <w:rsid w:val="00EB4A13"/>
    <w:rsid w:val="00EB4DA3"/>
    <w:rsid w:val="00EB52C5"/>
    <w:rsid w:val="00EB534C"/>
    <w:rsid w:val="00EB53EE"/>
    <w:rsid w:val="00EB55D2"/>
    <w:rsid w:val="00EB57E7"/>
    <w:rsid w:val="00EB5C24"/>
    <w:rsid w:val="00EB5CC3"/>
    <w:rsid w:val="00EB6440"/>
    <w:rsid w:val="00EB6504"/>
    <w:rsid w:val="00EB6698"/>
    <w:rsid w:val="00EB6C27"/>
    <w:rsid w:val="00EB6C53"/>
    <w:rsid w:val="00EB72AB"/>
    <w:rsid w:val="00EB7596"/>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965"/>
    <w:rsid w:val="00EC2E21"/>
    <w:rsid w:val="00EC3068"/>
    <w:rsid w:val="00EC331F"/>
    <w:rsid w:val="00EC36DD"/>
    <w:rsid w:val="00EC3B1C"/>
    <w:rsid w:val="00EC4A0C"/>
    <w:rsid w:val="00EC4D77"/>
    <w:rsid w:val="00EC4D7B"/>
    <w:rsid w:val="00EC4E2E"/>
    <w:rsid w:val="00EC54F9"/>
    <w:rsid w:val="00EC555C"/>
    <w:rsid w:val="00EC5A0B"/>
    <w:rsid w:val="00EC5A47"/>
    <w:rsid w:val="00EC5D48"/>
    <w:rsid w:val="00EC5F1A"/>
    <w:rsid w:val="00EC6337"/>
    <w:rsid w:val="00EC6D68"/>
    <w:rsid w:val="00EC7183"/>
    <w:rsid w:val="00EC71AB"/>
    <w:rsid w:val="00EC7B54"/>
    <w:rsid w:val="00ED022F"/>
    <w:rsid w:val="00ED0DE8"/>
    <w:rsid w:val="00ED0EB9"/>
    <w:rsid w:val="00ED1447"/>
    <w:rsid w:val="00ED19B6"/>
    <w:rsid w:val="00ED1A39"/>
    <w:rsid w:val="00ED20F7"/>
    <w:rsid w:val="00ED24AE"/>
    <w:rsid w:val="00ED2ED5"/>
    <w:rsid w:val="00ED2FF1"/>
    <w:rsid w:val="00ED30A4"/>
    <w:rsid w:val="00ED3207"/>
    <w:rsid w:val="00ED32E7"/>
    <w:rsid w:val="00ED3534"/>
    <w:rsid w:val="00ED35B9"/>
    <w:rsid w:val="00ED367B"/>
    <w:rsid w:val="00ED38D7"/>
    <w:rsid w:val="00ED3B7D"/>
    <w:rsid w:val="00ED3D01"/>
    <w:rsid w:val="00ED3E6E"/>
    <w:rsid w:val="00ED46CA"/>
    <w:rsid w:val="00ED4DBE"/>
    <w:rsid w:val="00ED5122"/>
    <w:rsid w:val="00ED520E"/>
    <w:rsid w:val="00ED54F7"/>
    <w:rsid w:val="00ED58F2"/>
    <w:rsid w:val="00ED629D"/>
    <w:rsid w:val="00ED6F45"/>
    <w:rsid w:val="00ED74A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BC9"/>
    <w:rsid w:val="00EE3DCB"/>
    <w:rsid w:val="00EE4669"/>
    <w:rsid w:val="00EE5112"/>
    <w:rsid w:val="00EE62B4"/>
    <w:rsid w:val="00EE636D"/>
    <w:rsid w:val="00EE66B1"/>
    <w:rsid w:val="00EE6CC0"/>
    <w:rsid w:val="00EE75D6"/>
    <w:rsid w:val="00EE7D91"/>
    <w:rsid w:val="00EE7ECE"/>
    <w:rsid w:val="00EF0225"/>
    <w:rsid w:val="00EF05A6"/>
    <w:rsid w:val="00EF05CA"/>
    <w:rsid w:val="00EF082A"/>
    <w:rsid w:val="00EF0E50"/>
    <w:rsid w:val="00EF118F"/>
    <w:rsid w:val="00EF1287"/>
    <w:rsid w:val="00EF12FA"/>
    <w:rsid w:val="00EF1333"/>
    <w:rsid w:val="00EF20FD"/>
    <w:rsid w:val="00EF2786"/>
    <w:rsid w:val="00EF2A1F"/>
    <w:rsid w:val="00EF2C3D"/>
    <w:rsid w:val="00EF2E40"/>
    <w:rsid w:val="00EF34CD"/>
    <w:rsid w:val="00EF3654"/>
    <w:rsid w:val="00EF386B"/>
    <w:rsid w:val="00EF3A28"/>
    <w:rsid w:val="00EF3A3D"/>
    <w:rsid w:val="00EF3A4A"/>
    <w:rsid w:val="00EF3C92"/>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24A"/>
    <w:rsid w:val="00EF7357"/>
    <w:rsid w:val="00EF73ED"/>
    <w:rsid w:val="00EF7614"/>
    <w:rsid w:val="00EF767A"/>
    <w:rsid w:val="00EF7878"/>
    <w:rsid w:val="00EF7AB8"/>
    <w:rsid w:val="00EF7CE8"/>
    <w:rsid w:val="00F000F0"/>
    <w:rsid w:val="00F00180"/>
    <w:rsid w:val="00F002E0"/>
    <w:rsid w:val="00F005AF"/>
    <w:rsid w:val="00F006C6"/>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317"/>
    <w:rsid w:val="00F03466"/>
    <w:rsid w:val="00F0388F"/>
    <w:rsid w:val="00F03891"/>
    <w:rsid w:val="00F03C67"/>
    <w:rsid w:val="00F04551"/>
    <w:rsid w:val="00F04568"/>
    <w:rsid w:val="00F04D51"/>
    <w:rsid w:val="00F04F3E"/>
    <w:rsid w:val="00F0522E"/>
    <w:rsid w:val="00F05C50"/>
    <w:rsid w:val="00F05EED"/>
    <w:rsid w:val="00F06B04"/>
    <w:rsid w:val="00F06B61"/>
    <w:rsid w:val="00F06C9F"/>
    <w:rsid w:val="00F06F02"/>
    <w:rsid w:val="00F0754E"/>
    <w:rsid w:val="00F10437"/>
    <w:rsid w:val="00F10465"/>
    <w:rsid w:val="00F10864"/>
    <w:rsid w:val="00F1089F"/>
    <w:rsid w:val="00F108F5"/>
    <w:rsid w:val="00F10D5A"/>
    <w:rsid w:val="00F11189"/>
    <w:rsid w:val="00F1162A"/>
    <w:rsid w:val="00F1165E"/>
    <w:rsid w:val="00F11CF5"/>
    <w:rsid w:val="00F124CB"/>
    <w:rsid w:val="00F12B3D"/>
    <w:rsid w:val="00F12D63"/>
    <w:rsid w:val="00F13F07"/>
    <w:rsid w:val="00F14007"/>
    <w:rsid w:val="00F1403E"/>
    <w:rsid w:val="00F1415B"/>
    <w:rsid w:val="00F1476B"/>
    <w:rsid w:val="00F149F8"/>
    <w:rsid w:val="00F14FB8"/>
    <w:rsid w:val="00F15860"/>
    <w:rsid w:val="00F1698C"/>
    <w:rsid w:val="00F16BB1"/>
    <w:rsid w:val="00F17561"/>
    <w:rsid w:val="00F1777B"/>
    <w:rsid w:val="00F17A8F"/>
    <w:rsid w:val="00F17BB5"/>
    <w:rsid w:val="00F20046"/>
    <w:rsid w:val="00F20564"/>
    <w:rsid w:val="00F206FE"/>
    <w:rsid w:val="00F20888"/>
    <w:rsid w:val="00F20F5B"/>
    <w:rsid w:val="00F21048"/>
    <w:rsid w:val="00F210AB"/>
    <w:rsid w:val="00F211CB"/>
    <w:rsid w:val="00F21484"/>
    <w:rsid w:val="00F2149C"/>
    <w:rsid w:val="00F215C3"/>
    <w:rsid w:val="00F21857"/>
    <w:rsid w:val="00F218EF"/>
    <w:rsid w:val="00F21A0B"/>
    <w:rsid w:val="00F22444"/>
    <w:rsid w:val="00F227B6"/>
    <w:rsid w:val="00F2295F"/>
    <w:rsid w:val="00F22C96"/>
    <w:rsid w:val="00F2357F"/>
    <w:rsid w:val="00F23BD0"/>
    <w:rsid w:val="00F23FCA"/>
    <w:rsid w:val="00F24275"/>
    <w:rsid w:val="00F244C0"/>
    <w:rsid w:val="00F2456B"/>
    <w:rsid w:val="00F24A57"/>
    <w:rsid w:val="00F24A88"/>
    <w:rsid w:val="00F24D1C"/>
    <w:rsid w:val="00F24F4D"/>
    <w:rsid w:val="00F24FA0"/>
    <w:rsid w:val="00F250CE"/>
    <w:rsid w:val="00F25157"/>
    <w:rsid w:val="00F25815"/>
    <w:rsid w:val="00F25EB4"/>
    <w:rsid w:val="00F2617C"/>
    <w:rsid w:val="00F2635E"/>
    <w:rsid w:val="00F26421"/>
    <w:rsid w:val="00F2643A"/>
    <w:rsid w:val="00F26585"/>
    <w:rsid w:val="00F267B6"/>
    <w:rsid w:val="00F26886"/>
    <w:rsid w:val="00F2699C"/>
    <w:rsid w:val="00F26AF5"/>
    <w:rsid w:val="00F27186"/>
    <w:rsid w:val="00F275AA"/>
    <w:rsid w:val="00F27E0C"/>
    <w:rsid w:val="00F27EF4"/>
    <w:rsid w:val="00F3002F"/>
    <w:rsid w:val="00F30031"/>
    <w:rsid w:val="00F30353"/>
    <w:rsid w:val="00F304CA"/>
    <w:rsid w:val="00F308C0"/>
    <w:rsid w:val="00F30A78"/>
    <w:rsid w:val="00F30BE8"/>
    <w:rsid w:val="00F30FF2"/>
    <w:rsid w:val="00F31375"/>
    <w:rsid w:val="00F316ED"/>
    <w:rsid w:val="00F318E7"/>
    <w:rsid w:val="00F31E9E"/>
    <w:rsid w:val="00F31F17"/>
    <w:rsid w:val="00F3236F"/>
    <w:rsid w:val="00F32374"/>
    <w:rsid w:val="00F32C66"/>
    <w:rsid w:val="00F32F0E"/>
    <w:rsid w:val="00F32F3E"/>
    <w:rsid w:val="00F33199"/>
    <w:rsid w:val="00F3372E"/>
    <w:rsid w:val="00F3383E"/>
    <w:rsid w:val="00F34057"/>
    <w:rsid w:val="00F34286"/>
    <w:rsid w:val="00F342E5"/>
    <w:rsid w:val="00F34358"/>
    <w:rsid w:val="00F346BC"/>
    <w:rsid w:val="00F3521B"/>
    <w:rsid w:val="00F353A3"/>
    <w:rsid w:val="00F35561"/>
    <w:rsid w:val="00F356A4"/>
    <w:rsid w:val="00F35865"/>
    <w:rsid w:val="00F35E92"/>
    <w:rsid w:val="00F3651B"/>
    <w:rsid w:val="00F36919"/>
    <w:rsid w:val="00F369F3"/>
    <w:rsid w:val="00F36A25"/>
    <w:rsid w:val="00F370CB"/>
    <w:rsid w:val="00F370E3"/>
    <w:rsid w:val="00F377A2"/>
    <w:rsid w:val="00F37922"/>
    <w:rsid w:val="00F37A1D"/>
    <w:rsid w:val="00F37AEF"/>
    <w:rsid w:val="00F37B48"/>
    <w:rsid w:val="00F408C5"/>
    <w:rsid w:val="00F410C0"/>
    <w:rsid w:val="00F4125D"/>
    <w:rsid w:val="00F417B8"/>
    <w:rsid w:val="00F4262F"/>
    <w:rsid w:val="00F42910"/>
    <w:rsid w:val="00F42A4D"/>
    <w:rsid w:val="00F42BEE"/>
    <w:rsid w:val="00F42C2B"/>
    <w:rsid w:val="00F439C5"/>
    <w:rsid w:val="00F43FFD"/>
    <w:rsid w:val="00F4449D"/>
    <w:rsid w:val="00F44833"/>
    <w:rsid w:val="00F44E03"/>
    <w:rsid w:val="00F45875"/>
    <w:rsid w:val="00F4629D"/>
    <w:rsid w:val="00F462EB"/>
    <w:rsid w:val="00F4657C"/>
    <w:rsid w:val="00F465C1"/>
    <w:rsid w:val="00F4678D"/>
    <w:rsid w:val="00F467B0"/>
    <w:rsid w:val="00F46E40"/>
    <w:rsid w:val="00F46F8B"/>
    <w:rsid w:val="00F47132"/>
    <w:rsid w:val="00F47728"/>
    <w:rsid w:val="00F47AFE"/>
    <w:rsid w:val="00F47BF5"/>
    <w:rsid w:val="00F47CBA"/>
    <w:rsid w:val="00F50020"/>
    <w:rsid w:val="00F5013D"/>
    <w:rsid w:val="00F50671"/>
    <w:rsid w:val="00F50691"/>
    <w:rsid w:val="00F50849"/>
    <w:rsid w:val="00F513BA"/>
    <w:rsid w:val="00F51447"/>
    <w:rsid w:val="00F514EF"/>
    <w:rsid w:val="00F516F4"/>
    <w:rsid w:val="00F51C5F"/>
    <w:rsid w:val="00F524CD"/>
    <w:rsid w:val="00F52756"/>
    <w:rsid w:val="00F52A47"/>
    <w:rsid w:val="00F52A4B"/>
    <w:rsid w:val="00F52C6C"/>
    <w:rsid w:val="00F52FA8"/>
    <w:rsid w:val="00F5372B"/>
    <w:rsid w:val="00F5388A"/>
    <w:rsid w:val="00F538A1"/>
    <w:rsid w:val="00F538CD"/>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6B6"/>
    <w:rsid w:val="00F60C26"/>
    <w:rsid w:val="00F60F62"/>
    <w:rsid w:val="00F61158"/>
    <w:rsid w:val="00F61235"/>
    <w:rsid w:val="00F61564"/>
    <w:rsid w:val="00F61701"/>
    <w:rsid w:val="00F61902"/>
    <w:rsid w:val="00F61FDE"/>
    <w:rsid w:val="00F622E3"/>
    <w:rsid w:val="00F62377"/>
    <w:rsid w:val="00F6267C"/>
    <w:rsid w:val="00F62EEC"/>
    <w:rsid w:val="00F63289"/>
    <w:rsid w:val="00F63D79"/>
    <w:rsid w:val="00F6404E"/>
    <w:rsid w:val="00F641D9"/>
    <w:rsid w:val="00F6433C"/>
    <w:rsid w:val="00F6474A"/>
    <w:rsid w:val="00F64966"/>
    <w:rsid w:val="00F64E55"/>
    <w:rsid w:val="00F64F9F"/>
    <w:rsid w:val="00F660B8"/>
    <w:rsid w:val="00F664DA"/>
    <w:rsid w:val="00F669E3"/>
    <w:rsid w:val="00F675DD"/>
    <w:rsid w:val="00F67A85"/>
    <w:rsid w:val="00F67BF2"/>
    <w:rsid w:val="00F70FF9"/>
    <w:rsid w:val="00F71026"/>
    <w:rsid w:val="00F71042"/>
    <w:rsid w:val="00F710A0"/>
    <w:rsid w:val="00F71498"/>
    <w:rsid w:val="00F71976"/>
    <w:rsid w:val="00F71A99"/>
    <w:rsid w:val="00F71C4F"/>
    <w:rsid w:val="00F71E15"/>
    <w:rsid w:val="00F71EA2"/>
    <w:rsid w:val="00F71F79"/>
    <w:rsid w:val="00F72106"/>
    <w:rsid w:val="00F721A1"/>
    <w:rsid w:val="00F7226A"/>
    <w:rsid w:val="00F724E3"/>
    <w:rsid w:val="00F727AA"/>
    <w:rsid w:val="00F729CA"/>
    <w:rsid w:val="00F72C94"/>
    <w:rsid w:val="00F72D42"/>
    <w:rsid w:val="00F7368C"/>
    <w:rsid w:val="00F73A83"/>
    <w:rsid w:val="00F73D87"/>
    <w:rsid w:val="00F73E55"/>
    <w:rsid w:val="00F73F43"/>
    <w:rsid w:val="00F74059"/>
    <w:rsid w:val="00F7433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F17"/>
    <w:rsid w:val="00F80957"/>
    <w:rsid w:val="00F80C8C"/>
    <w:rsid w:val="00F80D8F"/>
    <w:rsid w:val="00F81059"/>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8BC"/>
    <w:rsid w:val="00F84232"/>
    <w:rsid w:val="00F84849"/>
    <w:rsid w:val="00F849D7"/>
    <w:rsid w:val="00F84A2F"/>
    <w:rsid w:val="00F84AFA"/>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6EB9"/>
    <w:rsid w:val="00F8718E"/>
    <w:rsid w:val="00F87201"/>
    <w:rsid w:val="00F87317"/>
    <w:rsid w:val="00F879C6"/>
    <w:rsid w:val="00F87CB7"/>
    <w:rsid w:val="00F87D07"/>
    <w:rsid w:val="00F87D7F"/>
    <w:rsid w:val="00F87E13"/>
    <w:rsid w:val="00F87E81"/>
    <w:rsid w:val="00F90148"/>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589"/>
    <w:rsid w:val="00F935B0"/>
    <w:rsid w:val="00F93A3D"/>
    <w:rsid w:val="00F93C3E"/>
    <w:rsid w:val="00F93D13"/>
    <w:rsid w:val="00F93EE6"/>
    <w:rsid w:val="00F94003"/>
    <w:rsid w:val="00F94303"/>
    <w:rsid w:val="00F94412"/>
    <w:rsid w:val="00F94737"/>
    <w:rsid w:val="00F9473D"/>
    <w:rsid w:val="00F948D1"/>
    <w:rsid w:val="00F9495D"/>
    <w:rsid w:val="00F94A66"/>
    <w:rsid w:val="00F94C03"/>
    <w:rsid w:val="00F94F50"/>
    <w:rsid w:val="00F95013"/>
    <w:rsid w:val="00F950BC"/>
    <w:rsid w:val="00F951BD"/>
    <w:rsid w:val="00F958CD"/>
    <w:rsid w:val="00F9603E"/>
    <w:rsid w:val="00F96053"/>
    <w:rsid w:val="00F9632D"/>
    <w:rsid w:val="00F9644F"/>
    <w:rsid w:val="00F965D9"/>
    <w:rsid w:val="00F968CC"/>
    <w:rsid w:val="00F96C7A"/>
    <w:rsid w:val="00F96E7C"/>
    <w:rsid w:val="00F97432"/>
    <w:rsid w:val="00F975B5"/>
    <w:rsid w:val="00F9762D"/>
    <w:rsid w:val="00F97BDA"/>
    <w:rsid w:val="00FA04BE"/>
    <w:rsid w:val="00FA0509"/>
    <w:rsid w:val="00FA0E7C"/>
    <w:rsid w:val="00FA10EB"/>
    <w:rsid w:val="00FA1177"/>
    <w:rsid w:val="00FA1CBF"/>
    <w:rsid w:val="00FA1D8F"/>
    <w:rsid w:val="00FA2002"/>
    <w:rsid w:val="00FA21B8"/>
    <w:rsid w:val="00FA2526"/>
    <w:rsid w:val="00FA2AB0"/>
    <w:rsid w:val="00FA3855"/>
    <w:rsid w:val="00FA397A"/>
    <w:rsid w:val="00FA3C84"/>
    <w:rsid w:val="00FA3F33"/>
    <w:rsid w:val="00FA3F45"/>
    <w:rsid w:val="00FA4EDE"/>
    <w:rsid w:val="00FA50CA"/>
    <w:rsid w:val="00FA50E8"/>
    <w:rsid w:val="00FA517D"/>
    <w:rsid w:val="00FA526F"/>
    <w:rsid w:val="00FA52BE"/>
    <w:rsid w:val="00FA53C1"/>
    <w:rsid w:val="00FA54C0"/>
    <w:rsid w:val="00FA5527"/>
    <w:rsid w:val="00FA5871"/>
    <w:rsid w:val="00FA589E"/>
    <w:rsid w:val="00FA58B1"/>
    <w:rsid w:val="00FA5962"/>
    <w:rsid w:val="00FA5995"/>
    <w:rsid w:val="00FA5C6B"/>
    <w:rsid w:val="00FA5DA9"/>
    <w:rsid w:val="00FA5F3B"/>
    <w:rsid w:val="00FA6225"/>
    <w:rsid w:val="00FA656D"/>
    <w:rsid w:val="00FA6686"/>
    <w:rsid w:val="00FA6872"/>
    <w:rsid w:val="00FA6A4D"/>
    <w:rsid w:val="00FA6A8C"/>
    <w:rsid w:val="00FA6BCC"/>
    <w:rsid w:val="00FA6C40"/>
    <w:rsid w:val="00FA70DF"/>
    <w:rsid w:val="00FA7152"/>
    <w:rsid w:val="00FA7226"/>
    <w:rsid w:val="00FA7A20"/>
    <w:rsid w:val="00FA7AA6"/>
    <w:rsid w:val="00FA7C04"/>
    <w:rsid w:val="00FB01DB"/>
    <w:rsid w:val="00FB0443"/>
    <w:rsid w:val="00FB114F"/>
    <w:rsid w:val="00FB11A4"/>
    <w:rsid w:val="00FB1352"/>
    <w:rsid w:val="00FB15D5"/>
    <w:rsid w:val="00FB1694"/>
    <w:rsid w:val="00FB18E8"/>
    <w:rsid w:val="00FB19D8"/>
    <w:rsid w:val="00FB2018"/>
    <w:rsid w:val="00FB22E5"/>
    <w:rsid w:val="00FB2864"/>
    <w:rsid w:val="00FB2E28"/>
    <w:rsid w:val="00FB2F94"/>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988"/>
    <w:rsid w:val="00FB6B9D"/>
    <w:rsid w:val="00FB6D22"/>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7F0"/>
    <w:rsid w:val="00FC3B1A"/>
    <w:rsid w:val="00FC3BBC"/>
    <w:rsid w:val="00FC3EEB"/>
    <w:rsid w:val="00FC3F24"/>
    <w:rsid w:val="00FC4278"/>
    <w:rsid w:val="00FC42A4"/>
    <w:rsid w:val="00FC4423"/>
    <w:rsid w:val="00FC45EA"/>
    <w:rsid w:val="00FC47D1"/>
    <w:rsid w:val="00FC4CA4"/>
    <w:rsid w:val="00FC4D8B"/>
    <w:rsid w:val="00FC545C"/>
    <w:rsid w:val="00FC54BA"/>
    <w:rsid w:val="00FC553E"/>
    <w:rsid w:val="00FC5958"/>
    <w:rsid w:val="00FC5BE9"/>
    <w:rsid w:val="00FC60B6"/>
    <w:rsid w:val="00FC65A0"/>
    <w:rsid w:val="00FC6B41"/>
    <w:rsid w:val="00FC6DB3"/>
    <w:rsid w:val="00FC7308"/>
    <w:rsid w:val="00FC76A7"/>
    <w:rsid w:val="00FC7896"/>
    <w:rsid w:val="00FC7F93"/>
    <w:rsid w:val="00FD091C"/>
    <w:rsid w:val="00FD10D2"/>
    <w:rsid w:val="00FD111E"/>
    <w:rsid w:val="00FD1355"/>
    <w:rsid w:val="00FD14E4"/>
    <w:rsid w:val="00FD1676"/>
    <w:rsid w:val="00FD20A1"/>
    <w:rsid w:val="00FD2804"/>
    <w:rsid w:val="00FD282A"/>
    <w:rsid w:val="00FD2A71"/>
    <w:rsid w:val="00FD2F55"/>
    <w:rsid w:val="00FD305B"/>
    <w:rsid w:val="00FD3128"/>
    <w:rsid w:val="00FD33B3"/>
    <w:rsid w:val="00FD3905"/>
    <w:rsid w:val="00FD4124"/>
    <w:rsid w:val="00FD4620"/>
    <w:rsid w:val="00FD48FE"/>
    <w:rsid w:val="00FD4CC0"/>
    <w:rsid w:val="00FD5502"/>
    <w:rsid w:val="00FD6318"/>
    <w:rsid w:val="00FD6556"/>
    <w:rsid w:val="00FD6A3D"/>
    <w:rsid w:val="00FD6F9D"/>
    <w:rsid w:val="00FD7001"/>
    <w:rsid w:val="00FD7240"/>
    <w:rsid w:val="00FD724B"/>
    <w:rsid w:val="00FD72D9"/>
    <w:rsid w:val="00FD73AE"/>
    <w:rsid w:val="00FD78EF"/>
    <w:rsid w:val="00FD793F"/>
    <w:rsid w:val="00FD7D1F"/>
    <w:rsid w:val="00FD7F6A"/>
    <w:rsid w:val="00FE04B6"/>
    <w:rsid w:val="00FE05E5"/>
    <w:rsid w:val="00FE0657"/>
    <w:rsid w:val="00FE0851"/>
    <w:rsid w:val="00FE169D"/>
    <w:rsid w:val="00FE20AB"/>
    <w:rsid w:val="00FE22FE"/>
    <w:rsid w:val="00FE2955"/>
    <w:rsid w:val="00FE2B7B"/>
    <w:rsid w:val="00FE3100"/>
    <w:rsid w:val="00FE3439"/>
    <w:rsid w:val="00FE3636"/>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CAB"/>
    <w:rsid w:val="00FE7F00"/>
    <w:rsid w:val="00FE7FBB"/>
    <w:rsid w:val="00FF01A6"/>
    <w:rsid w:val="00FF01C5"/>
    <w:rsid w:val="00FF0224"/>
    <w:rsid w:val="00FF0502"/>
    <w:rsid w:val="00FF06E1"/>
    <w:rsid w:val="00FF0756"/>
    <w:rsid w:val="00FF0B41"/>
    <w:rsid w:val="00FF0BBB"/>
    <w:rsid w:val="00FF1455"/>
    <w:rsid w:val="00FF1716"/>
    <w:rsid w:val="00FF1862"/>
    <w:rsid w:val="00FF1A6C"/>
    <w:rsid w:val="00FF1D5F"/>
    <w:rsid w:val="00FF2077"/>
    <w:rsid w:val="00FF283C"/>
    <w:rsid w:val="00FF2A88"/>
    <w:rsid w:val="00FF35E9"/>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69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65BB2F-EE35-4605-BD0D-F1E785FE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Body Text" w:uiPriority="99"/>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Char"/>
    <w:qFormat/>
    <w:rsid w:val="00A63872"/>
    <w:pPr>
      <w:numPr>
        <w:ilvl w:val="4"/>
      </w:numPr>
      <w:outlineLvl w:val="4"/>
    </w:pPr>
    <w:rPr>
      <w:sz w:val="22"/>
    </w:rPr>
  </w:style>
  <w:style w:type="paragraph" w:styleId="6">
    <w:name w:val="heading 6"/>
    <w:aliases w:val="T1,Header 6"/>
    <w:basedOn w:val="H6"/>
    <w:next w:val="a"/>
    <w:link w:val="6Char"/>
    <w:qFormat/>
    <w:rsid w:val="00A63872"/>
    <w:pPr>
      <w:numPr>
        <w:ilvl w:val="5"/>
      </w:numPr>
      <w:outlineLvl w:val="5"/>
    </w:pPr>
  </w:style>
  <w:style w:type="paragraph" w:styleId="7">
    <w:name w:val="heading 7"/>
    <w:basedOn w:val="H6"/>
    <w:next w:val="a"/>
    <w:link w:val="7Char"/>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Char0"/>
    <w:rPr>
      <w:i/>
    </w:rPr>
  </w:style>
  <w:style w:type="paragraph" w:styleId="aa">
    <w:name w:val="Document Map"/>
    <w:basedOn w:val="a"/>
    <w:link w:val="Char3"/>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cap Char,Caption Char1 Char,cap Char Char1,Caption Char Char1 Char,cap Char2,3GPP Caption Table,Ca,Caption Char,Caption Equation,cap1,cap2,cap11,Légende-figure,Légende-figure Char,Beschrifubg,Beschriftung Char,label,cap11 Char"/>
    <w:basedOn w:val="a"/>
    <w:next w:val="a"/>
    <w:link w:val="Char4"/>
    <w:uiPriority w:val="35"/>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uiPriority w:val="99"/>
    <w:pPr>
      <w:jc w:val="both"/>
    </w:pPr>
    <w:rPr>
      <w:rFonts w:ascii="Times" w:hAnsi="Times"/>
      <w:szCs w:val="24"/>
      <w:lang w:val="en-US"/>
    </w:rPr>
  </w:style>
  <w:style w:type="paragraph" w:styleId="25">
    <w:name w:val="Body Text 2"/>
    <w:basedOn w:val="a"/>
    <w:link w:val="2Char0"/>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6"/>
    <w:rsid w:val="00A10B48"/>
    <w:rPr>
      <w:lang w:eastAsia="x-none"/>
    </w:rPr>
  </w:style>
  <w:style w:type="paragraph" w:styleId="af1">
    <w:name w:val="annotation subject"/>
    <w:basedOn w:val="af0"/>
    <w:next w:val="af0"/>
    <w:link w:val="Char7"/>
    <w:semiHidden/>
    <w:rsid w:val="00A10B48"/>
    <w:rPr>
      <w:b/>
      <w:bCs/>
    </w:rPr>
  </w:style>
  <w:style w:type="paragraph" w:styleId="af2">
    <w:name w:val="Balloon Text"/>
    <w:basedOn w:val="a"/>
    <w:link w:val="Char8"/>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422531"/>
    <w:rPr>
      <w:rFonts w:ascii="Arial"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6527C"/>
    <w:rPr>
      <w:rFonts w:ascii="Arial" w:eastAsia="Times New Roman" w:hAnsi="Arial"/>
      <w:sz w:val="24"/>
      <w:lang w:eastAsia="ja-JP" w:bidi="hi-IN"/>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1723D"/>
    <w:rPr>
      <w:rFonts w:ascii="Arial" w:eastAsia="Times New Roman" w:hAnsi="Arial"/>
      <w:sz w:val="22"/>
      <w:lang w:val="en-US" w:eastAsia="ja-JP" w:bidi="hi-I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184F51"/>
    <w:rPr>
      <w:rFonts w:ascii="Arial" w:eastAsia="Times New Roman" w:hAnsi="Arial"/>
      <w:sz w:val="24"/>
      <w:lang w:val="en-US" w:eastAsia="ja-JP" w:bidi="hi-IN"/>
    </w:rPr>
  </w:style>
  <w:style w:type="character" w:customStyle="1" w:styleId="5Char">
    <w:name w:val="标题 5 Char"/>
    <w:aliases w:val="h5 Char5,Heading5 Char4,Head5 Char4,H5 Char4,M5 Char4,mh2 Char4,Module heading 2 Char4,heading 8 Char4,Numbered Sub-list Char3,Heading 81 Char,Heading 811 Char,标题 81 Char,Heading 8111 Char"/>
    <w:link w:val="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
    <w:basedOn w:val="a"/>
    <w:link w:val="Char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a"/>
    <w:uiPriority w:val="11"/>
    <w:rsid w:val="005D609E"/>
    <w:pPr>
      <w:spacing w:after="60"/>
      <w:jc w:val="center"/>
      <w:outlineLvl w:val="1"/>
    </w:pPr>
    <w:rPr>
      <w:rFonts w:ascii="Cambria" w:eastAsia="Times New Roman" w:hAnsi="Cambria"/>
      <w:sz w:val="24"/>
      <w:szCs w:val="24"/>
      <w:lang w:eastAsia="x-none"/>
    </w:rPr>
  </w:style>
  <w:style w:type="character" w:customStyle="1" w:styleId="Chara">
    <w:name w:val="副标题 Char"/>
    <w:link w:val="af4"/>
    <w:uiPriority w:val="11"/>
    <w:rsid w:val="005D609E"/>
    <w:rPr>
      <w:rFonts w:ascii="Cambria" w:eastAsia="Times New Roman" w:hAnsi="Cambria" w:cs="Times New Roman"/>
      <w:sz w:val="24"/>
      <w:szCs w:val="24"/>
      <w:lang w:val="en-GB"/>
    </w:rPr>
  </w:style>
  <w:style w:type="paragraph" w:styleId="af5">
    <w:name w:val="Revision"/>
    <w:hidden/>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6">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2">
    <w:name w:val="页脚 Char"/>
    <w:link w:val="a9"/>
    <w:uiPriority w:val="99"/>
    <w:rsid w:val="0002790C"/>
    <w:rPr>
      <w:rFonts w:ascii="Arial" w:hAnsi="Arial"/>
      <w:b/>
      <w:i/>
      <w:noProof/>
      <w:sz w:val="18"/>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E2955"/>
    <w:rPr>
      <w:rFonts w:ascii="Arial" w:hAnsi="Arial"/>
      <w:b/>
      <w:noProof/>
      <w:sz w:val="18"/>
      <w:lang w:val="en-US" w:eastAsia="en-US" w:bidi="ar-SA"/>
    </w:rPr>
  </w:style>
  <w:style w:type="character" w:customStyle="1" w:styleId="Char4">
    <w:name w:val="题注 Char"/>
    <w:aliases w:val="cap Char1,cap Char Char,Caption Char1 Char Char,cap Char Char1 Char,Caption Char Char1 Char Char,cap Char2 Char,3GPP Caption Table Char,Ca Char,Caption Char Char,Caption Equation Char,cap1 Char,cap2 Char,cap11 Char1,Légende-figure Char1"/>
    <w:link w:val="ab"/>
    <w:locked/>
    <w:rsid w:val="00913F9C"/>
    <w:rPr>
      <w:rFonts w:ascii="Times New Roman" w:hAnsi="Times New Roman"/>
      <w:b/>
      <w:bCs/>
      <w:sz w:val="16"/>
      <w:lang w:val="en-GB" w:eastAsia="en-US"/>
    </w:rPr>
  </w:style>
  <w:style w:type="character" w:styleId="afa">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Char9">
    <w:name w:val="列出段落 Char"/>
    <w:aliases w:val="- Bullets Char,목록 단락 Char,リスト段落 Char,?? ?? Char,????? Char,???? Char,Lista1 Char,列出段落1 Char,中等深浅网格 1 - 着色 21 Char"/>
    <w:link w:val="af3"/>
    <w:uiPriority w:val="34"/>
    <w:qFormat/>
    <w:locked/>
    <w:rsid w:val="00386EB4"/>
    <w:rPr>
      <w:rFonts w:ascii="Calibri" w:eastAsia="Calibri" w:hAnsi="Calibri"/>
      <w:sz w:val="22"/>
      <w:szCs w:val="22"/>
    </w:rPr>
  </w:style>
  <w:style w:type="paragraph" w:styleId="afb">
    <w:name w:val="Plain Text"/>
    <w:basedOn w:val="a"/>
    <w:link w:val="Charb"/>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Charb">
    <w:name w:val="纯文本 Char"/>
    <w:link w:val="afb"/>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Elegant"/>
    <w:basedOn w:val="a1"/>
    <w:uiPriority w:val="99"/>
    <w:rsid w:val="00CC6B9F"/>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6Char">
    <w:name w:val="标题 6 Char"/>
    <w:aliases w:val="T1 Char4,Header 6 Char"/>
    <w:link w:val="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d">
    <w:name w:val="index heading"/>
    <w:basedOn w:val="a"/>
    <w:next w:val="a"/>
    <w:rsid w:val="00F74059"/>
    <w:pPr>
      <w:pBdr>
        <w:top w:val="single" w:sz="12" w:space="0" w:color="auto"/>
      </w:pBdr>
      <w:spacing w:before="360" w:after="240"/>
    </w:pPr>
    <w:rPr>
      <w:b/>
      <w:i/>
      <w:sz w:val="26"/>
    </w:rPr>
  </w:style>
  <w:style w:type="character" w:customStyle="1" w:styleId="Char3">
    <w:name w:val="文档结构图 Char"/>
    <w:link w:val="aa"/>
    <w:semiHidden/>
    <w:rsid w:val="00F74059"/>
    <w:rPr>
      <w:rFonts w:ascii="Tahoma" w:hAnsi="Tahoma"/>
      <w:shd w:val="clear" w:color="auto" w:fill="000080"/>
      <w:lang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rsid w:val="00F74059"/>
    <w:rPr>
      <w:rFonts w:ascii="Times" w:hAnsi="Times"/>
      <w:szCs w:val="24"/>
      <w:lang w:val="en-US" w:eastAsia="en-US"/>
    </w:rPr>
  </w:style>
  <w:style w:type="paragraph" w:customStyle="1" w:styleId="TableText">
    <w:name w:val="TableText"/>
    <w:basedOn w:val="afe"/>
    <w:rsid w:val="00F74059"/>
    <w:pPr>
      <w:keepNext/>
      <w:keepLines/>
      <w:widowControl/>
      <w:ind w:left="0"/>
      <w:jc w:val="center"/>
    </w:pPr>
    <w:rPr>
      <w:sz w:val="20"/>
      <w:lang w:eastAsia="en-US"/>
    </w:rPr>
  </w:style>
  <w:style w:type="paragraph" w:styleId="afe">
    <w:name w:val="Body Text Indent"/>
    <w:basedOn w:val="a"/>
    <w:link w:val="Charc"/>
    <w:rsid w:val="00F74059"/>
    <w:pPr>
      <w:widowControl w:val="0"/>
      <w:spacing w:before="0" w:after="180"/>
      <w:ind w:left="210"/>
      <w:jc w:val="both"/>
    </w:pPr>
    <w:rPr>
      <w:snapToGrid w:val="0"/>
      <w:kern w:val="2"/>
      <w:sz w:val="21"/>
      <w:lang w:eastAsia="x-none"/>
    </w:rPr>
  </w:style>
  <w:style w:type="character" w:customStyle="1" w:styleId="Charc">
    <w:name w:val="正文文本缩进 Char"/>
    <w:link w:val="afe"/>
    <w:rsid w:val="00F74059"/>
    <w:rPr>
      <w:rFonts w:ascii="Times New Roman" w:hAnsi="Times New Roman"/>
      <w:snapToGrid w:val="0"/>
      <w:kern w:val="2"/>
      <w:sz w:val="21"/>
      <w:lang w:eastAsia="x-none"/>
    </w:rPr>
  </w:style>
  <w:style w:type="character" w:customStyle="1" w:styleId="Char8">
    <w:name w:val="批注框文本 Char"/>
    <w:link w:val="af2"/>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d">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6">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5">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
    <w:link w:val="2Char1"/>
    <w:rsid w:val="00F74059"/>
    <w:pPr>
      <w:spacing w:before="0" w:after="180"/>
      <w:ind w:leftChars="100" w:left="400" w:hangingChars="100" w:hanging="200"/>
    </w:pPr>
    <w:rPr>
      <w:rFonts w:eastAsia="MS Mincho"/>
      <w:lang w:eastAsia="en-GB"/>
    </w:rPr>
  </w:style>
  <w:style w:type="character" w:customStyle="1" w:styleId="2Char1">
    <w:name w:val="正文文本缩进 2 Char"/>
    <w:link w:val="27"/>
    <w:rsid w:val="00F74059"/>
    <w:rPr>
      <w:rFonts w:ascii="Times New Roman" w:eastAsia="MS Mincho" w:hAnsi="Times New Roman"/>
    </w:rPr>
  </w:style>
  <w:style w:type="paragraph" w:styleId="aff0">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1">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8">
    <w:name w:val="修订2"/>
    <w:hidden/>
    <w:semiHidden/>
    <w:rsid w:val="00F74059"/>
    <w:rPr>
      <w:rFonts w:ascii="Times New Roman" w:eastAsia="Batang" w:hAnsi="Times New Roman"/>
      <w:lang w:val="en-GB" w:eastAsia="en-US"/>
    </w:rPr>
  </w:style>
  <w:style w:type="paragraph" w:styleId="aff2">
    <w:name w:val="endnote text"/>
    <w:basedOn w:val="a"/>
    <w:link w:val="Chare"/>
    <w:rsid w:val="00F74059"/>
    <w:pPr>
      <w:overflowPunct/>
      <w:autoSpaceDE/>
      <w:autoSpaceDN/>
      <w:adjustRightInd/>
      <w:snapToGrid w:val="0"/>
      <w:spacing w:before="0" w:after="180"/>
      <w:textAlignment w:val="auto"/>
    </w:pPr>
    <w:rPr>
      <w:lang w:eastAsia="x-none"/>
    </w:rPr>
  </w:style>
  <w:style w:type="character" w:customStyle="1" w:styleId="Chare">
    <w:name w:val="尾注文本 Char"/>
    <w:link w:val="aff2"/>
    <w:rsid w:val="00F74059"/>
    <w:rPr>
      <w:rFonts w:ascii="Times New Roman" w:hAnsi="Times New Roman"/>
      <w:lang w:eastAsia="x-none"/>
    </w:rPr>
  </w:style>
  <w:style w:type="character" w:styleId="aff3">
    <w:name w:val="endnote reference"/>
    <w:rsid w:val="00F74059"/>
    <w:rPr>
      <w:vertAlign w:val="superscript"/>
    </w:rPr>
  </w:style>
  <w:style w:type="character" w:customStyle="1" w:styleId="btChar3">
    <w:name w:val="bt Char3"/>
    <w:rsid w:val="00F74059"/>
    <w:rPr>
      <w:lang w:val="en-GB" w:eastAsia="ja-JP" w:bidi="ar-SA"/>
    </w:rPr>
  </w:style>
  <w:style w:type="paragraph" w:styleId="aff4">
    <w:name w:val="Title"/>
    <w:basedOn w:val="a"/>
    <w:next w:val="a"/>
    <w:link w:val="Charf"/>
    <w:qFormat/>
    <w:rsid w:val="00F74059"/>
    <w:pPr>
      <w:spacing w:before="240" w:after="60"/>
      <w:outlineLvl w:val="0"/>
    </w:pPr>
    <w:rPr>
      <w:rFonts w:ascii="Courier New" w:hAnsi="Courier New"/>
      <w:lang w:val="nb-NO" w:eastAsia="x-none"/>
    </w:rPr>
  </w:style>
  <w:style w:type="character" w:customStyle="1" w:styleId="Charf">
    <w:name w:val="标题 Char"/>
    <w:link w:val="aff4"/>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5">
    <w:name w:val="Date"/>
    <w:basedOn w:val="a"/>
    <w:next w:val="a"/>
    <w:link w:val="Charf0"/>
    <w:rsid w:val="00F74059"/>
    <w:pPr>
      <w:spacing w:before="0" w:after="180"/>
    </w:pPr>
    <w:rPr>
      <w:lang w:eastAsia="x-none"/>
    </w:rPr>
  </w:style>
  <w:style w:type="character" w:customStyle="1" w:styleId="Charf0">
    <w:name w:val="日期 Char"/>
    <w:link w:val="aff5"/>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ody text Cha"/>
    <w:uiPriority w:val="99"/>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d"/>
    <w:rsid w:val="00F740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d"/>
    <w:rsid w:val="00F74059"/>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c"/>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9">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91">
    <w:name w:val="目录 91"/>
    <w:basedOn w:val="80"/>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c"/>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Char0">
    <w:name w:val="正文文本 2 Char"/>
    <w:link w:val="25"/>
    <w:rsid w:val="00F74059"/>
    <w:rPr>
      <w:rFonts w:ascii="Arial" w:hAnsi="Arial"/>
      <w:sz w:val="22"/>
      <w:lang w:eastAsia="en-US"/>
    </w:rPr>
  </w:style>
  <w:style w:type="character" w:customStyle="1" w:styleId="3Char0">
    <w:name w:val="正文文本 3 Char"/>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7">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Char">
    <w:name w:val="标题 7 Char"/>
    <w:link w:val="7"/>
    <w:locked/>
    <w:rsid w:val="00F74059"/>
    <w:rPr>
      <w:rFonts w:ascii="Arial" w:eastAsia="Times New Roman" w:hAnsi="Arial"/>
      <w:lang w:val="en-US" w:eastAsia="ja-JP" w:bidi="hi-IN"/>
    </w:rPr>
  </w:style>
  <w:style w:type="character" w:customStyle="1" w:styleId="9Char">
    <w:name w:val="标题 9 Char"/>
    <w:link w:val="9"/>
    <w:locked/>
    <w:rsid w:val="00F74059"/>
    <w:rPr>
      <w:rFonts w:ascii="Arial" w:hAnsi="Arial"/>
      <w:sz w:val="36"/>
      <w:lang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har7">
    <w:name w:val="批注主题 Char"/>
    <w:link w:val="af1"/>
    <w:semiHidden/>
    <w:locked/>
    <w:rsid w:val="00F74059"/>
    <w:rPr>
      <w:rFonts w:ascii="Times New Roman" w:hAnsi="Times New Roman"/>
      <w:b/>
      <w:bCs/>
      <w:lang w:eastAsia="x-none"/>
    </w:rPr>
  </w:style>
  <w:style w:type="paragraph" w:customStyle="1" w:styleId="1Char1">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0">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table" w:styleId="4-1">
    <w:name w:val="Grid Table 4 Accent 1"/>
    <w:basedOn w:val="a1"/>
    <w:uiPriority w:val="49"/>
    <w:rsid w:val="009E36B2"/>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3">
    <w:name w:val="Grid Table 3 Accent 3"/>
    <w:basedOn w:val="a1"/>
    <w:uiPriority w:val="48"/>
    <w:rsid w:val="00D9300F"/>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31">
    <w:name w:val="网格表 3 - 着色 31"/>
    <w:basedOn w:val="a1"/>
    <w:next w:val="3-3"/>
    <w:uiPriority w:val="48"/>
    <w:rsid w:val="00095C96"/>
    <w:rPr>
      <w:rFonts w:ascii="Calibri" w:hAnsi="Calibri"/>
      <w:lang w:val="de-DE" w:eastAsia="de-DE"/>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1a">
    <w:name w:val="网格型1"/>
    <w:basedOn w:val="a1"/>
    <w:next w:val="ad"/>
    <w:uiPriority w:val="39"/>
    <w:rsid w:val="0067046E"/>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ableTitle">
    <w:name w:val="T-Table Title"/>
    <w:qFormat/>
    <w:rsid w:val="00AD5AEC"/>
    <w:pPr>
      <w:keepNext/>
      <w:spacing w:before="240" w:after="120"/>
      <w:ind w:left="720"/>
    </w:pPr>
    <w:rPr>
      <w:rFonts w:ascii="Arial" w:eastAsia="Times New Roman" w:hAnsi="Arial" w:cs="Arial"/>
      <w:b/>
      <w:sz w:val="22"/>
      <w:lang w:eastAsia="en-US"/>
    </w:rPr>
  </w:style>
  <w:style w:type="paragraph" w:customStyle="1" w:styleId="B-Body">
    <w:name w:val="B-Body"/>
    <w:link w:val="B-BodyChar"/>
    <w:qFormat/>
    <w:rsid w:val="006D63BB"/>
    <w:pPr>
      <w:tabs>
        <w:tab w:val="left" w:pos="2160"/>
      </w:tabs>
      <w:spacing w:before="120" w:after="40"/>
      <w:ind w:left="720"/>
    </w:pPr>
    <w:rPr>
      <w:rFonts w:ascii="Times New Roman" w:hAnsi="Times New Roman"/>
      <w:sz w:val="22"/>
      <w:lang w:eastAsia="en-US"/>
    </w:rPr>
  </w:style>
  <w:style w:type="character" w:customStyle="1" w:styleId="B-BodyChar">
    <w:name w:val="B-Body Char"/>
    <w:link w:val="B-Body"/>
    <w:rsid w:val="006D63BB"/>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251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27022">
      <w:bodyDiv w:val="1"/>
      <w:marLeft w:val="0"/>
      <w:marRight w:val="0"/>
      <w:marTop w:val="0"/>
      <w:marBottom w:val="0"/>
      <w:divBdr>
        <w:top w:val="none" w:sz="0" w:space="0" w:color="auto"/>
        <w:left w:val="none" w:sz="0" w:space="0" w:color="auto"/>
        <w:bottom w:val="none" w:sz="0" w:space="0" w:color="auto"/>
        <w:right w:val="none" w:sz="0" w:space="0" w:color="auto"/>
      </w:divBdr>
    </w:div>
    <w:div w:id="35592120">
      <w:bodyDiv w:val="1"/>
      <w:marLeft w:val="0"/>
      <w:marRight w:val="0"/>
      <w:marTop w:val="0"/>
      <w:marBottom w:val="0"/>
      <w:divBdr>
        <w:top w:val="none" w:sz="0" w:space="0" w:color="auto"/>
        <w:left w:val="none" w:sz="0" w:space="0" w:color="auto"/>
        <w:bottom w:val="none" w:sz="0" w:space="0" w:color="auto"/>
        <w:right w:val="none" w:sz="0" w:space="0" w:color="auto"/>
      </w:divBdr>
      <w:divsChild>
        <w:div w:id="1997224113">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0372317">
      <w:bodyDiv w:val="1"/>
      <w:marLeft w:val="0"/>
      <w:marRight w:val="0"/>
      <w:marTop w:val="0"/>
      <w:marBottom w:val="0"/>
      <w:divBdr>
        <w:top w:val="none" w:sz="0" w:space="0" w:color="auto"/>
        <w:left w:val="none" w:sz="0" w:space="0" w:color="auto"/>
        <w:bottom w:val="none" w:sz="0" w:space="0" w:color="auto"/>
        <w:right w:val="none" w:sz="0" w:space="0" w:color="auto"/>
      </w:divBdr>
    </w:div>
    <w:div w:id="131871485">
      <w:bodyDiv w:val="1"/>
      <w:marLeft w:val="0"/>
      <w:marRight w:val="0"/>
      <w:marTop w:val="0"/>
      <w:marBottom w:val="0"/>
      <w:divBdr>
        <w:top w:val="none" w:sz="0" w:space="0" w:color="auto"/>
        <w:left w:val="none" w:sz="0" w:space="0" w:color="auto"/>
        <w:bottom w:val="none" w:sz="0" w:space="0" w:color="auto"/>
        <w:right w:val="none" w:sz="0" w:space="0" w:color="auto"/>
      </w:divBdr>
      <w:divsChild>
        <w:div w:id="132984252">
          <w:marLeft w:val="1166"/>
          <w:marRight w:val="0"/>
          <w:marTop w:val="77"/>
          <w:marBottom w:val="0"/>
          <w:divBdr>
            <w:top w:val="none" w:sz="0" w:space="0" w:color="auto"/>
            <w:left w:val="none" w:sz="0" w:space="0" w:color="auto"/>
            <w:bottom w:val="none" w:sz="0" w:space="0" w:color="auto"/>
            <w:right w:val="none" w:sz="0" w:space="0" w:color="auto"/>
          </w:divBdr>
        </w:div>
        <w:div w:id="332298799">
          <w:marLeft w:val="1267"/>
          <w:marRight w:val="0"/>
          <w:marTop w:val="86"/>
          <w:marBottom w:val="0"/>
          <w:divBdr>
            <w:top w:val="none" w:sz="0" w:space="0" w:color="auto"/>
            <w:left w:val="none" w:sz="0" w:space="0" w:color="auto"/>
            <w:bottom w:val="none" w:sz="0" w:space="0" w:color="auto"/>
            <w:right w:val="none" w:sz="0" w:space="0" w:color="auto"/>
          </w:divBdr>
        </w:div>
        <w:div w:id="355229808">
          <w:marLeft w:val="720"/>
          <w:marRight w:val="0"/>
          <w:marTop w:val="96"/>
          <w:marBottom w:val="0"/>
          <w:divBdr>
            <w:top w:val="none" w:sz="0" w:space="0" w:color="auto"/>
            <w:left w:val="none" w:sz="0" w:space="0" w:color="auto"/>
            <w:bottom w:val="none" w:sz="0" w:space="0" w:color="auto"/>
            <w:right w:val="none" w:sz="0" w:space="0" w:color="auto"/>
          </w:divBdr>
        </w:div>
        <w:div w:id="401682694">
          <w:marLeft w:val="720"/>
          <w:marRight w:val="0"/>
          <w:marTop w:val="96"/>
          <w:marBottom w:val="0"/>
          <w:divBdr>
            <w:top w:val="none" w:sz="0" w:space="0" w:color="auto"/>
            <w:left w:val="none" w:sz="0" w:space="0" w:color="auto"/>
            <w:bottom w:val="none" w:sz="0" w:space="0" w:color="auto"/>
            <w:right w:val="none" w:sz="0" w:space="0" w:color="auto"/>
          </w:divBdr>
        </w:div>
        <w:div w:id="447088550">
          <w:marLeft w:val="1354"/>
          <w:marRight w:val="0"/>
          <w:marTop w:val="77"/>
          <w:marBottom w:val="0"/>
          <w:divBdr>
            <w:top w:val="none" w:sz="0" w:space="0" w:color="auto"/>
            <w:left w:val="none" w:sz="0" w:space="0" w:color="auto"/>
            <w:bottom w:val="none" w:sz="0" w:space="0" w:color="auto"/>
            <w:right w:val="none" w:sz="0" w:space="0" w:color="auto"/>
          </w:divBdr>
        </w:div>
        <w:div w:id="677388614">
          <w:marLeft w:val="1166"/>
          <w:marRight w:val="0"/>
          <w:marTop w:val="77"/>
          <w:marBottom w:val="0"/>
          <w:divBdr>
            <w:top w:val="none" w:sz="0" w:space="0" w:color="auto"/>
            <w:left w:val="none" w:sz="0" w:space="0" w:color="auto"/>
            <w:bottom w:val="none" w:sz="0" w:space="0" w:color="auto"/>
            <w:right w:val="none" w:sz="0" w:space="0" w:color="auto"/>
          </w:divBdr>
        </w:div>
        <w:div w:id="718942407">
          <w:marLeft w:val="720"/>
          <w:marRight w:val="0"/>
          <w:marTop w:val="96"/>
          <w:marBottom w:val="0"/>
          <w:divBdr>
            <w:top w:val="none" w:sz="0" w:space="0" w:color="auto"/>
            <w:left w:val="none" w:sz="0" w:space="0" w:color="auto"/>
            <w:bottom w:val="none" w:sz="0" w:space="0" w:color="auto"/>
            <w:right w:val="none" w:sz="0" w:space="0" w:color="auto"/>
          </w:divBdr>
        </w:div>
        <w:div w:id="1132210973">
          <w:marLeft w:val="1166"/>
          <w:marRight w:val="0"/>
          <w:marTop w:val="77"/>
          <w:marBottom w:val="0"/>
          <w:divBdr>
            <w:top w:val="none" w:sz="0" w:space="0" w:color="auto"/>
            <w:left w:val="none" w:sz="0" w:space="0" w:color="auto"/>
            <w:bottom w:val="none" w:sz="0" w:space="0" w:color="auto"/>
            <w:right w:val="none" w:sz="0" w:space="0" w:color="auto"/>
          </w:divBdr>
        </w:div>
        <w:div w:id="1199706635">
          <w:marLeft w:val="1166"/>
          <w:marRight w:val="0"/>
          <w:marTop w:val="77"/>
          <w:marBottom w:val="0"/>
          <w:divBdr>
            <w:top w:val="none" w:sz="0" w:space="0" w:color="auto"/>
            <w:left w:val="none" w:sz="0" w:space="0" w:color="auto"/>
            <w:bottom w:val="none" w:sz="0" w:space="0" w:color="auto"/>
            <w:right w:val="none" w:sz="0" w:space="0" w:color="auto"/>
          </w:divBdr>
        </w:div>
        <w:div w:id="1484082702">
          <w:marLeft w:val="1166"/>
          <w:marRight w:val="0"/>
          <w:marTop w:val="77"/>
          <w:marBottom w:val="0"/>
          <w:divBdr>
            <w:top w:val="none" w:sz="0" w:space="0" w:color="auto"/>
            <w:left w:val="none" w:sz="0" w:space="0" w:color="auto"/>
            <w:bottom w:val="none" w:sz="0" w:space="0" w:color="auto"/>
            <w:right w:val="none" w:sz="0" w:space="0" w:color="auto"/>
          </w:divBdr>
        </w:div>
        <w:div w:id="1577780514">
          <w:marLeft w:val="547"/>
          <w:marRight w:val="0"/>
          <w:marTop w:val="96"/>
          <w:marBottom w:val="0"/>
          <w:divBdr>
            <w:top w:val="none" w:sz="0" w:space="0" w:color="auto"/>
            <w:left w:val="none" w:sz="0" w:space="0" w:color="auto"/>
            <w:bottom w:val="none" w:sz="0" w:space="0" w:color="auto"/>
            <w:right w:val="none" w:sz="0" w:space="0" w:color="auto"/>
          </w:divBdr>
        </w:div>
        <w:div w:id="1949196678">
          <w:marLeft w:val="1267"/>
          <w:marRight w:val="0"/>
          <w:marTop w:val="86"/>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1531398">
      <w:bodyDiv w:val="1"/>
      <w:marLeft w:val="0"/>
      <w:marRight w:val="0"/>
      <w:marTop w:val="0"/>
      <w:marBottom w:val="0"/>
      <w:divBdr>
        <w:top w:val="none" w:sz="0" w:space="0" w:color="auto"/>
        <w:left w:val="none" w:sz="0" w:space="0" w:color="auto"/>
        <w:bottom w:val="none" w:sz="0" w:space="0" w:color="auto"/>
        <w:right w:val="none" w:sz="0" w:space="0" w:color="auto"/>
      </w:divBdr>
    </w:div>
    <w:div w:id="152961852">
      <w:bodyDiv w:val="1"/>
      <w:marLeft w:val="0"/>
      <w:marRight w:val="0"/>
      <w:marTop w:val="0"/>
      <w:marBottom w:val="0"/>
      <w:divBdr>
        <w:top w:val="none" w:sz="0" w:space="0" w:color="auto"/>
        <w:left w:val="none" w:sz="0" w:space="0" w:color="auto"/>
        <w:bottom w:val="none" w:sz="0" w:space="0" w:color="auto"/>
        <w:right w:val="none" w:sz="0" w:space="0" w:color="auto"/>
      </w:divBdr>
      <w:divsChild>
        <w:div w:id="177696888">
          <w:marLeft w:val="2520"/>
          <w:marRight w:val="0"/>
          <w:marTop w:val="67"/>
          <w:marBottom w:val="0"/>
          <w:divBdr>
            <w:top w:val="none" w:sz="0" w:space="0" w:color="auto"/>
            <w:left w:val="none" w:sz="0" w:space="0" w:color="auto"/>
            <w:bottom w:val="none" w:sz="0" w:space="0" w:color="auto"/>
            <w:right w:val="none" w:sz="0" w:space="0" w:color="auto"/>
          </w:divBdr>
        </w:div>
        <w:div w:id="927537417">
          <w:marLeft w:val="2520"/>
          <w:marRight w:val="0"/>
          <w:marTop w:val="67"/>
          <w:marBottom w:val="0"/>
          <w:divBdr>
            <w:top w:val="none" w:sz="0" w:space="0" w:color="auto"/>
            <w:left w:val="none" w:sz="0" w:space="0" w:color="auto"/>
            <w:bottom w:val="none" w:sz="0" w:space="0" w:color="auto"/>
            <w:right w:val="none" w:sz="0" w:space="0" w:color="auto"/>
          </w:divBdr>
        </w:div>
        <w:div w:id="1591935795">
          <w:marLeft w:val="1800"/>
          <w:marRight w:val="0"/>
          <w:marTop w:val="77"/>
          <w:marBottom w:val="0"/>
          <w:divBdr>
            <w:top w:val="none" w:sz="0" w:space="0" w:color="auto"/>
            <w:left w:val="none" w:sz="0" w:space="0" w:color="auto"/>
            <w:bottom w:val="none" w:sz="0" w:space="0" w:color="auto"/>
            <w:right w:val="none" w:sz="0" w:space="0" w:color="auto"/>
          </w:divBdr>
        </w:div>
        <w:div w:id="1645701601">
          <w:marLeft w:val="3240"/>
          <w:marRight w:val="0"/>
          <w:marTop w:val="67"/>
          <w:marBottom w:val="0"/>
          <w:divBdr>
            <w:top w:val="none" w:sz="0" w:space="0" w:color="auto"/>
            <w:left w:val="none" w:sz="0" w:space="0" w:color="auto"/>
            <w:bottom w:val="none" w:sz="0" w:space="0" w:color="auto"/>
            <w:right w:val="none" w:sz="0" w:space="0" w:color="auto"/>
          </w:divBdr>
        </w:div>
        <w:div w:id="2054112160">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503116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0778918">
      <w:bodyDiv w:val="1"/>
      <w:marLeft w:val="0"/>
      <w:marRight w:val="0"/>
      <w:marTop w:val="0"/>
      <w:marBottom w:val="0"/>
      <w:divBdr>
        <w:top w:val="none" w:sz="0" w:space="0" w:color="auto"/>
        <w:left w:val="none" w:sz="0" w:space="0" w:color="auto"/>
        <w:bottom w:val="none" w:sz="0" w:space="0" w:color="auto"/>
        <w:right w:val="none" w:sz="0" w:space="0" w:color="auto"/>
      </w:divBdr>
      <w:divsChild>
        <w:div w:id="345912081">
          <w:marLeft w:val="547"/>
          <w:marRight w:val="0"/>
          <w:marTop w:val="86"/>
          <w:marBottom w:val="0"/>
          <w:divBdr>
            <w:top w:val="none" w:sz="0" w:space="0" w:color="auto"/>
            <w:left w:val="none" w:sz="0" w:space="0" w:color="auto"/>
            <w:bottom w:val="none" w:sz="0" w:space="0" w:color="auto"/>
            <w:right w:val="none" w:sz="0" w:space="0" w:color="auto"/>
          </w:divBdr>
        </w:div>
        <w:div w:id="473525739">
          <w:marLeft w:val="547"/>
          <w:marRight w:val="0"/>
          <w:marTop w:val="120"/>
          <w:marBottom w:val="0"/>
          <w:divBdr>
            <w:top w:val="none" w:sz="0" w:space="0" w:color="auto"/>
            <w:left w:val="none" w:sz="0" w:space="0" w:color="auto"/>
            <w:bottom w:val="none" w:sz="0" w:space="0" w:color="auto"/>
            <w:right w:val="none" w:sz="0" w:space="0" w:color="auto"/>
          </w:divBdr>
        </w:div>
        <w:div w:id="1428844779">
          <w:marLeft w:val="547"/>
          <w:marRight w:val="0"/>
          <w:marTop w:val="12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5339057">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7163087">
      <w:bodyDiv w:val="1"/>
      <w:marLeft w:val="0"/>
      <w:marRight w:val="0"/>
      <w:marTop w:val="0"/>
      <w:marBottom w:val="0"/>
      <w:divBdr>
        <w:top w:val="none" w:sz="0" w:space="0" w:color="auto"/>
        <w:left w:val="none" w:sz="0" w:space="0" w:color="auto"/>
        <w:bottom w:val="none" w:sz="0" w:space="0" w:color="auto"/>
        <w:right w:val="none" w:sz="0" w:space="0" w:color="auto"/>
      </w:divBdr>
      <w:divsChild>
        <w:div w:id="118378698">
          <w:marLeft w:val="360"/>
          <w:marRight w:val="0"/>
          <w:marTop w:val="200"/>
          <w:marBottom w:val="0"/>
          <w:divBdr>
            <w:top w:val="none" w:sz="0" w:space="0" w:color="auto"/>
            <w:left w:val="none" w:sz="0" w:space="0" w:color="auto"/>
            <w:bottom w:val="none" w:sz="0" w:space="0" w:color="auto"/>
            <w:right w:val="none" w:sz="0" w:space="0" w:color="auto"/>
          </w:divBdr>
        </w:div>
        <w:div w:id="880433802">
          <w:marLeft w:val="1800"/>
          <w:marRight w:val="0"/>
          <w:marTop w:val="100"/>
          <w:marBottom w:val="0"/>
          <w:divBdr>
            <w:top w:val="none" w:sz="0" w:space="0" w:color="auto"/>
            <w:left w:val="none" w:sz="0" w:space="0" w:color="auto"/>
            <w:bottom w:val="none" w:sz="0" w:space="0" w:color="auto"/>
            <w:right w:val="none" w:sz="0" w:space="0" w:color="auto"/>
          </w:divBdr>
        </w:div>
        <w:div w:id="931083884">
          <w:marLeft w:val="1080"/>
          <w:marRight w:val="0"/>
          <w:marTop w:val="100"/>
          <w:marBottom w:val="0"/>
          <w:divBdr>
            <w:top w:val="none" w:sz="0" w:space="0" w:color="auto"/>
            <w:left w:val="none" w:sz="0" w:space="0" w:color="auto"/>
            <w:bottom w:val="none" w:sz="0" w:space="0" w:color="auto"/>
            <w:right w:val="none" w:sz="0" w:space="0" w:color="auto"/>
          </w:divBdr>
        </w:div>
        <w:div w:id="1119714507">
          <w:marLeft w:val="1800"/>
          <w:marRight w:val="0"/>
          <w:marTop w:val="100"/>
          <w:marBottom w:val="0"/>
          <w:divBdr>
            <w:top w:val="none" w:sz="0" w:space="0" w:color="auto"/>
            <w:left w:val="none" w:sz="0" w:space="0" w:color="auto"/>
            <w:bottom w:val="none" w:sz="0" w:space="0" w:color="auto"/>
            <w:right w:val="none" w:sz="0" w:space="0" w:color="auto"/>
          </w:divBdr>
        </w:div>
        <w:div w:id="1449814068">
          <w:marLeft w:val="1080"/>
          <w:marRight w:val="0"/>
          <w:marTop w:val="100"/>
          <w:marBottom w:val="0"/>
          <w:divBdr>
            <w:top w:val="none" w:sz="0" w:space="0" w:color="auto"/>
            <w:left w:val="none" w:sz="0" w:space="0" w:color="auto"/>
            <w:bottom w:val="none" w:sz="0" w:space="0" w:color="auto"/>
            <w:right w:val="none" w:sz="0" w:space="0" w:color="auto"/>
          </w:divBdr>
        </w:div>
        <w:div w:id="1804882006">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353544">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7774301">
      <w:bodyDiv w:val="1"/>
      <w:marLeft w:val="0"/>
      <w:marRight w:val="0"/>
      <w:marTop w:val="0"/>
      <w:marBottom w:val="0"/>
      <w:divBdr>
        <w:top w:val="none" w:sz="0" w:space="0" w:color="auto"/>
        <w:left w:val="none" w:sz="0" w:space="0" w:color="auto"/>
        <w:bottom w:val="none" w:sz="0" w:space="0" w:color="auto"/>
        <w:right w:val="none" w:sz="0" w:space="0" w:color="auto"/>
      </w:divBdr>
      <w:divsChild>
        <w:div w:id="235240049">
          <w:marLeft w:val="1800"/>
          <w:marRight w:val="0"/>
          <w:marTop w:val="100"/>
          <w:marBottom w:val="0"/>
          <w:divBdr>
            <w:top w:val="none" w:sz="0" w:space="0" w:color="auto"/>
            <w:left w:val="none" w:sz="0" w:space="0" w:color="auto"/>
            <w:bottom w:val="none" w:sz="0" w:space="0" w:color="auto"/>
            <w:right w:val="none" w:sz="0" w:space="0" w:color="auto"/>
          </w:divBdr>
        </w:div>
        <w:div w:id="610939312">
          <w:marLeft w:val="360"/>
          <w:marRight w:val="0"/>
          <w:marTop w:val="200"/>
          <w:marBottom w:val="0"/>
          <w:divBdr>
            <w:top w:val="none" w:sz="0" w:space="0" w:color="auto"/>
            <w:left w:val="none" w:sz="0" w:space="0" w:color="auto"/>
            <w:bottom w:val="none" w:sz="0" w:space="0" w:color="auto"/>
            <w:right w:val="none" w:sz="0" w:space="0" w:color="auto"/>
          </w:divBdr>
        </w:div>
        <w:div w:id="755905883">
          <w:marLeft w:val="360"/>
          <w:marRight w:val="0"/>
          <w:marTop w:val="200"/>
          <w:marBottom w:val="0"/>
          <w:divBdr>
            <w:top w:val="none" w:sz="0" w:space="0" w:color="auto"/>
            <w:left w:val="none" w:sz="0" w:space="0" w:color="auto"/>
            <w:bottom w:val="none" w:sz="0" w:space="0" w:color="auto"/>
            <w:right w:val="none" w:sz="0" w:space="0" w:color="auto"/>
          </w:divBdr>
        </w:div>
        <w:div w:id="785076596">
          <w:marLeft w:val="1800"/>
          <w:marRight w:val="0"/>
          <w:marTop w:val="100"/>
          <w:marBottom w:val="0"/>
          <w:divBdr>
            <w:top w:val="none" w:sz="0" w:space="0" w:color="auto"/>
            <w:left w:val="none" w:sz="0" w:space="0" w:color="auto"/>
            <w:bottom w:val="none" w:sz="0" w:space="0" w:color="auto"/>
            <w:right w:val="none" w:sz="0" w:space="0" w:color="auto"/>
          </w:divBdr>
        </w:div>
        <w:div w:id="1452476914">
          <w:marLeft w:val="1800"/>
          <w:marRight w:val="0"/>
          <w:marTop w:val="100"/>
          <w:marBottom w:val="0"/>
          <w:divBdr>
            <w:top w:val="none" w:sz="0" w:space="0" w:color="auto"/>
            <w:left w:val="none" w:sz="0" w:space="0" w:color="auto"/>
            <w:bottom w:val="none" w:sz="0" w:space="0" w:color="auto"/>
            <w:right w:val="none" w:sz="0" w:space="0" w:color="auto"/>
          </w:divBdr>
        </w:div>
        <w:div w:id="1509717032">
          <w:marLeft w:val="1800"/>
          <w:marRight w:val="0"/>
          <w:marTop w:val="100"/>
          <w:marBottom w:val="0"/>
          <w:divBdr>
            <w:top w:val="none" w:sz="0" w:space="0" w:color="auto"/>
            <w:left w:val="none" w:sz="0" w:space="0" w:color="auto"/>
            <w:bottom w:val="none" w:sz="0" w:space="0" w:color="auto"/>
            <w:right w:val="none" w:sz="0" w:space="0" w:color="auto"/>
          </w:divBdr>
        </w:div>
        <w:div w:id="1753116011">
          <w:marLeft w:val="360"/>
          <w:marRight w:val="0"/>
          <w:marTop w:val="2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219369">
      <w:bodyDiv w:val="1"/>
      <w:marLeft w:val="0"/>
      <w:marRight w:val="0"/>
      <w:marTop w:val="0"/>
      <w:marBottom w:val="0"/>
      <w:divBdr>
        <w:top w:val="none" w:sz="0" w:space="0" w:color="auto"/>
        <w:left w:val="none" w:sz="0" w:space="0" w:color="auto"/>
        <w:bottom w:val="none" w:sz="0" w:space="0" w:color="auto"/>
        <w:right w:val="none" w:sz="0" w:space="0" w:color="auto"/>
      </w:divBdr>
      <w:divsChild>
        <w:div w:id="157381679">
          <w:marLeft w:val="1800"/>
          <w:marRight w:val="0"/>
          <w:marTop w:val="96"/>
          <w:marBottom w:val="0"/>
          <w:divBdr>
            <w:top w:val="none" w:sz="0" w:space="0" w:color="auto"/>
            <w:left w:val="none" w:sz="0" w:space="0" w:color="auto"/>
            <w:bottom w:val="none" w:sz="0" w:space="0" w:color="auto"/>
            <w:right w:val="none" w:sz="0" w:space="0" w:color="auto"/>
          </w:divBdr>
        </w:div>
        <w:div w:id="228272329">
          <w:marLeft w:val="1800"/>
          <w:marRight w:val="0"/>
          <w:marTop w:val="96"/>
          <w:marBottom w:val="0"/>
          <w:divBdr>
            <w:top w:val="none" w:sz="0" w:space="0" w:color="auto"/>
            <w:left w:val="none" w:sz="0" w:space="0" w:color="auto"/>
            <w:bottom w:val="none" w:sz="0" w:space="0" w:color="auto"/>
            <w:right w:val="none" w:sz="0" w:space="0" w:color="auto"/>
          </w:divBdr>
        </w:div>
        <w:div w:id="454756199">
          <w:marLeft w:val="547"/>
          <w:marRight w:val="0"/>
          <w:marTop w:val="134"/>
          <w:marBottom w:val="0"/>
          <w:divBdr>
            <w:top w:val="none" w:sz="0" w:space="0" w:color="auto"/>
            <w:left w:val="none" w:sz="0" w:space="0" w:color="auto"/>
            <w:bottom w:val="none" w:sz="0" w:space="0" w:color="auto"/>
            <w:right w:val="none" w:sz="0" w:space="0" w:color="auto"/>
          </w:divBdr>
        </w:div>
        <w:div w:id="569969375">
          <w:marLeft w:val="1166"/>
          <w:marRight w:val="0"/>
          <w:marTop w:val="115"/>
          <w:marBottom w:val="0"/>
          <w:divBdr>
            <w:top w:val="none" w:sz="0" w:space="0" w:color="auto"/>
            <w:left w:val="none" w:sz="0" w:space="0" w:color="auto"/>
            <w:bottom w:val="none" w:sz="0" w:space="0" w:color="auto"/>
            <w:right w:val="none" w:sz="0" w:space="0" w:color="auto"/>
          </w:divBdr>
        </w:div>
        <w:div w:id="1113983866">
          <w:marLeft w:val="1166"/>
          <w:marRight w:val="0"/>
          <w:marTop w:val="115"/>
          <w:marBottom w:val="0"/>
          <w:divBdr>
            <w:top w:val="none" w:sz="0" w:space="0" w:color="auto"/>
            <w:left w:val="none" w:sz="0" w:space="0" w:color="auto"/>
            <w:bottom w:val="none" w:sz="0" w:space="0" w:color="auto"/>
            <w:right w:val="none" w:sz="0" w:space="0" w:color="auto"/>
          </w:divBdr>
        </w:div>
        <w:div w:id="1117288237">
          <w:marLeft w:val="1800"/>
          <w:marRight w:val="0"/>
          <w:marTop w:val="96"/>
          <w:marBottom w:val="0"/>
          <w:divBdr>
            <w:top w:val="none" w:sz="0" w:space="0" w:color="auto"/>
            <w:left w:val="none" w:sz="0" w:space="0" w:color="auto"/>
            <w:bottom w:val="none" w:sz="0" w:space="0" w:color="auto"/>
            <w:right w:val="none" w:sz="0" w:space="0" w:color="auto"/>
          </w:divBdr>
        </w:div>
        <w:div w:id="1190295365">
          <w:marLeft w:val="1800"/>
          <w:marRight w:val="0"/>
          <w:marTop w:val="96"/>
          <w:marBottom w:val="0"/>
          <w:divBdr>
            <w:top w:val="none" w:sz="0" w:space="0" w:color="auto"/>
            <w:left w:val="none" w:sz="0" w:space="0" w:color="auto"/>
            <w:bottom w:val="none" w:sz="0" w:space="0" w:color="auto"/>
            <w:right w:val="none" w:sz="0" w:space="0" w:color="auto"/>
          </w:divBdr>
        </w:div>
        <w:div w:id="1220242616">
          <w:marLeft w:val="1800"/>
          <w:marRight w:val="0"/>
          <w:marTop w:val="9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347666">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28504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46468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6463696">
      <w:bodyDiv w:val="1"/>
      <w:marLeft w:val="0"/>
      <w:marRight w:val="0"/>
      <w:marTop w:val="0"/>
      <w:marBottom w:val="0"/>
      <w:divBdr>
        <w:top w:val="none" w:sz="0" w:space="0" w:color="auto"/>
        <w:left w:val="none" w:sz="0" w:space="0" w:color="auto"/>
        <w:bottom w:val="none" w:sz="0" w:space="0" w:color="auto"/>
        <w:right w:val="none" w:sz="0" w:space="0" w:color="auto"/>
      </w:divBdr>
      <w:divsChild>
        <w:div w:id="111562460">
          <w:marLeft w:val="2520"/>
          <w:marRight w:val="0"/>
          <w:marTop w:val="67"/>
          <w:marBottom w:val="0"/>
          <w:divBdr>
            <w:top w:val="none" w:sz="0" w:space="0" w:color="auto"/>
            <w:left w:val="none" w:sz="0" w:space="0" w:color="auto"/>
            <w:bottom w:val="none" w:sz="0" w:space="0" w:color="auto"/>
            <w:right w:val="none" w:sz="0" w:space="0" w:color="auto"/>
          </w:divBdr>
        </w:div>
        <w:div w:id="537544447">
          <w:marLeft w:val="2520"/>
          <w:marRight w:val="0"/>
          <w:marTop w:val="67"/>
          <w:marBottom w:val="0"/>
          <w:divBdr>
            <w:top w:val="none" w:sz="0" w:space="0" w:color="auto"/>
            <w:left w:val="none" w:sz="0" w:space="0" w:color="auto"/>
            <w:bottom w:val="none" w:sz="0" w:space="0" w:color="auto"/>
            <w:right w:val="none" w:sz="0" w:space="0" w:color="auto"/>
          </w:divBdr>
        </w:div>
        <w:div w:id="1082528931">
          <w:marLeft w:val="2520"/>
          <w:marRight w:val="0"/>
          <w:marTop w:val="67"/>
          <w:marBottom w:val="0"/>
          <w:divBdr>
            <w:top w:val="none" w:sz="0" w:space="0" w:color="auto"/>
            <w:left w:val="none" w:sz="0" w:space="0" w:color="auto"/>
            <w:bottom w:val="none" w:sz="0" w:space="0" w:color="auto"/>
            <w:right w:val="none" w:sz="0" w:space="0" w:color="auto"/>
          </w:divBdr>
        </w:div>
        <w:div w:id="1277444703">
          <w:marLeft w:val="1800"/>
          <w:marRight w:val="0"/>
          <w:marTop w:val="77"/>
          <w:marBottom w:val="0"/>
          <w:divBdr>
            <w:top w:val="none" w:sz="0" w:space="0" w:color="auto"/>
            <w:left w:val="none" w:sz="0" w:space="0" w:color="auto"/>
            <w:bottom w:val="none" w:sz="0" w:space="0" w:color="auto"/>
            <w:right w:val="none" w:sz="0" w:space="0" w:color="auto"/>
          </w:divBdr>
        </w:div>
        <w:div w:id="1425152248">
          <w:marLeft w:val="2520"/>
          <w:marRight w:val="0"/>
          <w:marTop w:val="67"/>
          <w:marBottom w:val="0"/>
          <w:divBdr>
            <w:top w:val="none" w:sz="0" w:space="0" w:color="auto"/>
            <w:left w:val="none" w:sz="0" w:space="0" w:color="auto"/>
            <w:bottom w:val="none" w:sz="0" w:space="0" w:color="auto"/>
            <w:right w:val="none" w:sz="0" w:space="0" w:color="auto"/>
          </w:divBdr>
        </w:div>
        <w:div w:id="1630353785">
          <w:marLeft w:val="1800"/>
          <w:marRight w:val="0"/>
          <w:marTop w:val="77"/>
          <w:marBottom w:val="0"/>
          <w:divBdr>
            <w:top w:val="none" w:sz="0" w:space="0" w:color="auto"/>
            <w:left w:val="none" w:sz="0" w:space="0" w:color="auto"/>
            <w:bottom w:val="none" w:sz="0" w:space="0" w:color="auto"/>
            <w:right w:val="none" w:sz="0" w:space="0" w:color="auto"/>
          </w:divBdr>
        </w:div>
        <w:div w:id="1660303328">
          <w:marLeft w:val="2520"/>
          <w:marRight w:val="0"/>
          <w:marTop w:val="67"/>
          <w:marBottom w:val="0"/>
          <w:divBdr>
            <w:top w:val="none" w:sz="0" w:space="0" w:color="auto"/>
            <w:left w:val="none" w:sz="0" w:space="0" w:color="auto"/>
            <w:bottom w:val="none" w:sz="0" w:space="0" w:color="auto"/>
            <w:right w:val="none" w:sz="0" w:space="0" w:color="auto"/>
          </w:divBdr>
        </w:div>
        <w:div w:id="1968776813">
          <w:marLeft w:val="2520"/>
          <w:marRight w:val="0"/>
          <w:marTop w:val="67"/>
          <w:marBottom w:val="0"/>
          <w:divBdr>
            <w:top w:val="none" w:sz="0" w:space="0" w:color="auto"/>
            <w:left w:val="none" w:sz="0" w:space="0" w:color="auto"/>
            <w:bottom w:val="none" w:sz="0" w:space="0" w:color="auto"/>
            <w:right w:val="none" w:sz="0" w:space="0" w:color="auto"/>
          </w:divBdr>
        </w:div>
        <w:div w:id="2072923578">
          <w:marLeft w:val="2520"/>
          <w:marRight w:val="0"/>
          <w:marTop w:val="67"/>
          <w:marBottom w:val="0"/>
          <w:divBdr>
            <w:top w:val="none" w:sz="0" w:space="0" w:color="auto"/>
            <w:left w:val="none" w:sz="0" w:space="0" w:color="auto"/>
            <w:bottom w:val="none" w:sz="0" w:space="0" w:color="auto"/>
            <w:right w:val="none" w:sz="0" w:space="0" w:color="auto"/>
          </w:divBdr>
        </w:div>
        <w:div w:id="2099789257">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7361313">
      <w:bodyDiv w:val="1"/>
      <w:marLeft w:val="0"/>
      <w:marRight w:val="0"/>
      <w:marTop w:val="0"/>
      <w:marBottom w:val="0"/>
      <w:divBdr>
        <w:top w:val="none" w:sz="0" w:space="0" w:color="auto"/>
        <w:left w:val="none" w:sz="0" w:space="0" w:color="auto"/>
        <w:bottom w:val="none" w:sz="0" w:space="0" w:color="auto"/>
        <w:right w:val="none" w:sz="0" w:space="0" w:color="auto"/>
      </w:divBdr>
    </w:div>
    <w:div w:id="1787311966">
      <w:bodyDiv w:val="1"/>
      <w:marLeft w:val="0"/>
      <w:marRight w:val="0"/>
      <w:marTop w:val="0"/>
      <w:marBottom w:val="0"/>
      <w:divBdr>
        <w:top w:val="none" w:sz="0" w:space="0" w:color="auto"/>
        <w:left w:val="none" w:sz="0" w:space="0" w:color="auto"/>
        <w:bottom w:val="none" w:sz="0" w:space="0" w:color="auto"/>
        <w:right w:val="none" w:sz="0" w:space="0" w:color="auto"/>
      </w:divBdr>
    </w:div>
    <w:div w:id="1802727363">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611039">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3981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978343">
      <w:bodyDiv w:val="1"/>
      <w:marLeft w:val="0"/>
      <w:marRight w:val="0"/>
      <w:marTop w:val="0"/>
      <w:marBottom w:val="0"/>
      <w:divBdr>
        <w:top w:val="none" w:sz="0" w:space="0" w:color="auto"/>
        <w:left w:val="none" w:sz="0" w:space="0" w:color="auto"/>
        <w:bottom w:val="none" w:sz="0" w:space="0" w:color="auto"/>
        <w:right w:val="none" w:sz="0" w:space="0" w:color="auto"/>
      </w:divBdr>
    </w:div>
    <w:div w:id="2071615544">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0804478">
      <w:bodyDiv w:val="1"/>
      <w:marLeft w:val="0"/>
      <w:marRight w:val="0"/>
      <w:marTop w:val="0"/>
      <w:marBottom w:val="0"/>
      <w:divBdr>
        <w:top w:val="none" w:sz="0" w:space="0" w:color="auto"/>
        <w:left w:val="none" w:sz="0" w:space="0" w:color="auto"/>
        <w:bottom w:val="none" w:sz="0" w:space="0" w:color="auto"/>
        <w:right w:val="none" w:sz="0" w:space="0" w:color="auto"/>
      </w:divBdr>
      <w:divsChild>
        <w:div w:id="425536288">
          <w:marLeft w:val="1800"/>
          <w:marRight w:val="0"/>
          <w:marTop w:val="67"/>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1/Docs/R4-1906828.zip" TargetMode="External"/><Relationship Id="rId18" Type="http://schemas.openxmlformats.org/officeDocument/2006/relationships/hyperlink" Target="R4-1907109/R4-1907109.doc" TargetMode="External"/><Relationship Id="rId26" Type="http://schemas.openxmlformats.org/officeDocument/2006/relationships/hyperlink" Target="http://www.3gpp.org/ftp/TSG_RAN/WG4_Radio/TSGR4_91/Docs/R4-1906830.zip" TargetMode="External"/><Relationship Id="rId39" Type="http://schemas.openxmlformats.org/officeDocument/2006/relationships/hyperlink" Target="R4-1907143/R4-1907143.docx" TargetMode="External"/><Relationship Id="rId21" Type="http://schemas.openxmlformats.org/officeDocument/2006/relationships/image" Target="media/image2.png"/><Relationship Id="rId34" Type="http://schemas.openxmlformats.org/officeDocument/2006/relationships/hyperlink" Target="R4-1906826/R4-1906826%20FR1%20Min%20Measurement%20Distance.doc" TargetMode="External"/><Relationship Id="rId42"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R4-1906827/R4-1906827%20CDL_tables_FR1%20v5.docx" TargetMode="External"/><Relationship Id="rId29" Type="http://schemas.openxmlformats.org/officeDocument/2006/relationships/hyperlink" Target="http://www.3gpp.org/ftp/TSG_RAN/WG4_Radio/TSGR4_91/Docs/R4-190714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1/Docs/R4-1906826.zip" TargetMode="External"/><Relationship Id="rId32" Type="http://schemas.openxmlformats.org/officeDocument/2006/relationships/hyperlink" Target="R4-1905505/R4-1905505%20-%20on%20test%20range_v2.doc" TargetMode="External"/><Relationship Id="rId37" Type="http://schemas.openxmlformats.org/officeDocument/2006/relationships/hyperlink" Target="R4-1906839/R4-1906839_Considerations%20on%20FR2%20MIMO%20OTA.docx" TargetMode="External"/><Relationship Id="rId40" Type="http://schemas.openxmlformats.org/officeDocument/2006/relationships/hyperlink" Target="R4-1907144/R4-1907144.docx"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4_Radio/TSGR4_91/Docs/R4-1907169.zip" TargetMode="External"/><Relationship Id="rId23" Type="http://schemas.openxmlformats.org/officeDocument/2006/relationships/hyperlink" Target="http://www.3gpp.org/ftp/TSG_RAN/WG4_Radio/TSGR4_91/Docs/R4-1905695.zip" TargetMode="External"/><Relationship Id="rId28" Type="http://schemas.openxmlformats.org/officeDocument/2006/relationships/hyperlink" Target="http://www.3gpp.org/ftp/TSG_RAN/WG4_Radio/TSGR4_91/Docs/R4-1906940.zip" TargetMode="External"/><Relationship Id="rId36" Type="http://schemas.openxmlformats.org/officeDocument/2006/relationships/hyperlink" Target="R4-1906830/R4-1906830%20Test%20Zone%20Size%20Eval%20at%20FR2%20v3.docx" TargetMode="External"/><Relationship Id="rId10" Type="http://schemas.openxmlformats.org/officeDocument/2006/relationships/footnotes" Target="footnotes.xml"/><Relationship Id="rId19" Type="http://schemas.openxmlformats.org/officeDocument/2006/relationships/hyperlink" Target="R4-1907169/R4-1907169.docx" TargetMode="External"/><Relationship Id="rId31" Type="http://schemas.openxmlformats.org/officeDocument/2006/relationships/hyperlink" Target="http://www.3gpp.org/ftp/TSG_RAN/WG4_Radio/TSGR4_91/Docs/R4-1907179.zip"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1/Docs/R4-1907109.zip" TargetMode="External"/><Relationship Id="rId22" Type="http://schemas.openxmlformats.org/officeDocument/2006/relationships/hyperlink" Target="http://www.3gpp.org/ftp/TSG_RAN/WG4_Radio/TSGR4_91/Docs/R4-1905505.zip" TargetMode="External"/><Relationship Id="rId27" Type="http://schemas.openxmlformats.org/officeDocument/2006/relationships/hyperlink" Target="http://www.3gpp.org/ftp/TSG_RAN/WG4_Radio/TSGR4_91/Docs/R4-1906839.zip" TargetMode="External"/><Relationship Id="rId30" Type="http://schemas.openxmlformats.org/officeDocument/2006/relationships/hyperlink" Target="http://www.3gpp.org/ftp/TSG_RAN/WG4_Radio/TSGR4_91/Docs/R4-1907144.zip" TargetMode="External"/><Relationship Id="rId35" Type="http://schemas.openxmlformats.org/officeDocument/2006/relationships/hyperlink" Target="R4-1906829/R4-1906829%202D%20MPAC%20for%20FR1%20v3.docx" TargetMode="External"/><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ftp/TSG_RAN/WG4_Radio/TSGR4_91/Docs/R4-1906827.zip" TargetMode="External"/><Relationship Id="rId17" Type="http://schemas.openxmlformats.org/officeDocument/2006/relationships/hyperlink" Target="R4-1906828/R4-1906828%20CDL%20tables%20FR2_v3.docx" TargetMode="External"/><Relationship Id="rId25" Type="http://schemas.openxmlformats.org/officeDocument/2006/relationships/hyperlink" Target="http://www.3gpp.org/ftp/TSG_RAN/WG4_Radio/TSGR4_91/Docs/R4-1906829.zip" TargetMode="External"/><Relationship Id="rId33" Type="http://schemas.openxmlformats.org/officeDocument/2006/relationships/hyperlink" Target="R4-1905695/R4-1905695%20Discussion%20on%20probe%20placement%20for%20FR1%20MPAC.doc" TargetMode="External"/><Relationship Id="rId38" Type="http://schemas.openxmlformats.org/officeDocument/2006/relationships/hyperlink" Target="R4-1906940/R4-1906940.doc" TargetMode="External"/><Relationship Id="rId46" Type="http://schemas.openxmlformats.org/officeDocument/2006/relationships/theme" Target="theme/theme1.xml"/><Relationship Id="rId20" Type="http://schemas.openxmlformats.org/officeDocument/2006/relationships/image" Target="media/image1.png"/><Relationship Id="rId41" Type="http://schemas.openxmlformats.org/officeDocument/2006/relationships/hyperlink" Target="R4-1907179/R4-1907179%20-%20Views%20on%20FR2%20test%20methodologies.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A79058F-165D-409A-8A4F-FC8B01B7AA5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D652A61-AEE4-4B9E-AC08-C790B0DB242C}">
  <ds:schemaRefs>
    <ds:schemaRef ds:uri="http://schemas.openxmlformats.org/officeDocument/2006/bibliography"/>
  </ds:schemaRefs>
</ds:datastoreItem>
</file>

<file path=customXml/itemProps5.xml><?xml version="1.0" encoding="utf-8"?>
<ds:datastoreItem xmlns:ds="http://schemas.openxmlformats.org/officeDocument/2006/customXml" ds:itemID="{C2C1ECB4-C6A7-45A2-A745-A0ACF7F95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2048</TotalTime>
  <Pages>8</Pages>
  <Words>3353</Words>
  <Characters>19116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22425</CharactersWithSpaces>
  <SharedDoc>false</SharedDoc>
  <HLinks>
    <vt:vector size="114" baseType="variant">
      <vt:variant>
        <vt:i4>2228224</vt:i4>
      </vt:variant>
      <vt:variant>
        <vt:i4>69</vt:i4>
      </vt:variant>
      <vt:variant>
        <vt:i4>0</vt:i4>
      </vt:variant>
      <vt:variant>
        <vt:i4>5</vt:i4>
      </vt:variant>
      <vt:variant>
        <vt:lpwstr>http://www.3gpp.org/ftp/TSG_RAN/WG4_Radio/TSGR4_88Bis/Docs/R4-1813602.zip</vt:lpwstr>
      </vt:variant>
      <vt:variant>
        <vt:lpwstr/>
      </vt:variant>
      <vt:variant>
        <vt:i4>2097157</vt:i4>
      </vt:variant>
      <vt:variant>
        <vt:i4>60</vt:i4>
      </vt:variant>
      <vt:variant>
        <vt:i4>0</vt:i4>
      </vt:variant>
      <vt:variant>
        <vt:i4>5</vt:i4>
      </vt:variant>
      <vt:variant>
        <vt:lpwstr>http://www.3gpp.org/ftp/TSG_RAN/WG4_Radio/TSGR4_88Bis/Docs/R4-1812332.zip</vt:lpwstr>
      </vt:variant>
      <vt:variant>
        <vt:lpwstr/>
      </vt:variant>
      <vt:variant>
        <vt:i4>2228224</vt:i4>
      </vt:variant>
      <vt:variant>
        <vt:i4>57</vt:i4>
      </vt:variant>
      <vt:variant>
        <vt:i4>0</vt:i4>
      </vt:variant>
      <vt:variant>
        <vt:i4>5</vt:i4>
      </vt:variant>
      <vt:variant>
        <vt:lpwstr>http://www.3gpp.org/ftp/TSG_RAN/WG4_Radio/TSGR4_88Bis/Docs/R4-1813602.zip</vt:lpwstr>
      </vt:variant>
      <vt:variant>
        <vt:lpwstr/>
      </vt:variant>
      <vt:variant>
        <vt:i4>2097157</vt:i4>
      </vt:variant>
      <vt:variant>
        <vt:i4>54</vt:i4>
      </vt:variant>
      <vt:variant>
        <vt:i4>0</vt:i4>
      </vt:variant>
      <vt:variant>
        <vt:i4>5</vt:i4>
      </vt:variant>
      <vt:variant>
        <vt:lpwstr>http://www.3gpp.org/ftp/TSG_RAN/WG4_Radio/TSGR4_88Bis/Docs/R4-1812332.zip</vt:lpwstr>
      </vt:variant>
      <vt:variant>
        <vt:lpwstr/>
      </vt:variant>
      <vt:variant>
        <vt:i4>2228225</vt:i4>
      </vt:variant>
      <vt:variant>
        <vt:i4>51</vt:i4>
      </vt:variant>
      <vt:variant>
        <vt:i4>0</vt:i4>
      </vt:variant>
      <vt:variant>
        <vt:i4>5</vt:i4>
      </vt:variant>
      <vt:variant>
        <vt:lpwstr>http://www.3gpp.org/ftp/TSG_RAN/WG4_Radio/TSGR4_88Bis/Docs/R4-1813603.zip</vt:lpwstr>
      </vt:variant>
      <vt:variant>
        <vt:lpwstr/>
      </vt:variant>
      <vt:variant>
        <vt:i4>2228226</vt:i4>
      </vt:variant>
      <vt:variant>
        <vt:i4>39</vt:i4>
      </vt:variant>
      <vt:variant>
        <vt:i4>0</vt:i4>
      </vt:variant>
      <vt:variant>
        <vt:i4>5</vt:i4>
      </vt:variant>
      <vt:variant>
        <vt:lpwstr>http://www.3gpp.org/ftp/TSG_RAN/WG4_Radio/TSGR4_88Bis/Docs/R4-1813600.zip</vt:lpwstr>
      </vt:variant>
      <vt:variant>
        <vt:lpwstr/>
      </vt:variant>
      <vt:variant>
        <vt:i4>2424833</vt:i4>
      </vt:variant>
      <vt:variant>
        <vt:i4>36</vt:i4>
      </vt:variant>
      <vt:variant>
        <vt:i4>0</vt:i4>
      </vt:variant>
      <vt:variant>
        <vt:i4>5</vt:i4>
      </vt:variant>
      <vt:variant>
        <vt:lpwstr>http://www.3gpp.org/ftp/TSG_RAN/WG4_Radio/TSGR4_88Bis/Docs/R4-1813570.zip</vt:lpwstr>
      </vt:variant>
      <vt:variant>
        <vt:lpwstr/>
      </vt:variant>
      <vt:variant>
        <vt:i4>2097158</vt:i4>
      </vt:variant>
      <vt:variant>
        <vt:i4>33</vt:i4>
      </vt:variant>
      <vt:variant>
        <vt:i4>0</vt:i4>
      </vt:variant>
      <vt:variant>
        <vt:i4>5</vt:i4>
      </vt:variant>
      <vt:variant>
        <vt:lpwstr>http://www.3gpp.org/ftp/TSG_RAN/WG4_Radio/TSGR4_88Bis/Docs/R4-1812331.zip</vt:lpwstr>
      </vt:variant>
      <vt:variant>
        <vt:lpwstr/>
      </vt:variant>
      <vt:variant>
        <vt:i4>2228225</vt:i4>
      </vt:variant>
      <vt:variant>
        <vt:i4>30</vt:i4>
      </vt:variant>
      <vt:variant>
        <vt:i4>0</vt:i4>
      </vt:variant>
      <vt:variant>
        <vt:i4>5</vt:i4>
      </vt:variant>
      <vt:variant>
        <vt:lpwstr>http://www.3gpp.org/ftp/TSG_RAN/WG4_Radio/TSGR4_88Bis/Docs/R4-1813603.zip</vt:lpwstr>
      </vt:variant>
      <vt:variant>
        <vt:lpwstr/>
      </vt:variant>
      <vt:variant>
        <vt:i4>2228226</vt:i4>
      </vt:variant>
      <vt:variant>
        <vt:i4>27</vt:i4>
      </vt:variant>
      <vt:variant>
        <vt:i4>0</vt:i4>
      </vt:variant>
      <vt:variant>
        <vt:i4>5</vt:i4>
      </vt:variant>
      <vt:variant>
        <vt:lpwstr>http://www.3gpp.org/ftp/TSG_RAN/WG4_Radio/TSGR4_88Bis/Docs/R4-1813600.zip</vt:lpwstr>
      </vt:variant>
      <vt:variant>
        <vt:lpwstr/>
      </vt:variant>
      <vt:variant>
        <vt:i4>2424833</vt:i4>
      </vt:variant>
      <vt:variant>
        <vt:i4>24</vt:i4>
      </vt:variant>
      <vt:variant>
        <vt:i4>0</vt:i4>
      </vt:variant>
      <vt:variant>
        <vt:i4>5</vt:i4>
      </vt:variant>
      <vt:variant>
        <vt:lpwstr>http://www.3gpp.org/ftp/TSG_RAN/WG4_Radio/TSGR4_88Bis/Docs/R4-1813570.zip</vt:lpwstr>
      </vt:variant>
      <vt:variant>
        <vt:lpwstr/>
      </vt:variant>
      <vt:variant>
        <vt:i4>2097158</vt:i4>
      </vt:variant>
      <vt:variant>
        <vt:i4>21</vt:i4>
      </vt:variant>
      <vt:variant>
        <vt:i4>0</vt:i4>
      </vt:variant>
      <vt:variant>
        <vt:i4>5</vt:i4>
      </vt:variant>
      <vt:variant>
        <vt:lpwstr>http://www.3gpp.org/ftp/TSG_RAN/WG4_Radio/TSGR4_88Bis/Docs/R4-1812331.zip</vt:lpwstr>
      </vt:variant>
      <vt:variant>
        <vt:lpwstr/>
      </vt:variant>
      <vt:variant>
        <vt:i4>1512272131</vt:i4>
      </vt:variant>
      <vt:variant>
        <vt:i4>18</vt:i4>
      </vt:variant>
      <vt:variant>
        <vt:i4>0</vt:i4>
      </vt:variant>
      <vt:variant>
        <vt:i4>5</vt:i4>
      </vt:variant>
      <vt:variant>
        <vt:lpwstr>D:\工作数据\工作数据文件\RAN4\RAN4</vt:lpwstr>
      </vt:variant>
      <vt:variant>
        <vt:lpwstr>88bis Oct chengdu chinaMIMO OTAR4-1813603.zip</vt:lpwstr>
      </vt:variant>
      <vt:variant>
        <vt:i4>1512403211</vt:i4>
      </vt:variant>
      <vt:variant>
        <vt:i4>15</vt:i4>
      </vt:variant>
      <vt:variant>
        <vt:i4>0</vt:i4>
      </vt:variant>
      <vt:variant>
        <vt:i4>5</vt:i4>
      </vt:variant>
      <vt:variant>
        <vt:lpwstr>D:\工作数据\工作数据文件\RAN4\RAN4</vt:lpwstr>
      </vt:variant>
      <vt:variant>
        <vt:lpwstr>88bis Oct chengdu chinaMIMO OTAR4-1813568.zip</vt:lpwstr>
      </vt:variant>
      <vt:variant>
        <vt:i4>1516794127</vt:i4>
      </vt:variant>
      <vt:variant>
        <vt:i4>12</vt:i4>
      </vt:variant>
      <vt:variant>
        <vt:i4>0</vt:i4>
      </vt:variant>
      <vt:variant>
        <vt:i4>5</vt:i4>
      </vt:variant>
      <vt:variant>
        <vt:lpwstr>D:\工作数据\工作数据文件\RAN4\RAN4</vt:lpwstr>
      </vt:variant>
      <vt:variant>
        <vt:lpwstr>88bis Oct chengdu chinaMIMO OTAR4-1812331 Discussion on NR MIMO OTA.docx</vt:lpwstr>
      </vt:variant>
      <vt:variant>
        <vt:i4>1516794127</vt:i4>
      </vt:variant>
      <vt:variant>
        <vt:i4>9</vt:i4>
      </vt:variant>
      <vt:variant>
        <vt:i4>0</vt:i4>
      </vt:variant>
      <vt:variant>
        <vt:i4>5</vt:i4>
      </vt:variant>
      <vt:variant>
        <vt:lpwstr>D:\工作数据\工作数据文件\RAN4\RAN4</vt:lpwstr>
      </vt:variant>
      <vt:variant>
        <vt:lpwstr>88bis Oct chengdu chinaMIMO OTAR4-1812331 Discussion on NR MIMO OTA.docx</vt:lpwstr>
      </vt:variant>
      <vt:variant>
        <vt:i4>2228225</vt:i4>
      </vt:variant>
      <vt:variant>
        <vt:i4>6</vt:i4>
      </vt:variant>
      <vt:variant>
        <vt:i4>0</vt:i4>
      </vt:variant>
      <vt:variant>
        <vt:i4>5</vt:i4>
      </vt:variant>
      <vt:variant>
        <vt:lpwstr>http://www.3gpp.org/ftp/TSG_RAN/WG4_Radio/TSGR4_88Bis/Docs/R4-1813603.zip</vt:lpwstr>
      </vt:variant>
      <vt:variant>
        <vt:lpwstr/>
      </vt:variant>
      <vt:variant>
        <vt:i4>2359305</vt:i4>
      </vt:variant>
      <vt:variant>
        <vt:i4>3</vt:i4>
      </vt:variant>
      <vt:variant>
        <vt:i4>0</vt:i4>
      </vt:variant>
      <vt:variant>
        <vt:i4>5</vt:i4>
      </vt:variant>
      <vt:variant>
        <vt:lpwstr>http://www.3gpp.org/ftp/TSG_RAN/WG4_Radio/TSGR4_88Bis/Docs/R4-1813568.zip</vt:lpwstr>
      </vt:variant>
      <vt:variant>
        <vt:lpwstr/>
      </vt:variant>
      <vt:variant>
        <vt:i4>2097158</vt:i4>
      </vt:variant>
      <vt:variant>
        <vt:i4>0</vt:i4>
      </vt:variant>
      <vt:variant>
        <vt:i4>0</vt:i4>
      </vt:variant>
      <vt:variant>
        <vt:i4>5</vt:i4>
      </vt:variant>
      <vt:variant>
        <vt:lpwstr>http://www.3gpp.org/ftp/TSG_RAN/WG4_Radio/TSGR4_88Bis/Docs/R4-1812331.zip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Ruixin</dc:creator>
  <cp:keywords>CTPClassification=CTP_PUBLIC:VisualMarkings=, CTPClassification=CTP_NT</cp:keywords>
  <dc:description/>
  <cp:lastModifiedBy>王瑞鑫</cp:lastModifiedBy>
  <cp:revision>1225</cp:revision>
  <cp:lastPrinted>2018-02-12T14:00:00Z</cp:lastPrinted>
  <dcterms:created xsi:type="dcterms:W3CDTF">2018-10-07T07:04:00Z</dcterms:created>
  <dcterms:modified xsi:type="dcterms:W3CDTF">2019-05-16T14:56:00Z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59da128e-28a9-4472-ab16-77d71d285bb6</vt:lpwstr>
  </property>
  <property fmtid="{D5CDD505-2E9C-101B-9397-08002B2CF9AE}" pid="4" name="CTP_TimeStamp">
    <vt:lpwstr>2018-05-24 00:10:30Z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